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d707" w14:paraId="bacd707" w:rsidRDefault="00EF7AA3" w:rsidP="00EF7AA3" w:rsidR="00EF7A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AA3" w:rsidP="00EF7AA3" w:rsidR="00EF7A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F7AA3" w:rsidP="00EF7AA3" w:rsidR="00EF7A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F7AA3" w:rsidP="00EF7AA3" w:rsidR="00EF7A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F7AA3" w:rsidP="00EF7AA3" w:rsidR="00EF7A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F7AA3" w:rsidP="00EF7AA3" w:rsidR="00EF7A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F7AA3" w:rsidP="00EF7AA3" w:rsidR="00EF7AA3" w:rsidRPr="005D578C">
      <w:pPr>
        <w:jc w:val="center"/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BE201D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BE201D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MBN UNIVERSAL d. o. o. Rovinj, Vladimira Nazora 3, OIB 25741759817, MBS 040122783,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BE201D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MBN UNIVERSAL d. o. o. Rovinj, Vladimira Nazora 3, OIB 25741759817, MBS 040122783,</w:t>
      </w:r>
      <w:r w:rsidRPr="005D578C">
        <w:rPr>
          <w:rFonts w:cs="Times New Roman" w:eastAsia="Times New Roman"/>
          <w:szCs w:val="24"/>
        </w:rPr>
        <w:t xml:space="preserve"> s danom </w:t>
      </w:r>
      <w:r w:rsidR="00BE201D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BE201D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BE201D">
        <w:rPr>
          <w:rFonts w:cs="Times New Roman" w:eastAsia="Times New Roman"/>
          <w:szCs w:val="20"/>
        </w:rPr>
        <w:t>Damir Debeljuh iz Pule, Laginjina 6, OIB 29203139768.</w:t>
      </w:r>
    </w:p>
    <w:p w:rsidRDefault="00EF7AA3" w:rsidP="00EF7AA3" w:rsidR="00EF7AA3">
      <w:pPr>
        <w:ind w:firstLine="708"/>
        <w:rPr>
          <w:rFonts w:cs="Times New Roman" w:eastAsia="Times New Roman"/>
          <w:szCs w:val="20"/>
        </w:rPr>
      </w:pPr>
    </w:p>
    <w:p w:rsidRDefault="00EF7AA3" w:rsidP="00EF7AA3" w:rsidR="00EF7A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MBN UNIVERSAL d. o. o. Rovinj, Vladimira Nazora 3, OIB 25741759817, MBS 040122783.</w:t>
      </w:r>
    </w:p>
    <w:p w:rsidRDefault="00EF7AA3" w:rsidP="00EF7AA3" w:rsidR="00EF7AA3">
      <w:pPr>
        <w:rPr>
          <w:rFonts w:cs="Times New Roman" w:eastAsia="Times New Roman"/>
          <w:szCs w:val="24"/>
        </w:rPr>
      </w:pPr>
    </w:p>
    <w:p w:rsidRDefault="00EF7AA3" w:rsidP="00EF7AA3" w:rsidR="00EF7A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MBN UNIVERSAL d. o. o. Rovinj, Vladimira Nazora 3, OIB 25741759817, MBS 040122783.</w:t>
      </w:r>
    </w:p>
    <w:p w:rsidRDefault="00EF7AA3" w:rsidP="00EF7AA3" w:rsidR="00EF7AA3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F7AA3" w:rsidP="00EF7AA3" w:rsidR="00EF7AA3">
      <w:pPr>
        <w:ind w:firstLine="708"/>
        <w:rPr>
          <w:rFonts w:cs="Times New Roman" w:eastAsia="Times New Roman"/>
          <w:szCs w:val="24"/>
        </w:rPr>
      </w:pPr>
    </w:p>
    <w:p w:rsidRDefault="00EF7AA3" w:rsidP="00EF7AA3" w:rsidR="00EF7A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MBN UNIVERSAL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St-638/2015-3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F7AA3" w:rsidP="00EF7AA3" w:rsidR="00EF7A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BE201D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F7AA3" w:rsidP="00EF7AA3" w:rsidR="00EF7AA3" w:rsidRPr="005D578C">
      <w:pPr>
        <w:jc w:val="center"/>
        <w:rPr>
          <w:rFonts w:cs="Times New Roman" w:eastAsia="Times New Roman"/>
          <w:szCs w:val="24"/>
        </w:rPr>
      </w:pPr>
    </w:p>
    <w:p w:rsidRDefault="00BE201D" w:rsidP="00EF7AA3" w:rsidR="00EF7AA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4076A" w:rsidP="0074076A" w:rsidR="00EF7AA3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</w:t>
      </w:r>
      <w:r w:rsidR="00BE201D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EF7AA3" w:rsidP="00EF7AA3" w:rsidR="00EF7AA3">
      <w:pPr>
        <w:jc w:val="left"/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left"/>
        <w:rPr>
          <w:rFonts w:cs="Times New Roman" w:eastAsia="Times New Roman"/>
          <w:szCs w:val="24"/>
        </w:rPr>
      </w:pPr>
    </w:p>
    <w:p w:rsidRDefault="009324DF" w:rsidP="009324DF" w:rsidR="009324D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324DF" w:rsidP="009324DF" w:rsidR="009324D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9324DF" w:rsidP="009324DF" w:rsidR="009324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F7AA3" w:rsidP="00EF7AA3" w:rsidR="00EF7AA3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rPr>
          <w:rFonts w:cs="Times New Roman" w:eastAsia="Times New Roman"/>
          <w:szCs w:val="24"/>
        </w:rPr>
      </w:pPr>
    </w:p>
    <w:p w:rsidRDefault="00EF7AA3" w:rsidP="00EF7AA3" w:rsidR="00EF7A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MBN UNIVERSAL d. o. o. Rovinj, Vladimira Nazora 3, 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Vinko Hrelja, Rovinj, Vladimira Nazora 3</w:t>
      </w:r>
      <w:r>
        <w:rPr>
          <w:rFonts w:cs="Times New Roman" w:eastAsia="Times New Roman"/>
          <w:szCs w:val="20"/>
        </w:rPr>
        <w:t xml:space="preserve">, </w:t>
      </w:r>
    </w:p>
    <w:p w:rsidRDefault="00EF7AA3" w:rsidP="00EF7AA3" w:rsidR="00EF7A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F7AA3" w:rsidP="00EF7AA3" w:rsidR="00EF7AA3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BE201D">
        <w:rPr>
          <w:rFonts w:cs="Times New Roman" w:eastAsia="Times New Roman"/>
          <w:szCs w:val="20"/>
        </w:rPr>
        <w:t xml:space="preserve">Damir Debeljuh, Pula, Laginjina 6, 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74076A">
        <w:rPr>
          <w:rFonts w:cs="Times New Roman" w:eastAsia="Times New Roman"/>
          <w:szCs w:val="24"/>
        </w:rPr>
        <w:t>8 dana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F7AA3" w:rsidP="00EF7AA3" w:rsidR="00EF7A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F7AA3" w:rsidP="00EF7AA3" w:rsidR="00EF7AA3"/>
    <w:p w:rsidRDefault="00EF7AA3" w:rsidP="00EF7AA3" w:rsidR="00EF7AA3"/>
    <w:p w:rsidRDefault="00EF7AA3" w:rsidP="00EF7AA3" w:rsidR="00EF7AA3"/>
    <w:p w:rsidRDefault="00A624B6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AA3" w:rsidP="00EF7AA3" w:rsidR="00EF7AA3">
      <w:r>
        <w:separator/>
      </w:r>
    </w:p>
  </w:endnote>
  <w:endnote w:id="0" w:type="continuationSeparator">
    <w:p w:rsidRDefault="00EF7AA3" w:rsidP="00EF7AA3" w:rsidR="00EF7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AA3" w:rsidP="00EF7AA3" w:rsidR="00EF7AA3">
      <w:r>
        <w:separator/>
      </w:r>
    </w:p>
  </w:footnote>
  <w:footnote w:id="0" w:type="continuationSeparator">
    <w:p w:rsidRDefault="00EF7AA3" w:rsidP="00EF7AA3" w:rsidR="00EF7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AA3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24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E201D">
      <w:rPr>
        <w:szCs w:val="24"/>
      </w:rPr>
      <w:t>2</w:t>
    </w:r>
    <w:r>
      <w:rPr>
        <w:szCs w:val="24"/>
      </w:rPr>
      <w:t xml:space="preserve"> St-638/2015-</w:t>
    </w:r>
    <w:r w:rsidR="00BE201D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01D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EF7AA3">
      <w:rPr>
        <w:szCs w:val="24"/>
      </w:rPr>
      <w:t xml:space="preserve"> St-638/2015-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754"/>
    <w:rsid w:val="00443754"/>
    <w:rsid w:val="0074076A"/>
    <w:rsid w:val="0075528E"/>
    <w:rsid w:val="0079403F"/>
    <w:rsid w:val="009324DF"/>
    <w:rsid w:val="00A624B6"/>
    <w:rsid w:val="00BE201D"/>
    <w:rsid w:val="00E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A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7A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F7A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7A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A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7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7A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4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24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24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24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A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7A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F7A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7A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A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7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7A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4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24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24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24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9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MBN UNIVERSAL d. o. o. ROVINJ</izvorni_sadrzaj>
    <derivirana_varijabla naziv="DomainObject.Predmet.ProtustrankaFormated_1">  MBN UNIVERSAL d. o. o. ROVINJ</derivirana_varijabla>
  </DomainObject.Predmet.ProtustrankaFormated>
  <DomainObject.Predmet.ProtustrankaFormatedOIB>
    <izvorni_sadrzaj>  MBN UNIVERSAL d. o. o. ROVINJ, OIB 25741759817</izvorni_sadrzaj>
    <derivirana_varijabla naziv="DomainObject.Predmet.ProtustrankaFormatedOIB_1">  MBN UNIVERSAL d. o. o. ROVINJ, OIB 25741759817</derivirana_varijabla>
  </DomainObject.Predmet.ProtustrankaFormatedOIB>
  <DomainObject.Predmet.ProtustrankaFormatedWithAdress>
    <izvorni_sadrzaj> MBN UNIVERSAL d. o. o. ROVINJ, Vladimira Nazora 3, 52210 Rovinj</izvorni_sadrzaj>
    <derivirana_varijabla naziv="DomainObject.Predmet.ProtustrankaFormatedWithAdress_1"> MBN UNIVERSAL d. o. o. ROVINJ, Vladimira Nazora 3, 52210 Rovinj</derivirana_varijabla>
  </DomainObject.Predmet.ProtustrankaFormatedWithAdress>
  <DomainObject.Predmet.ProtustrankaFormatedWithAdressOIB>
    <izvorni_sadrzaj> MBN UNIVERSAL d. o. o. ROVINJ, OIB 25741759817, Vladimira Nazora 3, 52210 Rovinj</izvorni_sadrzaj>
    <derivirana_varijabla naziv="DomainObject.Predmet.ProtustrankaFormatedWithAdressOIB_1"> MBN UNIVERSAL d. o. o. ROVINJ, OIB 25741759817, Vladimira Nazora 3, 52210 Rovinj</derivirana_varijabla>
  </DomainObject.Predmet.ProtustrankaFormatedWithAdressOIB>
  <DomainObject.Predmet.ProtustrankaWithAdress>
    <izvorni_sadrzaj>MBN UNIVERSAL d. o. o. ROVINJ Vladimira Nazora 3, 52210 Rovinj</izvorni_sadrzaj>
    <derivirana_varijabla naziv="DomainObject.Predmet.ProtustrankaWithAdress_1">MBN UNIVERSAL d. o. o. ROVINJ Vladimira Nazora 3, 52210 Rovinj</derivirana_varijabla>
  </DomainObject.Predmet.ProtustrankaWithAdress>
  <DomainObject.Predmet.ProtustrankaWithAdressOIB>
    <izvorni_sadrzaj>MBN UNIVERSAL d. o. o. ROVINJ, OIB 25741759817, Vladimira Nazora 3, 52210 Rovinj</izvorni_sadrzaj>
    <derivirana_varijabla naziv="DomainObject.Predmet.ProtustrankaWithAdressOIB_1">MBN UNIVERSAL d. o. o. ROVINJ, OIB 25741759817, Vladimira Nazora 3, 52210 Rovinj</derivirana_varijabla>
  </DomainObject.Predmet.ProtustrankaWithAdressOIB>
  <DomainObject.Predmet.ProtustrankaNazivFormated>
    <izvorni_sadrzaj>MBN UNIVERSAL d. o. o. ROVINJ</izvorni_sadrzaj>
    <derivirana_varijabla naziv="DomainObject.Predmet.ProtustrankaNazivFormated_1">MBN UNIVERSAL d. o. o. ROVINJ</derivirana_varijabla>
  </DomainObject.Predmet.ProtustrankaNazivFormated>
  <DomainObject.Predmet.ProtustrankaNazivFormatedOIB>
    <izvorni_sadrzaj>MBN UNIVERSAL d. o. o. ROVINJ, OIB 25741759817</izvorni_sadrzaj>
    <derivirana_varijabla naziv="DomainObject.Predmet.ProtustrankaNazivFormatedOIB_1">MBN UNIVERSAL d. o. o. ROVINJ, OIB 25741759817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8203.51</izvorni_sadrzaj>
    <derivirana_varijabla naziv="DomainObject.Predmet.TrenutnaVrijednost_1">8203.51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MBN UNIVERSAL d. o. o. ROVINJ</item>
    </izvorni_sadrzaj>
    <derivirana_varijabla naziv="DomainObject.Predmet.ProtuStrankaListFormated_1">
      <item>MBN UNIVERSAL d. o. o. ROVINJ</item>
    </derivirana_varijabla>
  </DomainObject.Predmet.ProtuStrankaListFormated>
  <DomainObject.Predmet.ProtuStrankaListFormatedOIB>
    <izvorni_sadrzaj>
      <item>MBN UNIVERSAL d. o. o. ROVINJ, OIB 25741759817</item>
    </izvorni_sadrzaj>
    <derivirana_varijabla naziv="DomainObject.Predmet.ProtuStrankaListFormatedOIB_1">
      <item>MBN UNIVERSAL d. o. o. ROVINJ, OIB 25741759817</item>
    </derivirana_varijabla>
  </DomainObject.Predmet.ProtuStrankaListFormatedOIB>
  <DomainObject.Predmet.ProtuStrankaListFormatedWithAdress>
    <izvorni_sadrzaj>
      <item>MBN UNIVERSAL d. o. o. ROVINJ, Vladimira Nazora 3, 52210 Rovinj</item>
    </izvorni_sadrzaj>
    <derivirana_varijabla naziv="DomainObject.Predmet.ProtuStrankaListFormatedWithAdress_1">
      <item>MBN UNIVERSAL d. o. o. ROVINJ, Vladimira Nazora 3, 52210 Rovinj</item>
    </derivirana_varijabla>
  </DomainObject.Predmet.ProtuStrankaListFormatedWithAdress>
  <DomainObject.Predmet.ProtuStrankaListFormatedWithAdressOIB>
    <izvorni_sadrzaj>
      <item>MBN UNIVERSAL d. o. o. ROVINJ, OIB 25741759817, Vladimira Nazora 3, 52210 Rovinj</item>
    </izvorni_sadrzaj>
    <derivirana_varijabla naziv="DomainObject.Predmet.ProtuStrankaListFormatedWithAdressOIB_1">
      <item>MBN UNIVERSAL d. o. o. ROVINJ, OIB 25741759817, Vladimira Nazora 3, 52210 Rovinj</item>
    </derivirana_varijabla>
  </DomainObject.Predmet.ProtuStrankaListFormatedWithAdressOIB>
  <DomainObject.Predmet.ProtuStrankaListNazivFormated>
    <izvorni_sadrzaj>
      <item>MBN UNIVERSAL d. o. o. ROVINJ</item>
    </izvorni_sadrzaj>
    <derivirana_varijabla naziv="DomainObject.Predmet.ProtuStrankaListNazivFormated_1">
      <item>MBN UNIVERSAL d. o. o. ROVINJ</item>
    </derivirana_varijabla>
  </DomainObject.Predmet.ProtuStrankaListNazivFormated>
  <DomainObject.Predmet.ProtuStrankaListNazivFormatedOIB>
    <izvorni_sadrzaj>
      <item>MBN UNIVERSAL d. o. o. ROVINJ, OIB 25741759817</item>
    </izvorni_sadrzaj>
    <derivirana_varijabla naziv="DomainObject.Predmet.ProtuStrankaListNazivFormatedOIB_1">
      <item>MBN UNIVERSAL d. o. o. ROVINJ, OIB 25741759817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MBN UNIVERSAL d. o. o. ROVINJ</izvorni_sadrzaj>
    <derivirana_varijabla naziv="DomainObject.Predmet.ProtustrankaIDrugi_1">MBN UNIVERSAL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MBN UNIVERSAL d. o. o. ROVINJ, OIB 25741759817, Vladimira Nazora 3, 52210 Rovinj</izvorni_sadrzaj>
    <derivirana_varijabla naziv="DomainObject.Predmet.ProtustrankaIDrugiAdressOIB_1">MBN UNIVERSAL d. o. o. ROVINJ, OIB 25741759817, Vladimira Nazora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MBN UNIVERSAL d. o. o. ROVINJ</item>
    </izvorni_sadrzaj>
    <derivirana_varijabla naziv="DomainObject.Predmet.SudioniciListNaziv_1">
      <item>FINANCIJSKA AGENCIJA, RC RIJEKA, PODRUŽNICA PULA, PULA</item>
      <item>MBN UNIVERSAL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MBN UNIVERSAL d. o. o. ROVINJ, OIB 25741759817, Vladimira Nazora 3,52210 Rovinj</item>
    </izvorni_sadrzaj>
    <derivirana_varijabla naziv="DomainObject.Predmet.SudioniciListAdressOIB_1">
      <item>FINANCIJSKA AGENCIJA, RC RIJEKA, PODRUŽNICA PULA, PULA, OIB 85821130368, Ulica grada Vukovara 70,Zagreb</item>
      <item>MBN UNIVERSAL d. o. o. ROVINJ, OIB 25741759817, Vladimira Nazora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25741759817</item>
    </izvorni_sadrzaj>
    <derivirana_varijabla naziv="DomainObject.Predmet.SudioniciListNazivOIB_1">
      <item>, OIB 85821130368</item>
      <item>, OIB 25741759817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3093</properties:Characters>
  <properties:Lines>80</properties:Lines>
  <properties:Paragraphs>30</properties:Paragraphs>
  <properties:TotalTime>8</properties:TotalTime>
  <properties:ScaleCrop>false</properties:ScaleCrop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2016-03-03T08:54:00Z</dcterms:created>
  <dc:creator>Mihaela Kaligari</dc:creator>
  <dc:description/>
  <cp:keywords/>
  <cp:lastModifiedBy>Jasmina Matika</cp:lastModifiedBy>
  <cp:lastPrinted>2016-03-16T11:26:00Z</cp:lastPrinted>
  <dcterms:modified xmlns:xsi="http://www.w3.org/2001/XMLSchema-instance" xsi:type="dcterms:W3CDTF">2016-03-16T11:52:00Z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