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dd95" w14:paraId="559dd95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DB400B" w:rsidP="008547F3" w:rsidR="008547F3" w:rsidRPr="00592B47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Cs/>
        </w:rPr>
        <w:t xml:space="preserve">  </w:t>
      </w:r>
      <w:r w:rsidR="008547F3" w:rsidRPr="00592B47">
        <w:rPr>
          <w:rFonts w:cstheme="majorBidi" w:hAnsiTheme="majorBidi" w:asciiTheme="majorBidi"/>
        </w:rPr>
        <w:t>68. St-6484/15</w:t>
      </w:r>
    </w:p>
    <w:p w:rsidRDefault="008547F3" w:rsidP="008547F3" w:rsidR="008547F3" w:rsidRPr="00592B47">
      <w:pPr>
        <w:jc w:val="right"/>
        <w:rPr>
          <w:rFonts w:cstheme="majorBidi" w:hAnsiTheme="majorBidi" w:asciiTheme="majorBidi"/>
        </w:rPr>
      </w:pPr>
    </w:p>
    <w:p w:rsidRDefault="008547F3" w:rsidP="008547F3" w:rsidR="008547F3" w:rsidRPr="00592B47">
      <w:pPr>
        <w:jc w:val="center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t>U  I M E  R E P U B L I K E   H R V A T S K E</w:t>
      </w:r>
    </w:p>
    <w:p w:rsidRDefault="008547F3" w:rsidP="008547F3" w:rsidR="008547F3" w:rsidRPr="00592B47">
      <w:pPr>
        <w:jc w:val="center"/>
        <w:rPr>
          <w:rFonts w:cstheme="majorBidi" w:hAnsiTheme="majorBidi" w:asciiTheme="majorBidi"/>
        </w:rPr>
      </w:pPr>
    </w:p>
    <w:p w:rsidRDefault="008547F3" w:rsidP="008547F3" w:rsidR="008547F3" w:rsidRPr="00592B47">
      <w:pPr>
        <w:jc w:val="center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t>R J E Š E N J E</w:t>
      </w:r>
    </w:p>
    <w:p w:rsidRDefault="008547F3" w:rsidP="008547F3" w:rsidR="008547F3" w:rsidRPr="00592B47">
      <w:pPr>
        <w:jc w:val="center"/>
        <w:rPr>
          <w:rFonts w:cstheme="majorBidi" w:hAnsiTheme="majorBidi" w:asciiTheme="majorBidi"/>
        </w:rPr>
      </w:pPr>
    </w:p>
    <w:p w:rsidRDefault="008547F3" w:rsidP="008547F3" w:rsidR="009272BF">
      <w:pPr>
        <w:jc w:val="both"/>
      </w:pPr>
      <w:r w:rsidRPr="00592B47">
        <w:rPr>
          <w:rFonts w:cstheme="majorBidi" w:hAnsiTheme="majorBidi" w:asciiTheme="majorBidi"/>
        </w:rPr>
        <w:tab/>
        <w:t>Trgovački sud u Zagrebu, po sucu Maji Hilje, u stečajnom predmetu povodom zahtjeva FINANCIJSKE AGENCIJE, za provedbu skraćenog stečajnog postupka nad dužnikom AUTO-MOTO KLUB SVETI IVAN ZELINA, Sveti Ivan Zelina, Toplička 2B, OIB: 26594581227, dana</w:t>
      </w:r>
      <w:r>
        <w:rPr>
          <w:rFonts w:cstheme="majorBidi" w:hAnsiTheme="majorBidi" w:asciiTheme="majorBidi"/>
        </w:rPr>
        <w:t xml:space="preserve"> 4. srpnja 2016., </w:t>
      </w:r>
      <w:r w:rsidR="00DB400B"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8547F3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8547F3">
        <w:t xml:space="preserve">6484/15 </w:t>
      </w:r>
      <w:r w:rsidR="00DB400B">
        <w:t xml:space="preserve">od </w:t>
      </w:r>
      <w:r w:rsidR="008547F3">
        <w:t>4</w:t>
      </w:r>
      <w:r w:rsidR="00924500">
        <w:t>. svibnja</w:t>
      </w:r>
      <w:r w:rsidR="00DB400B">
        <w:t xml:space="preserve"> 2016</w:t>
      </w:r>
      <w:r w:rsidR="00E47925">
        <w:t xml:space="preserve">. </w:t>
      </w:r>
      <w:r w:rsidR="0062798A">
        <w:t xml:space="preserve">u </w:t>
      </w:r>
      <w:r w:rsidR="00924500">
        <w:t>izreci, stavak IV., na način da umjesto: "</w:t>
      </w:r>
      <w:r w:rsidR="00924500" w:rsidRPr="000761A9">
        <w:rPr>
          <w:rFonts w:cstheme="majorBidi" w:hAnsiTheme="majorBidi" w:asciiTheme="majorBidi"/>
        </w:rPr>
        <w:t>Nakon po pravomoćnosti ovog rješenja, dužnik će se  brisati iz sudskog registra</w:t>
      </w:r>
      <w:r w:rsidR="00924500">
        <w:rPr>
          <w:rFonts w:cstheme="majorBidi" w:hAnsiTheme="majorBidi" w:asciiTheme="majorBidi"/>
        </w:rPr>
        <w:t>" ima pisati: "</w:t>
      </w:r>
      <w:r w:rsidR="00924500" w:rsidRPr="000761A9">
        <w:rPr>
          <w:rFonts w:cstheme="majorBidi" w:hAnsiTheme="majorBidi" w:asciiTheme="majorBidi"/>
        </w:rPr>
        <w:t>Nakon pravomoćnosti ovog rješenja, dužnik će se  brisati iz registra</w:t>
      </w:r>
      <w:r w:rsidR="00924500">
        <w:rPr>
          <w:rFonts w:cstheme="majorBidi" w:hAnsiTheme="majorBidi" w:asciiTheme="majorBidi"/>
        </w:rPr>
        <w:t xml:space="preserve"> udruga.".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8547F3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</w:t>
      </w:r>
      <w:r w:rsidR="008547F3">
        <w:t>6484</w:t>
      </w:r>
      <w:r w:rsidR="00924500">
        <w:t xml:space="preserve">/15 </w:t>
      </w:r>
      <w:r w:rsidR="00E47925">
        <w:t xml:space="preserve">od </w:t>
      </w:r>
      <w:r w:rsidR="008547F3">
        <w:t>4</w:t>
      </w:r>
      <w:r w:rsidR="00924500">
        <w:t>. svibnja</w:t>
      </w:r>
      <w:r w:rsidR="00DB400B">
        <w:t xml:space="preserve"> 2016</w:t>
      </w:r>
      <w:r w:rsidR="00E47925">
        <w:t xml:space="preserve">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8547F3" w:rsidR="00706986">
      <w:pPr>
        <w:jc w:val="center"/>
      </w:pPr>
      <w:r w:rsidRPr="00995CBD">
        <w:t>U Zagrebu,</w:t>
      </w:r>
      <w:r w:rsidR="00FE5E52">
        <w:t xml:space="preserve"> </w:t>
      </w:r>
      <w:r w:rsidR="008547F3">
        <w:t>4. srpnja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p w:rsidRDefault="004A6795" w:rsidP="004A6795" w:rsidR="004A6795">
      <w:pPr>
        <w:jc w:val="both"/>
      </w:pP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lastRenderedPageBreak/>
        <w:t>DNA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t xml:space="preserve">1.) Podnositelju zahtjeva: FINA 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t>2.) Dužnik i zakonski zastupnik dužnika- preporučeno poštom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t xml:space="preserve">3.) Ministarstvo pravosuđa po ŽDO </w:t>
      </w:r>
      <w:r>
        <w:rPr>
          <w:rFonts w:cstheme="majorBidi" w:hAnsiTheme="majorBidi" w:asciiTheme="majorBidi"/>
        </w:rPr>
        <w:t>Velika Gorica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t>4.) Mrežna stranica e-Oglasne ploče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5</w:t>
      </w:r>
      <w:r w:rsidRPr="00592B47">
        <w:rPr>
          <w:rFonts w:cstheme="majorBidi" w:hAnsiTheme="majorBidi" w:asciiTheme="majorBidi"/>
        </w:rPr>
        <w:t>.) Porezna uprava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6</w:t>
      </w:r>
      <w:r w:rsidRPr="00592B47">
        <w:rPr>
          <w:rFonts w:cstheme="majorBidi" w:hAnsiTheme="majorBidi" w:asciiTheme="majorBidi"/>
        </w:rPr>
        <w:t>.) Stečajnom upravitelju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7</w:t>
      </w:r>
      <w:r w:rsidRPr="00592B47">
        <w:rPr>
          <w:rFonts w:cstheme="majorBidi" w:hAnsiTheme="majorBidi" w:asciiTheme="majorBidi"/>
        </w:rPr>
        <w:t>.) kal 30 dana</w:t>
      </w:r>
    </w:p>
    <w:p w:rsidRDefault="00ED034B" w:rsidP="008547F3" w:rsidR="0062798A" w:rsidRPr="00995CBD">
      <w:pPr>
        <w:jc w:val="both"/>
      </w:pPr>
      <w:r>
        <w:rPr>
          <w:rFonts w:cstheme="majorBidi" w:hAnsiTheme="majorBidi" w:asciiTheme="majorBidi"/>
        </w:rPr>
        <w:t>8</w:t>
      </w:r>
      <w:r w:rsidR="00924500">
        <w:rPr>
          <w:rFonts w:cstheme="majorBidi" w:hAnsiTheme="majorBidi" w:asciiTheme="majorBidi"/>
        </w:rPr>
        <w:t>.) Ministarstvo uprave – po pravomo</w:t>
      </w:r>
      <w:r w:rsidR="004A6795">
        <w:rPr>
          <w:rFonts w:cstheme="majorBidi" w:hAnsiTheme="majorBidi" w:asciiTheme="majorBidi"/>
        </w:rPr>
        <w:t xml:space="preserve">ćnosti uz pravom. rješenje od </w:t>
      </w:r>
      <w:r w:rsidR="008547F3">
        <w:rPr>
          <w:rFonts w:cstheme="majorBidi" w:hAnsiTheme="majorBidi" w:asciiTheme="majorBidi"/>
        </w:rPr>
        <w:t>04</w:t>
      </w:r>
      <w:r w:rsidR="00924500">
        <w:rPr>
          <w:rFonts w:cstheme="majorBidi" w:hAnsiTheme="majorBidi" w:asciiTheme="majorBidi"/>
        </w:rPr>
        <w:t>.05.2016.</w:t>
      </w:r>
      <w:r w:rsidR="00924500" w:rsidRPr="00995CBD">
        <w:t xml:space="preserve"> </w:t>
      </w:r>
    </w:p>
    <w:sectPr w:rsidSect="00284523" w:rsidR="0062798A" w:rsidRPr="00995CB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1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8547F3" w:rsidR="00E249BC" w:rsidRPr="00C44F33">
    <w:pPr>
      <w:jc w:val="right"/>
    </w:pPr>
    <w:r w:rsidRPr="00C44F33">
      <w:t xml:space="preserve">68. </w:t>
    </w:r>
    <w:r w:rsidR="00924500">
      <w:t>St-</w:t>
    </w:r>
    <w:r w:rsidR="008547F3">
      <w:t>6484</w:t>
    </w:r>
    <w:r w:rsidR="00924500">
      <w:t>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0E9"/>
    <w:rsid w:val="000B78C1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424495"/>
    <w:rsid w:val="00464EF1"/>
    <w:rsid w:val="004A6795"/>
    <w:rsid w:val="004C5DE2"/>
    <w:rsid w:val="0050733C"/>
    <w:rsid w:val="0053307D"/>
    <w:rsid w:val="00561407"/>
    <w:rsid w:val="005C061D"/>
    <w:rsid w:val="00627961"/>
    <w:rsid w:val="0062798A"/>
    <w:rsid w:val="006728C3"/>
    <w:rsid w:val="00706986"/>
    <w:rsid w:val="00724517"/>
    <w:rsid w:val="008315BC"/>
    <w:rsid w:val="008547F3"/>
    <w:rsid w:val="00854B43"/>
    <w:rsid w:val="00903123"/>
    <w:rsid w:val="00924500"/>
    <w:rsid w:val="009272BF"/>
    <w:rsid w:val="00995CBD"/>
    <w:rsid w:val="00997FB4"/>
    <w:rsid w:val="009C4536"/>
    <w:rsid w:val="009E3D1E"/>
    <w:rsid w:val="00B31C28"/>
    <w:rsid w:val="00B61341"/>
    <w:rsid w:val="00BC3B1C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11AB"/>
    <w:rsid w:val="00DB400B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1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1AB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1AB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1AB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1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1AB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1AB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1AB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6484</izvorni_sadrzaj>
    <derivirana_varijabla naziv="DomainObject.Predmet.Broj_1">6484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St-6484/2015</izvorni_sadrzaj>
    <derivirana_varijabla naziv="DomainObject.Predmet.OznakaBroj_1">St-6484/2015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AUTO-MOTO KLUB SVETI IVAN ZELINA</izvorni_sadrzaj>
    <derivirana_varijabla naziv="DomainObject.Predmet.ProtustrankaFormated_1">  AUTO-MOTO KLUB SVETI IVAN ZELINA</derivirana_varijabla>
  </DomainObject.Predmet.ProtustrankaFormated>
  <DomainObject.Predmet.ProtustrankaFormatedOIB>
    <izvorni_sadrzaj>  AUTO-MOTO KLUB SVETI IVAN ZELINA, OIB 26594581227</izvorni_sadrzaj>
    <derivirana_varijabla naziv="DomainObject.Predmet.ProtustrankaFormatedOIB_1">  AUTO-MOTO KLUB SVETI IVAN ZELINA, OIB 26594581227</derivirana_varijabla>
  </DomainObject.Predmet.ProtustrankaFormatedOIB>
  <DomainObject.Predmet.ProtustrankaFormatedWithAdress>
    <izvorni_sadrzaj> AUTO-MOTO KLUB SVETI IVAN ZELINA, Toplička 2 b, 10380 Sveti Ivan Zelina</izvorni_sadrzaj>
    <derivirana_varijabla naziv="DomainObject.Predmet.ProtustrankaFormatedWithAdress_1"> AUTO-MOTO KLUB SVETI IVAN ZELINA, Toplička 2 b, 10380 Sveti Ivan Zelina</derivirana_varijabla>
  </DomainObject.Predmet.ProtustrankaFormatedWithAdress>
  <DomainObject.Predmet.ProtustrankaFormatedWithAdressOIB>
    <izvorni_sadrzaj> AUTO-MOTO KLUB SVETI IVAN ZELINA, OIB 26594581227, Toplička 2 b, 10380 Sveti Ivan Zelina</izvorni_sadrzaj>
    <derivirana_varijabla naziv="DomainObject.Predmet.ProtustrankaFormatedWithAdressOIB_1"> AUTO-MOTO KLUB SVETI IVAN ZELINA, OIB 26594581227, Toplička 2 b, 10380 Sveti Ivan Zelina</derivirana_varijabla>
  </DomainObject.Predmet.ProtustrankaFormatedWithAdressOIB>
  <DomainObject.Predmet.ProtustrankaWithAdress>
    <izvorni_sadrzaj>AUTO-MOTO KLUB SVETI IVAN ZELINA Toplička 2 b, 10380 Sveti Ivan Zelina</izvorni_sadrzaj>
    <derivirana_varijabla naziv="DomainObject.Predmet.ProtustrankaWithAdress_1">AUTO-MOTO KLUB SVETI IVAN ZELINA Toplička 2 b, 10380 Sveti Ivan Zelina</derivirana_varijabla>
  </DomainObject.Predmet.ProtustrankaWithAdress>
  <DomainObject.Predmet.ProtustrankaWithAdressOIB>
    <izvorni_sadrzaj>AUTO-MOTO KLUB SVETI IVAN ZELINA, OIB 26594581227, Toplička 2 b, 10380 Sveti Ivan Zelina</izvorni_sadrzaj>
    <derivirana_varijabla naziv="DomainObject.Predmet.ProtustrankaWithAdressOIB_1">AUTO-MOTO KLUB SVETI IVAN ZELINA, OIB 26594581227, Toplička 2 b, 10380 Sveti Ivan Zelina</derivirana_varijabla>
  </DomainObject.Predmet.ProtustrankaWithAdressOIB>
  <DomainObject.Predmet.ProtustrankaNazivFormated>
    <izvorni_sadrzaj>AUTO-MOTO KLUB SVETI IVAN ZELINA</izvorni_sadrzaj>
    <derivirana_varijabla naziv="DomainObject.Predmet.ProtustrankaNazivFormated_1">AUTO-MOTO KLUB SVETI IVAN ZELINA</derivirana_varijabla>
  </DomainObject.Predmet.ProtustrankaNazivFormated>
  <DomainObject.Predmet.ProtustrankaNazivFormatedOIB>
    <izvorni_sadrzaj>AUTO-MOTO KLUB SVETI IVAN ZELINA, OIB 26594581227</izvorni_sadrzaj>
    <derivirana_varijabla naziv="DomainObject.Predmet.ProtustrankaNazivFormatedOIB_1">AUTO-MOTO KLUB SVETI IVAN ZELINA, OIB 26594581227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AUTO-MOTO KLUB SVETI IVAN ZELINA</item>
    </izvorni_sadrzaj>
    <derivirana_varijabla naziv="DomainObject.Predmet.ProtuStrankaListFormated_1">
      <item>AUTO-MOTO KLUB SVETI IVAN ZELINA</item>
    </derivirana_varijabla>
  </DomainObject.Predmet.ProtuStrankaListFormated>
  <DomainObject.Predmet.ProtuStrankaListFormatedOIB>
    <izvorni_sadrzaj>
      <item>AUTO-MOTO KLUB SVETI IVAN ZELINA, OIB 26594581227</item>
    </izvorni_sadrzaj>
    <derivirana_varijabla naziv="DomainObject.Predmet.ProtuStrankaListFormatedOIB_1">
      <item>AUTO-MOTO KLUB SVETI IVAN ZELINA, OIB 26594581227</item>
    </derivirana_varijabla>
  </DomainObject.Predmet.ProtuStrankaListFormatedOIB>
  <DomainObject.Predmet.ProtuStrankaListFormatedWithAdress>
    <izvorni_sadrzaj>
      <item>AUTO-MOTO KLUB SVETI IVAN ZELINA, Toplička 2 b, 10380 Sveti Ivan Zelina</item>
    </izvorni_sadrzaj>
    <derivirana_varijabla naziv="DomainObject.Predmet.ProtuStrankaListFormatedWithAdress_1">
      <item>AUTO-MOTO KLUB SVETI IVAN ZELINA, Toplička 2 b, 10380 Sveti Ivan Zelina</item>
    </derivirana_varijabla>
  </DomainObject.Predmet.ProtuStrankaListFormatedWithAdress>
  <DomainObject.Predmet.ProtuStrankaListFormatedWithAdressOIB>
    <izvorni_sadrzaj>
      <item>AUTO-MOTO KLUB SVETI IVAN ZELINA, OIB 26594581227, Toplička 2 b, 10380 Sveti Ivan Zelina</item>
    </izvorni_sadrzaj>
    <derivirana_varijabla naziv="DomainObject.Predmet.ProtuStrankaListFormatedWithAdressOIB_1">
      <item>AUTO-MOTO KLUB SVETI IVAN ZELINA, OIB 26594581227, Toplička 2 b, 10380 Sveti Ivan Zelina</item>
    </derivirana_varijabla>
  </DomainObject.Predmet.ProtuStrankaListFormatedWithAdressOIB>
  <DomainObject.Predmet.ProtuStrankaListNazivFormated>
    <izvorni_sadrzaj>
      <item>AUTO-MOTO KLUB SVETI IVAN ZELINA</item>
    </izvorni_sadrzaj>
    <derivirana_varijabla naziv="DomainObject.Predmet.ProtuStrankaListNazivFormated_1">
      <item>AUTO-MOTO KLUB SVETI IVAN ZELINA</item>
    </derivirana_varijabla>
  </DomainObject.Predmet.ProtuStrankaListNazivFormated>
  <DomainObject.Predmet.ProtuStrankaListNazivFormatedOIB>
    <izvorni_sadrzaj>
      <item>AUTO-MOTO KLUB SVETI IVAN ZELINA, OIB 26594581227</item>
    </izvorni_sadrzaj>
    <derivirana_varijabla naziv="DomainObject.Predmet.ProtuStrankaListNazivFormatedOIB_1">
      <item>AUTO-MOTO KLUB SVETI IVAN ZELINA, OIB 26594581227</item>
    </derivirana_varijabla>
  </DomainObject.Predmet.ProtuStrankaListNazivFormatedOIB>
  <DomainObject.Predmet.OstaliListFormated>
    <izvorni_sadrzaj>
      <item>Marijan Vidanec</item>
    </izvorni_sadrzaj>
    <derivirana_varijabla naziv="DomainObject.Predmet.OstaliListFormated_1">
      <item>Marijan Vidanec</item>
    </derivirana_varijabla>
  </DomainObject.Predmet.OstaliListFormated>
  <DomainObject.Predmet.OstaliListFormatedOIB>
    <izvorni_sadrzaj>
      <item>Marijan Vidanec, OIB 89674068299</item>
    </izvorni_sadrzaj>
    <derivirana_varijabla naziv="DomainObject.Predmet.OstaliListFormatedOIB_1">
      <item>Marijan Vidanec, OIB 89674068299</item>
    </derivirana_varijabla>
  </DomainObject.Predmet.OstaliListFormatedOIB>
  <DomainObject.Predmet.OstaliListFormatedWithAdress>
    <izvorni_sadrzaj>
      <item>Marijan Vidanec, Toplička Ulica 2 B, 10380 Sveti Ivan Zelina</item>
    </izvorni_sadrzaj>
    <derivirana_varijabla naziv="DomainObject.Predmet.OstaliListFormatedWithAdress_1">
      <item>Marijan Vidanec, Toplička Ulica 2 B, 10380 Sveti Ivan Zelina</item>
    </derivirana_varijabla>
  </DomainObject.Predmet.OstaliListFormatedWithAdress>
  <DomainObject.Predmet.OstaliListFormatedWithAdressOIB>
    <izvorni_sadrzaj>
      <item>Marijan Vidanec, OIB 89674068299, Toplička Ulica 2 B, 10380 Sveti Ivan Zelina</item>
    </izvorni_sadrzaj>
    <derivirana_varijabla naziv="DomainObject.Predmet.OstaliListFormatedWithAdressOIB_1">
      <item>Marijan Vidanec, OIB 89674068299, Toplička Ulica 2 B, 10380 Sveti Ivan Zelina</item>
    </derivirana_varijabla>
  </DomainObject.Predmet.OstaliListFormatedWithAdressOIB>
  <DomainObject.Predmet.OstaliListNazivFormated>
    <izvorni_sadrzaj>
      <item>Marijan Vidanec</item>
    </izvorni_sadrzaj>
    <derivirana_varijabla naziv="DomainObject.Predmet.OstaliListNazivFormated_1">
      <item>Marijan Vidanec</item>
    </derivirana_varijabla>
  </DomainObject.Predmet.OstaliListNazivFormated>
  <DomainObject.Predmet.OstaliListNazivFormatedOIB>
    <izvorni_sadrzaj>
      <item>Marijan Vidanec, OIB 89674068299</item>
    </izvorni_sadrzaj>
    <derivirana_varijabla naziv="DomainObject.Predmet.OstaliListNazivFormatedOIB_1">
      <item>Marijan Vidanec, OIB 89674068299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AUTO-MOTO KLUB SVETI IVAN ZELINA</izvorni_sadrzaj>
    <derivirana_varijabla naziv="DomainObject.Predmet.ProtustrankaIDrugi_1">AUTO-MOTO KLUB SVETI IVAN ZELINA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AUTO-MOTO KLUB SVETI IVAN ZELINA, OIB 26594581227, Toplička 2 b, 10380 Sveti Ivan Zelina</izvorni_sadrzaj>
    <derivirana_varijabla naziv="DomainObject.Predmet.ProtustrankaIDrugiAdressOIB_1">AUTO-MOTO KLUB SVETI IVAN ZELINA, OIB 26594581227, Toplička 2 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St-6484/2015-6</izvorni_sadrzaj>
    <derivirana_varijabla naziv="DomainObject.Predmet.OdlukaRjesenje.Oznaka_1">St-6484/2015-6</derivirana_varijabla>
  </DomainObject.Predmet.OdlukaRjesenje.Oznaka>
  <DomainObject.Predmet.SudioniciListNaziv>
    <izvorni_sadrzaj>
      <item>AUTO-MOTO KLUB SVETI IVAN ZELINA</item>
      <item>FINA Regionalni centar Zagreb</item>
      <item>Marijan Vidanec</item>
    </izvorni_sadrzaj>
    <derivirana_varijabla naziv="DomainObject.Predmet.SudioniciListNaziv_1">
      <item>AUTO-MOTO KLUB SVETI IVAN ZELINA</item>
      <item>FINA Regionalni centar Zagreb</item>
      <item>Marijan Vidanec</item>
    </derivirana_varijabla>
  </DomainObject.Predmet.SudioniciListNaziv>
  <DomainObject.Predmet.SudioniciListAdressOIB>
    <izvorni_sadrzaj>
      <item>AUTO-MOTO KLUB SVETI IVAN ZELINA, OIB 26594581227, Toplička 2 b,10380 Sveti Ivan Zelina</item>
      <item>FINA Regionalni centar Zagreb, OIB 85821130368, Trg svibanjskih žrtava 1995. br.1,10000 Zagreb</item>
      <item>Marijan Vidanec, OIB 89674068299, Toplička Ulica 2 B,10380 Sveti Ivan Zelina</item>
    </izvorni_sadrzaj>
    <derivirana_varijabla naziv="DomainObject.Predmet.SudioniciListAdressOIB_1">
      <item>AUTO-MOTO KLUB SVETI IVAN ZELINA, OIB 26594581227, Toplička 2 b,10380 Sveti Ivan Zelina</item>
      <item>FINA Regionalni centar Zagreb, OIB 85821130368, Trg svibanjskih žrtava 1995. br.1,10000 Zagreb</item>
      <item>Marijan Vidanec, OIB 89674068299, Toplička Ulica 2 B,10380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26594581227</item>
      <item>, OIB 85821130368</item>
      <item>, OIB 89674068299</item>
    </izvorni_sadrzaj>
    <derivirana_varijabla naziv="DomainObject.Predmet.SudioniciListNazivOIB_1">
      <item>, OIB 26594581227</item>
      <item>, OIB 85821130368</item>
      <item>, OIB 89674068299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294</properties:Words>
  <properties:Characters>1475</properties:Characters>
  <properties:Lines>53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2016-07-04T06:43:00Z</dcterms:created>
  <dc:creator>tjakupak</dc:creator>
  <cp:lastModifiedBy>Maja Hilje</cp:lastModifiedBy>
  <cp:lastPrinted>2016-07-04T06:43:00Z</cp:lastPrinted>
  <dcterms:modified xmlns:xsi="http://www.w3.org/2001/XMLSchema-instance" xsi:type="dcterms:W3CDTF">2016-07-04T06:44:00Z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