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702d0" w14:paraId="d0702d0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6103F8">
        <w:t xml:space="preserve"> St-2863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791E3C" w:rsidRPr="00F50D94">
        <w:t>NOVA AUTO d.o.o., Velika Gorica, Sisačka 5, OIB: 49472635057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6103F8">
        <w:t>277.933,50</w:t>
      </w:r>
      <w:r w:rsidR="00ED5773">
        <w:t xml:space="preserve">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D7C50"/>
    <w:rsid w:val="004F3962"/>
    <w:rsid w:val="00527F88"/>
    <w:rsid w:val="0053446F"/>
    <w:rsid w:val="00572798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68EC"/>
    <w:rsid w:val="006C14B3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74AF3"/>
    <w:rsid w:val="008A4CA6"/>
    <w:rsid w:val="008D4672"/>
    <w:rsid w:val="00910A89"/>
    <w:rsid w:val="00920CA0"/>
    <w:rsid w:val="009419D8"/>
    <w:rsid w:val="00946FC6"/>
    <w:rsid w:val="00954CAD"/>
    <w:rsid w:val="00A20CF3"/>
    <w:rsid w:val="00A429FA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C4F5B"/>
    <w:rsid w:val="00BE0672"/>
    <w:rsid w:val="00BF240D"/>
    <w:rsid w:val="00C04680"/>
    <w:rsid w:val="00C20483"/>
    <w:rsid w:val="00C836B9"/>
    <w:rsid w:val="00C958E9"/>
    <w:rsid w:val="00C96B31"/>
    <w:rsid w:val="00CB7B07"/>
    <w:rsid w:val="00CE7362"/>
    <w:rsid w:val="00D01B78"/>
    <w:rsid w:val="00D2077E"/>
    <w:rsid w:val="00D30777"/>
    <w:rsid w:val="00D66226"/>
    <w:rsid w:val="00D94805"/>
    <w:rsid w:val="00DD3C7E"/>
    <w:rsid w:val="00E811DF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A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A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A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A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A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74A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A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A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A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A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2863</izvorni_sadrzaj>
    <derivirana_varijabla naziv="DomainObject.Predmet.Broj_1">2863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St-2863/2015</izvorni_sadrzaj>
    <derivirana_varijabla naziv="DomainObject.Predmet.OznakaBroj_1">St-2863/2015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AUTO d.o.o. zastupanog po punomoćniku NEVEN VRANIĆ</izvorni_sadrzaj>
    <derivirana_varijabla naziv="DomainObject.Predmet.ProtustrankaFormated_1">  NOVA AUTO d.o.o. zastupanog po punomoćniku NEVEN VRANIĆ</derivirana_varijabla>
  </DomainObject.Predmet.ProtustrankaFormated>
  <DomainObject.Predmet.ProtustrankaFormatedOIB>
    <izvorni_sadrzaj>  NOVA AUTO d.o.o., OIB 49472635057 zastupanog po punomoćniku NEVEN VRANIĆ</izvorni_sadrzaj>
    <derivirana_varijabla naziv="DomainObject.Predmet.ProtustrankaFormatedOIB_1">  NOVA AUTO d.o.o., OIB 49472635057 zastupanog po punomoćniku NEVEN VRANIĆ</derivirana_varijabla>
  </DomainObject.Predmet.ProtustrankaFormatedOIB>
  <DomainObject.Predmet.ProtustrankaFormatedWithAdress>
    <izvorni_sadrzaj> NOVA AUTO d.o.o., Sisačka 5, 10410 Velika Gorica zastupanog po punomoćniku NEVEN VRANIĆ</izvorni_sadrzaj>
    <derivirana_varijabla naziv="DomainObject.Predmet.ProtustrankaFormatedWithAdress_1"> NOVA AUTO d.o.o., Sisačka 5, 10410 Velika Gorica zastupanog po punomoćniku NEVEN VRANIĆ</derivirana_varijabla>
  </DomainObject.Predmet.ProtustrankaFormatedWithAdress>
  <DomainObject.Predmet.ProtustrankaFormatedWithAdressOIB>
    <izvorni_sadrzaj> NOVA AUTO d.o.o., OIB 49472635057, Sisačka 5, 10410 Velika Gorica zastupanog po punomoćniku NEVEN VRANIĆ</izvorni_sadrzaj>
    <derivirana_varijabla naziv="DomainObject.Predmet.ProtustrankaFormatedWithAdressOIB_1"> NOVA AUTO d.o.o., OIB 49472635057, Sisačka 5, 10410 Velika Gorica zastupanog po punomoćniku NEVEN VRANIĆ</derivirana_varijabla>
  </DomainObject.Predmet.ProtustrankaFormatedWithAdressOIB>
  <DomainObject.Predmet.ProtustrankaWithAdress>
    <izvorni_sadrzaj>NOVA AUTO d.o.o. Sisačka 5, 10410 Velika Gorica</izvorni_sadrzaj>
    <derivirana_varijabla naziv="DomainObject.Predmet.ProtustrankaWithAdress_1">NOVA AUTO d.o.o. Sisačka 5, 10410 Velika Gorica</derivirana_varijabla>
  </DomainObject.Predmet.ProtustrankaWithAdress>
  <DomainObject.Predmet.ProtustrankaWithAdressOIB>
    <izvorni_sadrzaj>NOVA AUTO d.o.o., OIB 49472635057, Sisačka 5, 10410 Velika Gorica</izvorni_sadrzaj>
    <derivirana_varijabla naziv="DomainObject.Predmet.ProtustrankaWithAdressOIB_1">NOVA AUTO d.o.o., OIB 49472635057, Sisačka 5, 10410 Velika Gorica</derivirana_varijabla>
  </DomainObject.Predmet.ProtustrankaWithAdressOIB>
  <DomainObject.Predmet.ProtustrankaNazivFormated>
    <izvorni_sadrzaj>NOVA AUTO d.o.o.</izvorni_sadrzaj>
    <derivirana_varijabla naziv="DomainObject.Predmet.ProtustrankaNazivFormated_1">NOVA AUTO d.o.o.</derivirana_varijabla>
  </DomainObject.Predmet.ProtustrankaNazivFormated>
  <DomainObject.Predmet.ProtustrankaNazivFormatedOIB>
    <izvorni_sadrzaj>NOVA AUTO d.o.o., OIB 49472635057</izvorni_sadrzaj>
    <derivirana_varijabla naziv="DomainObject.Predmet.ProtustrankaNazivFormatedOIB_1">NOVA AUTO d.o.o., OIB 49472635057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AUTO d.o.o. zastupanog po punomoćniku NEVEN VRANIĆ</item>
    </izvorni_sadrzaj>
    <derivirana_varijabla naziv="DomainObject.Predmet.ProtuStrankaListFormated_1">
      <item>NOVA AUTO d.o.o. zastupanog po punomoćniku NEVEN VRANIĆ</item>
    </derivirana_varijabla>
  </DomainObject.Predmet.ProtuStrankaListFormated>
  <DomainObject.Predmet.ProtuStrankaListFormatedOIB>
    <izvorni_sadrzaj>
      <item>NOVA AUTO d.o.o., OIB 49472635057 zastupanog po punomoćniku NEVEN VRANIĆ</item>
    </izvorni_sadrzaj>
    <derivirana_varijabla naziv="DomainObject.Predmet.ProtuStrankaListFormatedOIB_1">
      <item>NOVA AUTO d.o.o., OIB 49472635057 zastupanog po punomoćniku NEVEN VRANIĆ</item>
    </derivirana_varijabla>
  </DomainObject.Predmet.ProtuStrankaListFormatedOIB>
  <DomainObject.Predmet.ProtuStrankaListFormatedWithAdress>
    <izvorni_sadrzaj>
      <item>NOVA AUTO d.o.o., Sisačka 5, 10410 Velika Gorica zastupanog po punomoćniku NEVEN VRANIĆ</item>
    </izvorni_sadrzaj>
    <derivirana_varijabla naziv="DomainObject.Predmet.ProtuStrankaListFormatedWithAdress_1">
      <item>NOVA AUTO d.o.o., Sisačka 5, 10410 Velika Gorica zastupanog po punomoćniku NEVEN VRANIĆ</item>
    </derivirana_varijabla>
  </DomainObject.Predmet.ProtuStrankaListFormatedWithAdress>
  <DomainObject.Predmet.ProtuStrankaListFormatedWithAdressOIB>
    <izvorni_sadrzaj>
      <item>NOVA AUTO d.o.o., OIB 49472635057, Sisačka 5, 10410 Velika Gorica zastupanog po punomoćniku NEVEN VRANIĆ</item>
    </izvorni_sadrzaj>
    <derivirana_varijabla naziv="DomainObject.Predmet.ProtuStrankaListFormatedWithAdressOIB_1">
      <item>NOVA AUTO d.o.o., OIB 49472635057, Sisačka 5, 10410 Velika Gorica zastupanog po punomoćniku NEVEN VRANIĆ</item>
    </derivirana_varijabla>
  </DomainObject.Predmet.ProtuStrankaListFormatedWithAdressOIB>
  <DomainObject.Predmet.ProtuStrankaListNazivFormated>
    <izvorni_sadrzaj>
      <item>NOVA AUTO d.o.o.</item>
    </izvorni_sadrzaj>
    <derivirana_varijabla naziv="DomainObject.Predmet.ProtuStrankaListNazivFormated_1">
      <item>NOVA AUTO d.o.o.</item>
    </derivirana_varijabla>
  </DomainObject.Predmet.ProtuStrankaListNazivFormated>
  <DomainObject.Predmet.ProtuStrankaListNazivFormatedOIB>
    <izvorni_sadrzaj>
      <item>NOVA AUTO d.o.o., OIB 49472635057</item>
    </izvorni_sadrzaj>
    <derivirana_varijabla naziv="DomainObject.Predmet.ProtuStrankaListNazivFormatedOIB_1">
      <item>NOVA AUTO d.o.o., OIB 49472635057</item>
    </derivirana_varijabla>
  </DomainObject.Predmet.ProtuStrankaListNazivFormatedOIB>
  <DomainObject.Predmet.OstaliListFormated>
    <izvorni_sadrzaj>
      <item>NEVEN VRANIĆ punomoćnik sudionika u postupku NOVA AUTO d.o.o.</item>
    </izvorni_sadrzaj>
    <derivirana_varijabla naziv="DomainObject.Predmet.OstaliListFormated_1">
      <item>NEVEN VRANIĆ punomoćnik sudionika u postupku NOVA AUTO d.o.o.</item>
    </derivirana_varijabla>
  </DomainObject.Predmet.OstaliListFormated>
  <DomainObject.Predmet.OstaliListFormatedOIB>
    <izvorni_sadrzaj>
      <item>NEVEN VRANIĆ, OIB 52134472711 punomoćnik sudionika u postupku NOVA AUTO d.o.o.</item>
    </izvorni_sadrzaj>
    <derivirana_varijabla naziv="DomainObject.Predmet.OstaliListFormatedOIB_1">
      <item>NEVEN VRANIĆ, OIB 52134472711 punomoćnik sudionika u postupku NOVA AUTO d.o.o.</item>
    </derivirana_varijabla>
  </DomainObject.Predmet.OstaliListFormatedOIB>
  <DomainObject.Predmet.OstaliListFormatedWithAdress>
    <izvorni_sadrzaj>
      <item>NEVEN VRANIĆ, BUKEVJE,  Bukevje 71/1, 10410 Velika Gorica punomoćnik sudionika u postupku NOVA AUTO d.o.o.</item>
    </izvorni_sadrzaj>
    <derivirana_varijabla naziv="DomainObject.Predmet.OstaliListFormatedWithAdress_1">
      <item>NEVEN VRANIĆ, BUKEVJE,  Bukevje 71/1, 10410 Velika Gorica punomoćnik sudionika u postupku NOVA AUTO d.o.o.</item>
    </derivirana_varijabla>
  </DomainObject.Predmet.OstaliListFormatedWithAdress>
  <DomainObject.Predmet.OstaliListFormatedWithAdressOIB>
    <izvorni_sadrzaj>
      <item>NEVEN VRANIĆ, OIB 52134472711, BUKEVJE,  Bukevje 71/1, 10410 Velika Gorica punomoćnik sudionika u postupku NOVA AUTO d.o.o.</item>
    </izvorni_sadrzaj>
    <derivirana_varijabla naziv="DomainObject.Predmet.OstaliListFormatedWithAdressOIB_1">
      <item>NEVEN VRANIĆ, OIB 52134472711, BUKEVJE,  Bukevje 71/1, 10410 Velika Gorica punomoćnik sudionika u postupku NOVA AUTO d.o.o.</item>
    </derivirana_varijabla>
  </DomainObject.Predmet.OstaliListFormatedWithAdressOIB>
  <DomainObject.Predmet.OstaliListNazivFormated>
    <izvorni_sadrzaj>
      <item>NEVEN VRANIĆ</item>
    </izvorni_sadrzaj>
    <derivirana_varijabla naziv="DomainObject.Predmet.OstaliListNazivFormated_1">
      <item>NEVEN VRANIĆ</item>
    </derivirana_varijabla>
  </DomainObject.Predmet.OstaliListNazivFormated>
  <DomainObject.Predmet.OstaliListNazivFormatedOIB>
    <izvorni_sadrzaj>
      <item>NEVEN VRANIĆ, OIB 52134472711</item>
    </izvorni_sadrzaj>
    <derivirana_varijabla naziv="DomainObject.Predmet.OstaliListNazivFormatedOIB_1">
      <item>NEVEN VRANIĆ, OIB 52134472711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AUTO d.o.o.</izvorni_sadrzaj>
    <derivirana_varijabla naziv="DomainObject.Predmet.ProtustrankaIDrugi_1">NOVA AUTO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NOVA AUTO d.o.o., OIB 49472635057, Sisačka 5, 10410 Velika Gorica</izvorni_sadrzaj>
    <derivirana_varijabla naziv="DomainObject.Predmet.ProtustrankaIDrugiAdressOIB_1">NOVA AUTO d.o.o., OIB 49472635057, Sisačka 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 AUTO d.o.o.</item>
      <item>NEVEN VRANIĆ</item>
    </izvorni_sadrzaj>
    <derivirana_varijabla naziv="DomainObject.Predmet.SudioniciListNaziv_1">
      <item>FINA Regionalni centar Zagreb</item>
      <item>NOVA AUTO d.o.o.</item>
      <item>NEVEN VRANIĆ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NOVA AUTO d.o.o., OIB 49472635057, Sisačka 5,10410 Velika Gorica</item>
      <item>NEVEN VRANIĆ, OIB 52134472711, BUKEVJE,  Bukevje 71/1,10410 Velika Gorica</item>
    </izvorni_sadrzaj>
    <derivirana_varijabla naziv="DomainObject.Predmet.SudioniciListAdressOIB_1">
      <item>FINA Regionalni centar Zagreb, OIB 85821130368, Trg svibanjskih žrtava 1995. 1,10000 Zagreb</item>
      <item>NOVA AUTO d.o.o., OIB 49472635057, Sisačka 5,10410 Velika Gorica</item>
      <item>NEVEN VRANIĆ, OIB 52134472711, BUKEVJE,  Bukevje 71/1,10410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49472635057</item>
      <item>, OIB 52134472711</item>
    </izvorni_sadrzaj>
    <derivirana_varijabla naziv="DomainObject.Predmet.SudioniciListNazivOIB_1">
      <item>, OIB 85821130368</item>
      <item>, OIB 49472635057</item>
      <item>, OIB 52134472711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1361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2016-01-14T10:44:00Z</dcterms:created>
  <dc:creator>ilukac</dc:creator>
  <cp:lastModifiedBy>Nevenka Furić</cp:lastModifiedBy>
  <cp:lastPrinted>2016-01-14T10:45:00Z</cp:lastPrinted>
  <dcterms:modified xmlns:xsi="http://www.w3.org/2001/XMLSchema-instance" xsi:type="dcterms:W3CDTF">2016-01-14T10:48:00Z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