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11599" w:rsidR="00CA60E1" w:rsidRPr="00B92B86">
        <w:tc>
          <w:tcPr>
            <w:tcW w:type="dxa" w:w="2985"/>
            <w:shd w:fill="auto" w:color="auto" w:val="clear"/>
          </w:tcPr>
          <w:p w:rsidRDefault="00CA60E1" w:rsidP="00D11599" w:rsidR="00CA60E1" w:rsidRPr="00B92B8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60E1" w:rsidP="00D11599" w:rsidR="00CA60E1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CA60E1" w:rsidP="00D11599" w:rsidR="00CA60E1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CA60E1" w:rsidP="00D11599" w:rsidR="00CA60E1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14:textId="db18c80" w14:paraId="db18c80" w:rsidRDefault="00CA60E1" w:rsidP="00CA60E1" w:rsidR="00CA60E1" w:rsidRPr="00340399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11599" w:rsidR="00CA60E1" w:rsidRPr="00974EE9">
        <w:trPr>
          <w:jc w:val="right"/>
        </w:trPr>
        <w:tc>
          <w:tcPr>
            <w:tcW w:type="dxa" w:w="4320"/>
          </w:tcPr>
          <w:p w:rsidRDefault="00CA60E1" w:rsidP="007E1E57" w:rsidR="00CA60E1" w:rsidRPr="00974EE9">
            <w:pPr>
              <w:pStyle w:val="VSVerzija"/>
              <w:jc w:val="right"/>
            </w:pPr>
            <w:r>
              <w:t>Poslovni broj: 5 St-</w:t>
            </w:r>
            <w:r w:rsidR="007E1E57">
              <w:t>76/16-96</w:t>
            </w:r>
            <w:r>
              <w:t xml:space="preserve"> </w:t>
            </w:r>
          </w:p>
        </w:tc>
      </w:tr>
    </w:tbl>
    <w:p w:rsidRDefault="00CA60E1" w:rsidP="00CA60E1" w:rsidR="00CA60E1">
      <w:pPr>
        <w:spacing w:after="0"/>
        <w:jc w:val="both"/>
      </w:pPr>
    </w:p>
    <w:p w:rsidRDefault="00CA60E1" w:rsidP="00CA60E1" w:rsidR="00CA60E1">
      <w:pPr>
        <w:spacing w:after="0"/>
        <w:rPr>
          <w:bCs/>
        </w:rPr>
      </w:pPr>
      <w:r>
        <w:rPr>
          <w:bCs/>
        </w:rPr>
        <w:t xml:space="preserve">                   </w:t>
      </w:r>
    </w:p>
    <w:p w:rsidRDefault="00013E74" w:rsidP="00D229F2" w:rsidR="00013E74">
      <w:pPr>
        <w:spacing w:after="0"/>
        <w:jc w:val="both"/>
        <w:rPr>
          <w:b/>
        </w:rPr>
      </w:pPr>
    </w:p>
    <w:p w:rsidRDefault="00013E74" w:rsidP="00013E74" w:rsidR="00013E74">
      <w:pPr>
        <w:spacing w:after="0"/>
        <w:jc w:val="both"/>
      </w:pPr>
    </w:p>
    <w:p w:rsidRDefault="00013E74" w:rsidP="00013E74" w:rsidR="00013E74">
      <w:pPr>
        <w:spacing w:after="0"/>
        <w:ind w:firstLine="720" w:left="4320"/>
        <w:jc w:val="both"/>
      </w:pPr>
    </w:p>
    <w:p w:rsidRDefault="00013E74" w:rsidP="007E1E57" w:rsidR="000521EF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E1E57">
        <w:t>MARTINA KAPULAR</w:t>
      </w:r>
    </w:p>
    <w:p w:rsidRDefault="007E1E57" w:rsidP="007E1E57" w:rsidR="007E1E57">
      <w:pPr>
        <w:spacing w:after="0"/>
        <w:jc w:val="both"/>
      </w:pPr>
    </w:p>
    <w:p w:rsidRDefault="007E1E57" w:rsidP="007E1E57" w:rsidR="007E1E57">
      <w:pPr>
        <w:spacing w:after="0"/>
        <w:ind w:firstLine="708" w:left="4248"/>
        <w:jc w:val="both"/>
      </w:pPr>
      <w:r>
        <w:t>D. Cesarića 29</w:t>
      </w:r>
    </w:p>
    <w:p w:rsidRDefault="007E1E57" w:rsidP="007E1E57" w:rsidR="007E1E57">
      <w:pPr>
        <w:spacing w:after="0"/>
        <w:ind w:firstLine="708" w:left="4248"/>
        <w:jc w:val="both"/>
      </w:pPr>
      <w:r>
        <w:t>000 ZAGREB</w:t>
      </w:r>
    </w:p>
    <w:p w:rsidRDefault="00013E74" w:rsidP="00013E74" w:rsidR="00013E74">
      <w:pPr>
        <w:spacing w:after="0"/>
        <w:jc w:val="both"/>
      </w:pPr>
    </w:p>
    <w:p w:rsidRDefault="00013E74" w:rsidP="00013E74" w:rsidR="00013E74" w:rsidRPr="00013E7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3E74" w:rsidP="00013E74" w:rsidR="00013E74">
      <w:pPr>
        <w:spacing w:after="0"/>
        <w:jc w:val="both"/>
        <w:rPr>
          <w:b/>
        </w:rPr>
      </w:pPr>
    </w:p>
    <w:p w:rsidRDefault="000521EF" w:rsidP="000521EF" w:rsidR="000521EF">
      <w:pPr>
        <w:jc w:val="both"/>
      </w:pPr>
      <w:r>
        <w:t>Stečajni postupak:</w:t>
      </w:r>
    </w:p>
    <w:p w:rsidRDefault="00CA60E1" w:rsidP="007E1E57" w:rsidR="007E1E57" w:rsidRPr="00D62BE9">
      <w:r>
        <w:t xml:space="preserve">Stečajni dužnik: </w:t>
      </w:r>
      <w:r w:rsidR="007E1E57" w:rsidRPr="00D62BE9">
        <w:t>A.B.M. d.o.o. u stečaju, Florijanski trg 8, Koprivnica, OIB: 01709786550</w:t>
      </w:r>
    </w:p>
    <w:p w:rsidRDefault="000521EF" w:rsidP="007E1E57" w:rsidR="000521EF">
      <w:pPr>
        <w:spacing w:after="0"/>
      </w:pPr>
    </w:p>
    <w:p w:rsidRDefault="00013E74" w:rsidP="00013E74" w:rsidR="00013E74">
      <w:pPr>
        <w:spacing w:after="0"/>
        <w:jc w:val="both"/>
      </w:pPr>
    </w:p>
    <w:p w:rsidRDefault="00013E74" w:rsidP="00013E74" w:rsidR="00013E74">
      <w:pPr>
        <w:spacing w:after="0"/>
        <w:jc w:val="both"/>
      </w:pPr>
    </w:p>
    <w:p w:rsidRDefault="00013E74" w:rsidP="00013E74" w:rsidR="00013E74">
      <w:pPr>
        <w:spacing w:after="0"/>
        <w:jc w:val="both"/>
      </w:pPr>
    </w:p>
    <w:p w:rsidRDefault="007E1E57" w:rsidP="00013E74" w:rsidR="00013E74">
      <w:pPr>
        <w:spacing w:after="0"/>
        <w:ind w:firstLine="720"/>
        <w:jc w:val="both"/>
      </w:pPr>
      <w:r>
        <w:t>U svezi Vašeg traženja od 16. ožujka 2018., obavještavamo Vas kako je sud još 1. ožujka 2018., zaključkom poslovni broj  St-76/16-90 naložio vraćanje uplaćenih jamčevina Vama i ostalim dražbovateljima, te Vas ovim putem molimo da se sa svojim upitom obratite Financijskoj agenciji u Zagrebu, Ulica Grada Vukovara 70.</w:t>
      </w:r>
    </w:p>
    <w:p w:rsidRDefault="00013E74" w:rsidP="00013E74" w:rsidR="00013E74">
      <w:pPr>
        <w:spacing w:after="0"/>
      </w:pPr>
    </w:p>
    <w:p w:rsidRDefault="00013E74" w:rsidP="00013E74" w:rsidR="00013E74">
      <w:pPr>
        <w:spacing w:after="0"/>
        <w:jc w:val="center"/>
      </w:pPr>
    </w:p>
    <w:p w:rsidRDefault="00013E74" w:rsidP="007E1E57" w:rsidR="00013E74">
      <w:pPr>
        <w:spacing w:after="0"/>
        <w:jc w:val="center"/>
      </w:pPr>
      <w:r>
        <w:t>U Varaždinu,</w:t>
      </w:r>
      <w:r w:rsidR="00D229F2">
        <w:t xml:space="preserve"> </w:t>
      </w:r>
      <w:r w:rsidR="007E1E57">
        <w:t>22. ožujka 2018</w:t>
      </w:r>
      <w:r>
        <w:t>.</w:t>
      </w:r>
    </w:p>
    <w:p w:rsidRDefault="00013E74" w:rsidP="00013E74" w:rsidR="00013E74">
      <w:pPr>
        <w:spacing w:after="0"/>
        <w:ind w:firstLine="708" w:left="4956"/>
        <w:jc w:val="both"/>
      </w:pPr>
    </w:p>
    <w:p w:rsidRDefault="007E1E57" w:rsidP="007E1E57" w:rsidR="007E1E57" w:rsidRPr="007E1E57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  <w:r w:rsidRPr="007E1E57">
        <w:rPr>
          <w:rFonts w:cs="Times New Roman" w:eastAsia="Times New Roman"/>
        </w:rPr>
        <w:t>Sudac:</w:t>
      </w:r>
    </w:p>
    <w:p w:rsidRDefault="007E1E57" w:rsidP="007E1E57" w:rsidR="007E1E57" w:rsidRPr="007E1E57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</w:p>
    <w:p w:rsidRDefault="007E1E57" w:rsidP="007E1E57" w:rsidR="007E1E57" w:rsidRPr="007E1E57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  <w:r w:rsidRPr="007E1E57">
        <w:rPr>
          <w:rFonts w:cs="Times New Roman" w:eastAsia="Times New Roman"/>
        </w:rPr>
        <w:t>Ksenija Flack-Makitan, v. r.</w:t>
      </w:r>
    </w:p>
    <w:p w:rsidRDefault="007E1E57" w:rsidP="007E1E57" w:rsidR="007E1E57" w:rsidRPr="007E1E57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</w:p>
    <w:p w:rsidRDefault="007E1E57" w:rsidP="007E1E57" w:rsidR="007E1E57" w:rsidRPr="007E1E57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</w:p>
    <w:p w:rsidRDefault="007E1E57" w:rsidP="007E1E57" w:rsidR="007E1E57" w:rsidRPr="007E1E57">
      <w:pPr>
        <w:widowControl w:val="false"/>
        <w:snapToGrid w:val="false"/>
        <w:spacing w:after="0"/>
        <w:ind w:left="4248"/>
        <w:jc w:val="center"/>
        <w:rPr>
          <w:rFonts w:cs="Times New Roman" w:eastAsia="Times New Roman"/>
        </w:rPr>
      </w:pPr>
      <w:r w:rsidRPr="007E1E57">
        <w:rPr>
          <w:rFonts w:cs="Times New Roman" w:eastAsia="Times New Roman"/>
        </w:rPr>
        <w:t>Za točnost otpravka – ovlašteni službenik</w:t>
      </w:r>
    </w:p>
    <w:p w:rsidRDefault="00013E74" w:rsidP="007E1E57" w:rsidR="00954519">
      <w:pPr>
        <w:spacing w:after="0"/>
        <w:jc w:val="both"/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5451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081" w:rsidP="00013E74" w:rsidR="00DE2081">
      <w:pPr>
        <w:spacing w:after="0"/>
      </w:pPr>
      <w:r>
        <w:separator/>
      </w:r>
    </w:p>
  </w:endnote>
  <w:endnote w:id="0" w:type="continuationSeparator">
    <w:p w:rsidRDefault="00DE2081" w:rsidP="00013E74" w:rsidR="00DE20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081" w:rsidP="00013E74" w:rsidR="00DE2081">
      <w:pPr>
        <w:spacing w:after="0"/>
      </w:pPr>
      <w:r>
        <w:separator/>
      </w:r>
    </w:p>
  </w:footnote>
  <w:footnote w:id="0" w:type="continuationSeparator">
    <w:p w:rsidRDefault="00DE2081" w:rsidP="00013E74" w:rsidR="00DE208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E74" w:rsidR="00013E74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74"/>
    <w:rsid w:val="00013E74"/>
    <w:rsid w:val="000521EF"/>
    <w:rsid w:val="003B4CB4"/>
    <w:rsid w:val="00746A90"/>
    <w:rsid w:val="007E1E57"/>
    <w:rsid w:val="00826138"/>
    <w:rsid w:val="00834E36"/>
    <w:rsid w:val="00954519"/>
    <w:rsid w:val="00CA60E1"/>
    <w:rsid w:val="00D229F2"/>
    <w:rsid w:val="00D81FB8"/>
    <w:rsid w:val="00DE2081"/>
    <w:rsid w:val="00F7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3E7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013E74"/>
    <w:pPr>
      <w:spacing w:after="0"/>
    </w:pPr>
    <w:rPr>
      <w:b/>
      <w:noProof/>
    </w:rPr>
  </w:style>
  <w:style w:styleId="Zaglavlje" w:type="paragraph">
    <w:name w:val="header"/>
    <w:basedOn w:val="Normal"/>
    <w:link w:val="ZaglavljeChar"/>
    <w:uiPriority w:val="99"/>
    <w:unhideWhenUsed/>
    <w:rsid w:val="00013E7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3E7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3E7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3E74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29F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9F2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CA60E1"/>
    <w:pPr>
      <w:spacing w:after="0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8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8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8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8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3E7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013E74"/>
    <w:pPr>
      <w:spacing w:after="0"/>
    </w:pPr>
    <w:rPr>
      <w:b/>
      <w:noProof/>
    </w:rPr>
  </w:style>
  <w:style w:styleId="Zaglavlje" w:type="paragraph">
    <w:name w:val="header"/>
    <w:basedOn w:val="Normal"/>
    <w:link w:val="ZaglavljeChar"/>
    <w:uiPriority w:val="99"/>
    <w:unhideWhenUsed/>
    <w:rsid w:val="00013E7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13E7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3E7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13E74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29F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9F2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CA60E1"/>
    <w:pPr>
      <w:spacing w:after="0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8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8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8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8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25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86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947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  <item>Mario Horvat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  <item>Mario Horvat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  <item>Mario Horvat, OIB 75681285639, Pavlovčani 82,10450 Pavlovčani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  <item>Mario Horvat, OIB 75681285639, Pavlovčani 82,10450 Pavlovčani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  <item>, OIB 75681285639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  <item>, OIB 75681285639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574</properties:Characters>
  <properties:Lines>39</properties:Lines>
  <properties:Paragraphs>14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2017-03-29T10:34:00Z</dcterms:created>
  <dc:creator>Lea Rogina</dc:creator>
  <cp:lastModifiedBy>Lea Rogina</cp:lastModifiedBy>
  <cp:lastPrinted>2018-03-22T14:05:00Z</cp:lastPrinted>
  <dcterms:modified xmlns:xsi="http://www.w3.org/2001/XMLSchema-instance" xsi:type="dcterms:W3CDTF">2018-03-22T14:05:00Z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(ST-76-16-82 DOPIS FINI DA PREBACE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