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fa9c" w14:paraId="35dfa9c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F217F8">
        <w:rPr>
          <w:b/>
        </w:rPr>
        <w:t>Sp-5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o pripremnom ročištu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0802FC">
        <w:t>12</w:t>
      </w:r>
      <w:r w:rsidR="001E27D0">
        <w:t xml:space="preserve">.svibnja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F217F8">
        <w:t>Vedran Dobrota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0802FC">
        <w:t>11,3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F217F8">
        <w:t>p</w:t>
      </w:r>
      <w:r w:rsidR="000802FC">
        <w:t>ripremno ročište u 11,30</w:t>
      </w:r>
      <w:r w:rsidRPr="00652F7A">
        <w:t xml:space="preserve">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identitet se utvrđuje uvidom u OI: </w:t>
      </w:r>
      <w:r w:rsidR="000802FC">
        <w:rPr>
          <w:lang w:val="de-DE"/>
        </w:rPr>
        <w:t>104815950</w:t>
      </w:r>
      <w:r w:rsidR="00F217F8">
        <w:rPr>
          <w:lang w:val="de-DE"/>
        </w:rPr>
        <w:t xml:space="preserve">, izdana kod PP </w:t>
      </w:r>
      <w:r w:rsidR="000802FC">
        <w:rPr>
          <w:lang w:val="de-DE"/>
        </w:rPr>
        <w:t>SD</w:t>
      </w:r>
      <w:r w:rsidR="009E3699">
        <w:rPr>
          <w:lang w:val="de-DE"/>
        </w:rPr>
        <w:t>.</w:t>
      </w:r>
    </w:p>
    <w:p w:rsidRDefault="004E02AA" w:rsidP="009E0A91" w:rsidR="004E02AA">
      <w:pPr>
        <w:rPr>
          <w:sz w:val="28"/>
        </w:rPr>
      </w:pPr>
    </w:p>
    <w:p w:rsidRDefault="00652F7A" w:rsidP="009E0A91" w:rsidR="00652F7A">
      <w:r w:rsidRPr="00652F7A">
        <w:t xml:space="preserve">Za vjerovnike: </w:t>
      </w:r>
    </w:p>
    <w:p w:rsidRDefault="000802FC" w:rsidP="000802FC" w:rsidR="000802FC" w:rsidRPr="000802FC">
      <w:pPr>
        <w:pStyle w:val="Odlomakpopisa"/>
        <w:numPr>
          <w:ilvl w:val="0"/>
          <w:numId w:val="4"/>
        </w:numPr>
        <w:rPr>
          <w:rFonts w:hAnsi="Times New Roman" w:ascii="Times New Roman"/>
          <w:b/>
        </w:rPr>
      </w:pPr>
      <w:r w:rsidRPr="000802FC">
        <w:rPr>
          <w:rFonts w:hAnsi="Times New Roman" w:ascii="Times New Roman"/>
          <w:b/>
        </w:rPr>
        <w:t xml:space="preserve">EOS MATRIX </w:t>
      </w:r>
      <w:r>
        <w:rPr>
          <w:rFonts w:hAnsi="Times New Roman" w:ascii="Times New Roman"/>
          <w:b/>
        </w:rPr>
        <w:t xml:space="preserve"> d.o.o. </w:t>
      </w:r>
      <w:r w:rsidRPr="000802FC">
        <w:rPr>
          <w:rFonts w:hAnsi="Times New Roman" w:ascii="Times New Roman"/>
          <w:b/>
        </w:rPr>
        <w:t xml:space="preserve">zam.pun. Ana Matas </w:t>
      </w:r>
    </w:p>
    <w:p w:rsidRDefault="00F217F8" w:rsidP="00F217F8" w:rsidR="00F217F8" w:rsidRPr="000802FC">
      <w:pPr>
        <w:pStyle w:val="Odlomakpopisa"/>
        <w:numPr>
          <w:ilvl w:val="0"/>
          <w:numId w:val="4"/>
        </w:numPr>
        <w:tabs>
          <w:tab w:pos="923" w:val="left"/>
        </w:tabs>
        <w:rPr>
          <w:rFonts w:hAnsi="Times New Roman" w:ascii="Times New Roman"/>
          <w:b/>
          <w:sz w:val="24"/>
          <w:szCs w:val="24"/>
        </w:rPr>
      </w:pPr>
      <w:r w:rsidRPr="000802FC">
        <w:rPr>
          <w:rFonts w:hAnsi="Times New Roman" w:ascii="Times New Roman"/>
          <w:b/>
          <w:sz w:val="24"/>
          <w:szCs w:val="24"/>
        </w:rPr>
        <w:t>Zagrebačka banka d.d. Trg bana J.Jelačića 10, Zagreb, OIB: 92963223473</w:t>
      </w:r>
      <w:r w:rsidR="000802FC">
        <w:rPr>
          <w:rFonts w:hAnsi="Times New Roman" w:ascii="Times New Roman"/>
          <w:b/>
          <w:sz w:val="24"/>
          <w:szCs w:val="24"/>
        </w:rPr>
        <w:t>, zam.pun. Tadijana Vukušić odvj. vj. kod OD Mađarić i Lui</w:t>
      </w:r>
    </w:p>
    <w:p w:rsidRDefault="00F217F8" w:rsidP="00F217F8" w:rsidR="00F217F8">
      <w:pPr>
        <w:pStyle w:val="Odlomakpopisa"/>
        <w:numPr>
          <w:ilvl w:val="0"/>
          <w:numId w:val="4"/>
        </w:numPr>
        <w:tabs>
          <w:tab w:pos="923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OTP banka d.d. Zadar, Domovinskog rata 3, OIB: 52508873833</w:t>
      </w:r>
    </w:p>
    <w:p w:rsidRDefault="00F217F8" w:rsidP="00F217F8" w:rsidR="00F217F8">
      <w:pPr>
        <w:pStyle w:val="Odlomakpopisa"/>
        <w:numPr>
          <w:ilvl w:val="0"/>
          <w:numId w:val="4"/>
        </w:numPr>
        <w:tabs>
          <w:tab w:pos="923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OIB: 85821130368, Ulica Grada Vukovara 70, Zagreb</w:t>
      </w:r>
    </w:p>
    <w:p w:rsidRDefault="00E63895" w:rsidP="00652F7A" w:rsidR="000802FC">
      <w:r>
        <w:t>Čita se i r</w:t>
      </w:r>
      <w:r w:rsidR="00652F7A">
        <w:t>azmatra se plan ispunjenja obveza</w:t>
      </w:r>
      <w:r w:rsidR="000802FC">
        <w:t xml:space="preserve">  i popis imovine potrošača</w:t>
      </w:r>
    </w:p>
    <w:p w:rsidRDefault="000802FC" w:rsidP="00652F7A" w:rsidR="000802FC"/>
    <w:p w:rsidRDefault="000802FC" w:rsidP="00652F7A" w:rsidR="00BE6BA0">
      <w:r>
        <w:t>Čita se podnesak EOS Matrix d.o.o.  koji prijavljuje potraživanje koje je cesijom preuzela od SG Splitske banke a koji podnesak je zaprimljen 21.ožujka 2017.g. a kojim se od potrošača traži izmjena i dopuna plana i obveza, jedan primjerak se uručuje potrošaču</w:t>
      </w:r>
      <w:r w:rsidR="00F217F8">
        <w:t>.</w:t>
      </w:r>
      <w:r w:rsidR="00E63895">
        <w:t xml:space="preserve"> </w:t>
      </w:r>
    </w:p>
    <w:p w:rsidRDefault="000802FC" w:rsidP="00652F7A" w:rsidR="000802FC"/>
    <w:p w:rsidRDefault="000802FC" w:rsidP="00652F7A" w:rsidR="000802FC">
      <w:r>
        <w:t xml:space="preserve">Potrošač izjavljuje da mu nije poznato koje je to potraživanje Splitske banke. </w:t>
      </w:r>
    </w:p>
    <w:p w:rsidRDefault="000802FC" w:rsidP="00652F7A" w:rsidR="000802FC">
      <w:r>
        <w:t>U ovaj tren izjavljuje</w:t>
      </w:r>
      <w:r w:rsidR="009E3699">
        <w:t xml:space="preserve">: U </w:t>
      </w:r>
      <w:r>
        <w:t xml:space="preserve"> odnosu na potraživanje </w:t>
      </w:r>
      <w:r w:rsidR="009E3699">
        <w:t xml:space="preserve">Eos Matrixa </w:t>
      </w:r>
      <w:r>
        <w:t xml:space="preserve"> ostaje</w:t>
      </w:r>
      <w:r w:rsidR="009E3699">
        <w:t>m</w:t>
      </w:r>
      <w:r>
        <w:t xml:space="preserve"> pri planu kako je to naveo i za ostale, nemam plan</w:t>
      </w:r>
      <w:r w:rsidR="009E3699">
        <w:t xml:space="preserve">a za vraćanje duga, </w:t>
      </w:r>
      <w:r>
        <w:t xml:space="preserve"> predlažem da mi se otpiše cijeli dug. </w:t>
      </w:r>
    </w:p>
    <w:p w:rsidRDefault="00232599" w:rsidP="00652F7A" w:rsidR="00232599"/>
    <w:p w:rsidRDefault="00232599" w:rsidP="00652F7A" w:rsidR="00232599">
      <w:r>
        <w:t xml:space="preserve">Čita se podnesak stečajnog vjerovnika Zagrebačke banke od 09.ožujka 2017.g. kojim izjavljuje da nije suglasan sa planom ispunjenja obveza kojim potrošač predlaže otpis duga u </w:t>
      </w:r>
      <w:r>
        <w:lastRenderedPageBreak/>
        <w:t xml:space="preserve">cijelosti. Ističe kako dugovanje potrošača s osnova tekućeg računa br. 3212599020 na dan 01.ožujka 2017.g. iznosi 411.425,56 kn. </w:t>
      </w:r>
    </w:p>
    <w:p w:rsidRDefault="00652F7A" w:rsidP="00652F7A" w:rsidR="00652F7A" w:rsidRPr="00652F7A"/>
    <w:p w:rsidRDefault="00652F7A" w:rsidP="001765E4" w:rsidR="00652F7A">
      <w:pPr>
        <w:jc w:val="both"/>
      </w:pPr>
      <w:r>
        <w:t xml:space="preserve">Sud donosi </w:t>
      </w:r>
    </w:p>
    <w:p w:rsidRDefault="00652F7A" w:rsidP="001765E4" w:rsidR="00652F7A">
      <w:pPr>
        <w:jc w:val="both"/>
      </w:pPr>
    </w:p>
    <w:p w:rsidRDefault="00652F7A" w:rsidP="00E277E1" w:rsidR="00652F7A">
      <w:pPr>
        <w:ind w:firstLine="708" w:left="3540"/>
      </w:pPr>
      <w:r>
        <w:t>zaključak</w:t>
      </w:r>
    </w:p>
    <w:p w:rsidRDefault="00652F7A" w:rsidP="00652F7A" w:rsidR="00652F7A"/>
    <w:p w:rsidRDefault="00652F7A" w:rsidP="00652F7A" w:rsidR="00731BBF">
      <w:r>
        <w:t>Saslušat će se predlagatelj.</w:t>
      </w:r>
    </w:p>
    <w:p w:rsidRDefault="00652F7A" w:rsidP="00652F7A" w:rsidR="00652F7A"/>
    <w:p w:rsidRDefault="00652F7A" w:rsidP="00652F7A" w:rsidR="00652F7A">
      <w:r>
        <w:t xml:space="preserve">Predlagatelj </w:t>
      </w:r>
      <w:r w:rsidR="00F217F8">
        <w:t>VEDRAN DOBROT</w:t>
      </w:r>
      <w:r w:rsidR="000802FC">
        <w:t xml:space="preserve">A iz Splita, Lovretska 21, OIB: 50969725485, </w:t>
      </w:r>
      <w:r w:rsidR="001E27D0">
        <w:t xml:space="preserve"> </w:t>
      </w:r>
      <w:r w:rsidR="00BE6BA0">
        <w:rPr>
          <w:lang w:val="de-DE"/>
        </w:rPr>
        <w:t>identitet se utvrđuje uvidom u</w:t>
      </w:r>
      <w:r w:rsidR="000802FC">
        <w:rPr>
          <w:lang w:val="de-DE"/>
        </w:rPr>
        <w:t xml:space="preserve"> OI: </w:t>
      </w:r>
      <w:r w:rsidR="000802FC" w:rsidRPr="000802FC">
        <w:t>104815950</w:t>
      </w:r>
      <w:r w:rsidR="000802FC">
        <w:t xml:space="preserve">, </w:t>
      </w:r>
      <w:r w:rsidR="000802FC" w:rsidRPr="000802FC">
        <w:t>izdana kod PP SD</w:t>
      </w:r>
      <w:r w:rsidR="00BE6BA0">
        <w:rPr>
          <w:lang w:val="de-DE"/>
        </w:rPr>
        <w:t xml:space="preserve"> </w:t>
      </w:r>
      <w:r w:rsidR="001E27D0">
        <w:t xml:space="preserve"> rođen</w:t>
      </w:r>
      <w:r w:rsidR="00232599">
        <w:t xml:space="preserve"> 13.12.1956.g. </w:t>
      </w:r>
      <w:r w:rsidR="00F217F8">
        <w:t xml:space="preserve">u </w:t>
      </w:r>
      <w:r w:rsidR="00232599">
        <w:t>Splitu</w:t>
      </w:r>
      <w:r w:rsidR="00BE6BA0">
        <w:t>,</w:t>
      </w:r>
      <w:r w:rsidR="001E27D0">
        <w:t xml:space="preserve"> po zanimanju </w:t>
      </w:r>
      <w:r w:rsidR="00232599">
        <w:t>električar, nezaposlen, nema mirovine, primatelj socijalne skrbi</w:t>
      </w:r>
      <w:r w:rsidR="001E27D0">
        <w:t xml:space="preserve">, </w:t>
      </w:r>
      <w:r w:rsidR="00AB1659">
        <w:t xml:space="preserve">sin </w:t>
      </w:r>
      <w:r w:rsidR="00F217F8">
        <w:t>pok.</w:t>
      </w:r>
      <w:r w:rsidR="009E3699">
        <w:t>Momčila</w:t>
      </w:r>
      <w:r w:rsidR="00BE6BA0">
        <w:t xml:space="preserve">, </w:t>
      </w:r>
      <w:r w:rsidR="00232599">
        <w:t>ne</w:t>
      </w:r>
      <w:r w:rsidR="00BA0CDB">
        <w:t>oženjen</w:t>
      </w:r>
      <w:r w:rsidR="00BE6BA0">
        <w:t>,</w:t>
      </w:r>
      <w:r w:rsidR="00232599">
        <w:t xml:space="preserve"> nema djece</w:t>
      </w:r>
      <w:r w:rsidR="00BA0CDB">
        <w:t xml:space="preserve"> </w:t>
      </w:r>
    </w:p>
    <w:p w:rsidRDefault="00BA0CDB" w:rsidP="00652F7A" w:rsidR="00BA0CDB"/>
    <w:p w:rsidRDefault="00BA0CDB" w:rsidP="00BA0CDB" w:rsidR="00BA0CDB">
      <w:pPr>
        <w:ind w:firstLine="708" w:left="3540"/>
      </w:pPr>
      <w:r>
        <w:t xml:space="preserve">iskazuje: </w:t>
      </w:r>
    </w:p>
    <w:p w:rsidRDefault="00BA0CDB" w:rsidP="00652F7A" w:rsidR="00BA0CDB"/>
    <w:p w:rsidRDefault="00232599" w:rsidP="001B4D25" w:rsidR="00F815C2">
      <w:pPr>
        <w:jc w:val="both"/>
      </w:pPr>
      <w:r>
        <w:t xml:space="preserve">Imam problema sa pamćenjem tako da se ne sjećam ni što je bilo prije 5 dana, bio sam zaposlen i ne znam gdje, beskućnik sam ovisno o godišnjem dobu, spavam na klupi, kod prijatelja, na Turskoj kuli, liti znam radit po otocima za smještaj. Bio sam prijavljen u Lovretskoj ulici ali tamo nisam već 6-7 godina, to mi je radi osobne. Otac je umro prije 7-8 godina a majka prije 7 mjeseci. Majka je živila u stanu u Lovretskoj u stanu treće osobe do smrti a ja nemam pravo živjeti u tom stanu. Primam socijalnu skrb 800,00 kn i imam topli obrok jednom dnevno. Pamtim od sindroma podvojene ličnosti, imam rupe u pamćenju, ponekad te druge stvari radi ta druga osoba, to mi je kazao psihijatar. </w:t>
      </w:r>
    </w:p>
    <w:p w:rsidRDefault="00232599" w:rsidP="001B4D25" w:rsidR="00232599">
      <w:pPr>
        <w:jc w:val="both"/>
      </w:pPr>
      <w:r>
        <w:t xml:space="preserve">Imam zdravstveno osiguranje ali puno toga ne pokriva osiguranje, ne mogu nabaviti čarape za vene, ni pregled kod psihijatra. </w:t>
      </w:r>
    </w:p>
    <w:p w:rsidRDefault="00232599" w:rsidP="001B4D25" w:rsidR="00232599">
      <w:pPr>
        <w:jc w:val="both"/>
      </w:pPr>
      <w:r>
        <w:t xml:space="preserve">Kad mi spominjete da mi je dug kod Zagrebačke banke nastupio 1997.g. ja se više i ne sjećam. Radio sam i u Puli i u Rijeci, Zenici, a ne radim ima 3-4 godine, od tad sam na socijali, ne mogu se točno izjasnit koliko nemam stalno zaposlenje. </w:t>
      </w:r>
    </w:p>
    <w:p w:rsidRDefault="00232599" w:rsidP="001B4D25" w:rsidR="00232599">
      <w:pPr>
        <w:jc w:val="both"/>
      </w:pPr>
    </w:p>
    <w:p w:rsidRDefault="00232599" w:rsidP="001B4D25" w:rsidR="00F815C2">
      <w:pPr>
        <w:jc w:val="both"/>
      </w:pPr>
      <w:r>
        <w:t xml:space="preserve">Dugujem na sve strane i ne znam kako ću vratiti, pored ovog što dugujem pravnim osobama, dugujem i fizičkim. </w:t>
      </w:r>
    </w:p>
    <w:p w:rsidRDefault="00232599" w:rsidP="001B4D25" w:rsidR="00232599">
      <w:pPr>
        <w:jc w:val="both"/>
      </w:pPr>
      <w:r>
        <w:t>Imam mobitel na koji me stečajni povjerenik može dobiti a moj broj je 091-788 3215</w:t>
      </w:r>
      <w:r w:rsidR="009E3699">
        <w:t xml:space="preserve">. </w:t>
      </w:r>
    </w:p>
    <w:p w:rsidRDefault="009E3699" w:rsidP="001B4D25" w:rsidR="009E3699">
      <w:pPr>
        <w:jc w:val="both"/>
      </w:pPr>
    </w:p>
    <w:p w:rsidRDefault="00F815C2" w:rsidP="001B4D25" w:rsidR="00E2539D">
      <w:pPr>
        <w:jc w:val="both"/>
      </w:pPr>
      <w:r>
        <w:t xml:space="preserve">Drugo nemam što za izjaviti, predlagatelj u cijelosti ostaje kod prijedloga i plana za ispunjenje obveza. </w:t>
      </w:r>
    </w:p>
    <w:p w:rsidRDefault="00F815C2" w:rsidP="001B4D25" w:rsidR="00F815C2">
      <w:pPr>
        <w:jc w:val="both"/>
      </w:pPr>
      <w:r>
        <w:t>Nema primjedbi na iskaz.</w:t>
      </w:r>
    </w:p>
    <w:p w:rsidRDefault="00F815C2" w:rsidP="001B4D25" w:rsidR="00F815C2">
      <w:pPr>
        <w:jc w:val="both"/>
      </w:pPr>
      <w:r>
        <w:t xml:space="preserve">Pitanja se ne postavljaju. </w:t>
      </w:r>
    </w:p>
    <w:p w:rsidRDefault="00F815C2" w:rsidP="001765E4" w:rsidR="00F815C2">
      <w:pPr>
        <w:jc w:val="both"/>
      </w:pPr>
      <w:r>
        <w:t xml:space="preserve">Sud donosi </w:t>
      </w:r>
    </w:p>
    <w:p w:rsidRDefault="00F815C2" w:rsidP="001765E4" w:rsidR="00F815C2">
      <w:pPr>
        <w:jc w:val="both"/>
      </w:pPr>
    </w:p>
    <w:p w:rsidRDefault="00F815C2" w:rsidP="00E277E1" w:rsidR="00F815C2">
      <w:pPr>
        <w:ind w:firstLine="708" w:left="3540"/>
      </w:pPr>
      <w:r>
        <w:t>zaključak</w:t>
      </w:r>
    </w:p>
    <w:p w:rsidRDefault="00F815C2" w:rsidP="001B4D25" w:rsidR="00F815C2">
      <w:pPr>
        <w:jc w:val="both"/>
      </w:pPr>
    </w:p>
    <w:p w:rsidRDefault="00E2539D" w:rsidP="001B4D25" w:rsidR="00F815C2">
      <w:pPr>
        <w:jc w:val="both"/>
      </w:pPr>
      <w:r>
        <w:t xml:space="preserve">Odluka će biti donesena i </w:t>
      </w:r>
      <w:r w:rsidR="00F815C2">
        <w:t>stavljena na oglasn</w:t>
      </w:r>
      <w:r w:rsidR="001E27D0">
        <w:t>u ploču.</w:t>
      </w:r>
    </w:p>
    <w:p w:rsidRDefault="00F815C2" w:rsidP="001B4D25" w:rsidR="00F815C2">
      <w:pPr>
        <w:jc w:val="both"/>
      </w:pPr>
    </w:p>
    <w:p w:rsidRDefault="009E3699" w:rsidP="001B4D25" w:rsidR="00F815C2">
      <w:pPr>
        <w:jc w:val="both"/>
      </w:pPr>
      <w:r>
        <w:t>Dovršeno u 11,5</w:t>
      </w:r>
      <w:r w:rsidR="00F815C2">
        <w:t xml:space="preserve">0 sati. </w:t>
      </w: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1F1" w:rsidP="004A2F6A" w:rsidR="005251F1">
      <w:r>
        <w:separator/>
      </w:r>
    </w:p>
  </w:endnote>
  <w:endnote w:id="0" w:type="continuationSeparator">
    <w:p w:rsidRDefault="005251F1" w:rsidP="004A2F6A" w:rsidR="00525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1F1" w:rsidP="004A2F6A" w:rsidR="005251F1">
      <w:r>
        <w:separator/>
      </w:r>
    </w:p>
  </w:footnote>
  <w:footnote w:id="0" w:type="continuationSeparator">
    <w:p w:rsidRDefault="005251F1" w:rsidP="004A2F6A" w:rsidR="00525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68AE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368AE"/>
    <w:rsid w:val="000802FC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32599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54F6"/>
    <w:rsid w:val="004C617E"/>
    <w:rsid w:val="004E010D"/>
    <w:rsid w:val="004E02AA"/>
    <w:rsid w:val="00501956"/>
    <w:rsid w:val="00510E52"/>
    <w:rsid w:val="005251F1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3699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8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8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8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8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8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8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8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8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2017.</izvorni_sadrzaj>
    <derivirana_varijabla naziv="DomainObject.StvarniPocetakDatum_1">12. svibnja 2017.</derivirana_varijabla>
  </DomainObject.StvarniPocetakDatum>
  <DomainObject.StvarniZavrsetakDatum>
    <izvorni_sadrzaj>12. svibnja 2017.</izvorni_sadrzaj>
    <derivirana_varijabla naziv="DomainObject.StvarniZavrsetakDatum_1">12. svibnja 2017.</derivirana_varijabla>
  </DomainObject.StvarniZavrsetakDatum>
  <DomainObject.PlaniraniZavrsetakDatum>
    <izvorni_sadrzaj>12. svibnja 2017.</izvorni_sadrzaj>
    <derivirana_varijabla naziv="DomainObject.PlaniraniZavrsetakDatum_1">12. svibnja 2017.</derivirana_varijabla>
  </DomainObject.PlaniraniZavrsetakDatum>
  <DomainObject.PlaniraniPocetakDatum>
    <izvorni_sadrzaj>12. svibnja 2017.</izvorni_sadrzaj>
    <derivirana_varijabla naziv="DomainObject.PlaniraniPocetakDatum_1">12. svibnja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2017.</izvorni_sadrzaj>
    <derivirana_varijabla naziv="DomainObject.Zapisnik.DatumKreiranja_1">12.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Sp-5/2016-7</izvorni_sadrzaj>
    <derivirana_varijabla naziv="DomainObject.Zapisnik.Oznaka_1">Sp-5/2016-7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4.5.2017.</izvorni_sadrzaj>
    <derivirana_varijabla naziv="DomainObject.Predmet.PrimjedbaSuca_1">ročište 4.5.2017.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Formated>
  <DomainObject.Predmet.OstaliList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FormatedOIB>
  <DomainObject.Predmet.OstaliListFormatedWithAdress>
    <izvorni_sadrzaj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izvorni_sadrzaj>
    <derivirana_varijabla naziv="DomainObject.Predmet.OstaliListFormatedWithAdress_1"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izvorni_sadrzaj>
    <derivirana_varijabla naziv="DomainObject.Predmet.OstaliListFormatedWithAdressOIB_1"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Naziv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NazivFormated>
  <DomainObject.Predmet.OstaliListNaziv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Naziv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Sp-5/2016-7</izvorni_sadrzaj>
    <derivirana_varijabla naziv="DomainObject.PoslovniBrojDokumenta_1">Sp-5/2016-7</derivirana_varijabla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Dobrota</item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SudioniciListNaziv_1">
      <item>Vedran Dobrota</item>
      <item>ZAGREBAČKA BANKA DIONIČKO DRUŠTVO</item>
      <item>OTP banka Hrvatska dioničko društvo</item>
      <item>Financijska agencija</item>
      <item>EOS MATRIX d.o.o. za poslovne usluge</item>
    </derivirana_varijabla>
  </DomainObject.Predmet.SudioniciListNaziv>
  <DomainObject.Predmet.SudioniciListAdressOIB>
    <izvorni_sadrzaj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izvorni_sadrzaj>
    <derivirana_varijabla naziv="DomainObject.Predmet.SudioniciListAdressOIB_1"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  <item>, OIB 92963223473</item>
      <item>, OIB 52508873833</item>
      <item>, OIB 85821130368</item>
      <item>, OIB 76674680107</item>
    </izvorni_sadrzaj>
    <derivirana_varijabla naziv="DomainObject.Predmet.SudioniciListNazivOIB_1">
      <item>, OIB 50969725485</item>
      <item>, OIB 92963223473</item>
      <item>, OIB 52508873833</item>
      <item>, OIB 85821130368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73EC3-B7F3-4223-83CF-6312A23B7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3029</properties:Characters>
  <properties:Lines>92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2017-05-04T06:01:00Z</dcterms:created>
  <dc:creator>korisnik</dc:creator>
  <cp:lastModifiedBy>Božena Semren</cp:lastModifiedBy>
  <cp:lastPrinted>2017-05-12T09:52:00Z</cp:lastPrinted>
  <dcterms:modified xmlns:xsi="http://www.w3.org/2001/XMLSchema-instance" xsi:type="dcterms:W3CDTF">2017-05-12T09:57:00Z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Sp-5/2016-7 / Zapisnik - Pripremno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