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350d" w14:paraId="664350d" w:rsidRDefault="00AB7A38" w:rsidP="00AB7A38" w:rsidR="00AB7A38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AB7A38" w:rsidP="00AB7A38" w:rsidR="00AB7A3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AB7A38" w:rsidP="00AB7A38" w:rsidR="00AB7A3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AB7A38" w:rsidP="00AB7A38" w:rsidR="00AB7A3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801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6-13</w:t>
      </w:r>
    </w:p>
    <w:p w:rsidRDefault="00AB7A38" w:rsidP="00AB7A38" w:rsidR="00AB7A38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AB7A38" w:rsidP="00AB7A38" w:rsidR="00AB7A38" w:rsidRPr="00ED131D">
      <w:pPr>
        <w:jc w:val="both"/>
        <w:rPr>
          <w:sz w:val="23"/>
          <w:szCs w:val="23"/>
        </w:rPr>
      </w:pPr>
    </w:p>
    <w:p w:rsidRDefault="00AB7A38" w:rsidP="00AB7A38" w:rsidR="00AB7A38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AB7A38" w:rsidP="00AB7A38" w:rsidR="00AB7A38" w:rsidRPr="00ED131D">
      <w:pPr>
        <w:rPr>
          <w:sz w:val="23"/>
          <w:szCs w:val="23"/>
        </w:rPr>
      </w:pPr>
    </w:p>
    <w:p w:rsidRDefault="00AB7A38" w:rsidP="00AB7A38" w:rsidR="00AB7A3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AB7A38" w:rsidP="00AB7A38" w:rsidR="00AB7A38" w:rsidRPr="00ED131D">
      <w:pPr>
        <w:rPr>
          <w:sz w:val="23"/>
          <w:szCs w:val="23"/>
        </w:rPr>
      </w:pPr>
    </w:p>
    <w:p w:rsidRDefault="00AB7A38" w:rsidP="00AB7A38" w:rsidR="00AB7A38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ISTRIANO j.d.o.o. Garbina, Garbina 2a, OIB: 25880586907</w:t>
      </w:r>
      <w:r w:rsidRPr="007D009E">
        <w:rPr>
          <w:sz w:val="23"/>
          <w:szCs w:val="23"/>
        </w:rPr>
        <w:t xml:space="preserve">, </w:t>
      </w:r>
      <w:r w:rsidR="00B67ED0" w:rsidRPr="00B6082C">
        <w:rPr>
          <w:sz w:val="23"/>
          <w:szCs w:val="23"/>
        </w:rPr>
        <w:t>2</w:t>
      </w:r>
      <w:r w:rsidR="00B6082C" w:rsidRPr="00B6082C">
        <w:rPr>
          <w:sz w:val="23"/>
          <w:szCs w:val="23"/>
        </w:rPr>
        <w:t>7</w:t>
      </w:r>
      <w:r w:rsidRPr="00B6082C">
        <w:rPr>
          <w:sz w:val="23"/>
          <w:szCs w:val="23"/>
        </w:rPr>
        <w:t xml:space="preserve">. rujna </w:t>
      </w:r>
      <w:r w:rsidRPr="007D009E">
        <w:rPr>
          <w:sz w:val="23"/>
          <w:szCs w:val="23"/>
        </w:rPr>
        <w:t xml:space="preserve">2016. </w:t>
      </w:r>
    </w:p>
    <w:p w:rsidRDefault="00AB7A38" w:rsidP="00AB7A38" w:rsidR="00AB7A38" w:rsidRPr="00ED131D">
      <w:pPr>
        <w:jc w:val="both"/>
        <w:rPr>
          <w:sz w:val="23"/>
          <w:szCs w:val="23"/>
        </w:rPr>
      </w:pPr>
    </w:p>
    <w:p w:rsidRDefault="00AB7A38" w:rsidP="00AB7A38" w:rsidR="00AB7A3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AB7A38" w:rsidP="00AB7A38" w:rsidR="00AB7A38" w:rsidRPr="00ED131D">
      <w:pPr>
        <w:jc w:val="center"/>
        <w:rPr>
          <w:sz w:val="23"/>
          <w:szCs w:val="23"/>
        </w:rPr>
      </w:pPr>
    </w:p>
    <w:p w:rsidRDefault="00AB7A38" w:rsidP="00AB7A38" w:rsidR="00AB7A3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="00B6082C">
        <w:rPr>
          <w:sz w:val="23"/>
          <w:szCs w:val="23"/>
        </w:rPr>
        <w:t xml:space="preserve">dužnikom </w:t>
      </w:r>
      <w:r>
        <w:rPr>
          <w:sz w:val="23"/>
          <w:szCs w:val="23"/>
        </w:rPr>
        <w:t>ISTRIANO j.d.o.o. Garbina, Garbina 2a, OIB: 25880586907</w:t>
      </w:r>
      <w:r w:rsidRPr="00ED131D">
        <w:rPr>
          <w:sz w:val="23"/>
          <w:szCs w:val="23"/>
        </w:rPr>
        <w:t>.</w:t>
      </w:r>
    </w:p>
    <w:p w:rsidRDefault="00AB7A38" w:rsidP="00AB7A38" w:rsidR="00AB7A38" w:rsidRPr="00ED131D">
      <w:pPr>
        <w:ind w:firstLine="720"/>
        <w:jc w:val="both"/>
        <w:rPr>
          <w:sz w:val="23"/>
          <w:szCs w:val="23"/>
        </w:rPr>
      </w:pPr>
    </w:p>
    <w:p w:rsidRDefault="00AB7A38" w:rsidP="00AB7A38" w:rsidR="00AB7A38" w:rsidRPr="00D56E2B">
      <w:pPr>
        <w:ind w:firstLine="720"/>
        <w:jc w:val="both"/>
        <w:rPr>
          <w:sz w:val="23"/>
          <w:szCs w:val="23"/>
        </w:rPr>
      </w:pPr>
      <w:r w:rsidRPr="00D56E2B">
        <w:rPr>
          <w:sz w:val="23"/>
          <w:szCs w:val="23"/>
        </w:rPr>
        <w:t>II.</w:t>
      </w:r>
      <w:r w:rsidRPr="00D56E2B">
        <w:rPr>
          <w:sz w:val="23"/>
          <w:szCs w:val="23"/>
        </w:rPr>
        <w:tab/>
        <w:t xml:space="preserve">Za stečajnog upravitelja imenuje se </w:t>
      </w:r>
      <w:r w:rsidR="00D56E2B" w:rsidRPr="00D56E2B">
        <w:rPr>
          <w:sz w:val="23"/>
          <w:szCs w:val="23"/>
        </w:rPr>
        <w:t>Gordan</w:t>
      </w:r>
      <w:r w:rsidRPr="00D56E2B">
        <w:rPr>
          <w:sz w:val="23"/>
          <w:szCs w:val="23"/>
        </w:rPr>
        <w:t xml:space="preserve"> Blagojević, Rijeka, Markovići 21, OIB: </w:t>
      </w:r>
      <w:r w:rsidR="00D56E2B" w:rsidRPr="00D56E2B">
        <w:rPr>
          <w:sz w:val="23"/>
          <w:szCs w:val="23"/>
        </w:rPr>
        <w:t>53507748090</w:t>
      </w:r>
      <w:r w:rsidRPr="00D56E2B">
        <w:rPr>
          <w:sz w:val="23"/>
          <w:szCs w:val="23"/>
        </w:rPr>
        <w:t>.</w:t>
      </w:r>
    </w:p>
    <w:p w:rsidRDefault="00AB7A38" w:rsidP="00AB7A38" w:rsidR="00AB7A38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AB7A38" w:rsidP="00AB7A38" w:rsidR="00AB7A3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ISTRIANO j.d.o.o. Garbina, Garbina 2a, OIB: 25880586907</w:t>
      </w:r>
      <w:r w:rsidRPr="00ED131D">
        <w:rPr>
          <w:sz w:val="23"/>
          <w:szCs w:val="23"/>
        </w:rPr>
        <w:t>.</w:t>
      </w:r>
    </w:p>
    <w:p w:rsidRDefault="00AB7A38" w:rsidP="00AB7A38" w:rsidR="00AB7A38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AB7A38" w:rsidP="00AB7A38" w:rsidR="00AB7A38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AB7A38" w:rsidP="00AB7A38" w:rsidR="00AB7A3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AB7A38" w:rsidP="00AB7A38" w:rsidR="00AB7A3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AB7A38" w:rsidP="00AB7A38" w:rsidR="00AB7A38" w:rsidRPr="00ED131D">
      <w:pPr>
        <w:jc w:val="both"/>
        <w:rPr>
          <w:bCs w:val="false"/>
          <w:sz w:val="23"/>
          <w:szCs w:val="23"/>
        </w:rPr>
      </w:pPr>
    </w:p>
    <w:p w:rsidRDefault="00AB7A38" w:rsidP="00AB7A38" w:rsidR="00AB7A38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AB7A38" w:rsidP="00AB7A38" w:rsidR="00AB7A38" w:rsidRPr="00ED131D">
      <w:pPr>
        <w:rPr>
          <w:bCs w:val="false"/>
          <w:sz w:val="23"/>
          <w:szCs w:val="23"/>
        </w:rPr>
      </w:pPr>
    </w:p>
    <w:p w:rsidRDefault="00AB7A38" w:rsidP="00AB7A38" w:rsidR="00AB7A38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801/16-3 od 24. svibnja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ISTRIANO j.d.o.o. Garbina, Garbina 2a, OIB: 25880586907.</w:t>
      </w:r>
    </w:p>
    <w:p w:rsidRDefault="00AB7A38" w:rsidP="00AB7A38" w:rsidR="00AB7A38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lipnja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AB7A38" w:rsidP="00AB7A38" w:rsidR="00AB7A38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AB7A38" w:rsidP="00AB7A38" w:rsidR="00AB7A38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St-801/16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5. srpnja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5. srpnja 2016. </w:t>
      </w:r>
    </w:p>
    <w:p w:rsidRDefault="00AB7A38" w:rsidP="00AB7A38" w:rsidR="00AB7A38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AB7A38" w:rsidP="00AB7A38" w:rsidR="00AB7A38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AB7A38" w:rsidP="00AB7A38" w:rsidR="00AB7A38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AB7A38" w:rsidP="00AB7A38" w:rsidR="00AB7A38" w:rsidRPr="00ED131D">
      <w:pPr>
        <w:jc w:val="center"/>
        <w:rPr>
          <w:sz w:val="23"/>
          <w:szCs w:val="23"/>
        </w:rPr>
      </w:pPr>
    </w:p>
    <w:p w:rsidRDefault="00AB7A38" w:rsidP="00AB7A38" w:rsidR="00AB7A38" w:rsidRPr="00ED131D">
      <w:pPr>
        <w:jc w:val="center"/>
        <w:rPr>
          <w:sz w:val="23"/>
          <w:szCs w:val="23"/>
        </w:rPr>
      </w:pPr>
    </w:p>
    <w:p w:rsidRDefault="00AB7A38" w:rsidP="00AB7A38" w:rsidR="00AB7A38" w:rsidRPr="00ED131D">
      <w:pPr>
        <w:rPr>
          <w:sz w:val="23"/>
          <w:szCs w:val="23"/>
        </w:rPr>
      </w:pPr>
    </w:p>
    <w:p w:rsidRDefault="00AB7A38" w:rsidP="00AB7A38" w:rsidR="00AB7A38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B67ED0" w:rsidRPr="00B6082C">
        <w:rPr>
          <w:sz w:val="23"/>
          <w:szCs w:val="23"/>
        </w:rPr>
        <w:t>2</w:t>
      </w:r>
      <w:r w:rsidR="00B6082C" w:rsidRPr="00B6082C">
        <w:rPr>
          <w:sz w:val="23"/>
          <w:szCs w:val="23"/>
        </w:rPr>
        <w:t>7</w:t>
      </w:r>
      <w:r w:rsidRPr="00B6082C">
        <w:rPr>
          <w:sz w:val="23"/>
          <w:szCs w:val="23"/>
        </w:rPr>
        <w:t>. rujna 2016</w:t>
      </w:r>
      <w:r w:rsidRPr="00FC789B">
        <w:rPr>
          <w:sz w:val="23"/>
          <w:szCs w:val="23"/>
        </w:rPr>
        <w:t>.</w:t>
      </w:r>
    </w:p>
    <w:p w:rsidRDefault="00AB7A38" w:rsidP="00AB7A38" w:rsidR="00AB7A38" w:rsidRPr="00ED131D">
      <w:pPr>
        <w:ind w:firstLine="720" w:left="2880"/>
        <w:jc w:val="both"/>
        <w:rPr>
          <w:sz w:val="23"/>
          <w:szCs w:val="23"/>
        </w:rPr>
      </w:pPr>
    </w:p>
    <w:p w:rsidRDefault="00AB7A38" w:rsidP="00AB7A38" w:rsidR="00AB7A38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AB7A38" w:rsidP="00AB7A38" w:rsidR="00AB7A38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AB7A38" w:rsidP="00AB7A38" w:rsidR="00AB7A38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AB7A38" w:rsidP="00AB7A38" w:rsidR="00AB7A38">
      <w:pPr>
        <w:jc w:val="both"/>
        <w:rPr>
          <w:sz w:val="23"/>
          <w:szCs w:val="23"/>
        </w:rPr>
      </w:pPr>
    </w:p>
    <w:p w:rsidRDefault="00AB7A38" w:rsidP="00AB7A38" w:rsidR="00AB7A38" w:rsidRPr="00ED131D">
      <w:pPr>
        <w:jc w:val="both"/>
        <w:rPr>
          <w:sz w:val="23"/>
          <w:szCs w:val="23"/>
        </w:rPr>
      </w:pPr>
    </w:p>
    <w:p w:rsidRDefault="00AB7A38" w:rsidP="00AB7A38" w:rsidR="00AB7A38" w:rsidRPr="00ED131D">
      <w:pPr>
        <w:jc w:val="both"/>
        <w:rPr>
          <w:sz w:val="23"/>
          <w:szCs w:val="23"/>
        </w:rPr>
      </w:pPr>
    </w:p>
    <w:p w:rsidRDefault="00AB7A38" w:rsidP="00AB7A38" w:rsidR="00AB7A38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AB7A38" w:rsidP="00AB7A38" w:rsidR="00AB7A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AB7A38" w:rsidP="00AB7A38" w:rsidR="00AB7A38" w:rsidRPr="00EA6F91">
      <w:pPr>
        <w:jc w:val="both"/>
        <w:rPr>
          <w:sz w:val="23"/>
          <w:szCs w:val="23"/>
        </w:rPr>
      </w:pPr>
    </w:p>
    <w:p w:rsidRDefault="00AB7A38" w:rsidP="00AB7A38" w:rsidR="00AB7A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AB7A38" w:rsidP="00AB7A38" w:rsidR="00AB7A3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ISTRIANO j.d.o.o. Garbina, Garbina 2a</w:t>
      </w:r>
      <w:r w:rsidR="00D56E2B">
        <w:rPr>
          <w:sz w:val="23"/>
          <w:szCs w:val="23"/>
        </w:rPr>
        <w:t>,</w:t>
      </w:r>
    </w:p>
    <w:p w:rsidRDefault="00AB7A38" w:rsidP="00AB7A38" w:rsidR="00AB7A38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D56E2B" w:rsidRPr="00D56E2B">
        <w:rPr>
          <w:sz w:val="23"/>
          <w:szCs w:val="23"/>
        </w:rPr>
        <w:t xml:space="preserve">Gordan </w:t>
      </w:r>
      <w:r w:rsidR="00D56E2B">
        <w:rPr>
          <w:sz w:val="23"/>
          <w:szCs w:val="23"/>
        </w:rPr>
        <w:t>Blagojević, Rijeka, Markovići 2,</w:t>
      </w:r>
    </w:p>
    <w:p w:rsidRDefault="00AB7A38" w:rsidP="00AB7A38" w:rsidR="00AB7A38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>Područni ured Istra, Primorje, Lika, Pazin, M. B. Rašana 2/4, p.p. 60</w:t>
      </w:r>
      <w:r w:rsidR="00D56E2B">
        <w:rPr>
          <w:sz w:val="23"/>
          <w:szCs w:val="23"/>
        </w:rPr>
        <w:t>,</w:t>
      </w:r>
      <w:r>
        <w:rPr>
          <w:sz w:val="23"/>
          <w:szCs w:val="23"/>
        </w:rPr>
        <w:t xml:space="preserve">  </w:t>
      </w:r>
    </w:p>
    <w:p w:rsidRDefault="00AB7A38" w:rsidP="00AB7A38" w:rsidR="00AB7A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  <w:r w:rsidR="00D56E2B">
        <w:rPr>
          <w:sz w:val="23"/>
          <w:szCs w:val="23"/>
        </w:rPr>
        <w:t>,</w:t>
      </w:r>
    </w:p>
    <w:p w:rsidRDefault="00AB7A38" w:rsidP="00AB7A38" w:rsidR="00AB7A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 w:rsidR="00D56E2B">
        <w:rPr>
          <w:sz w:val="23"/>
          <w:szCs w:val="23"/>
        </w:rPr>
        <w:t>,</w:t>
      </w:r>
    </w:p>
    <w:p w:rsidRDefault="00AB7A38" w:rsidP="00AB7A38" w:rsidR="00AB7A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 w:rsidR="00D56E2B">
        <w:rPr>
          <w:sz w:val="23"/>
          <w:szCs w:val="23"/>
        </w:rPr>
        <w:t>,</w:t>
      </w:r>
    </w:p>
    <w:p w:rsidRDefault="00AB7A38" w:rsidP="00AB7A38" w:rsidR="00AB7A38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="00D56E2B">
        <w:rPr>
          <w:sz w:val="23"/>
          <w:szCs w:val="23"/>
        </w:rPr>
        <w:t>pravomoćnosti.</w:t>
      </w:r>
    </w:p>
    <w:p w:rsidRDefault="00AB7A38" w:rsidP="00AB7A38" w:rsidR="00AB7A38"/>
    <w:p w:rsidRDefault="00AB7A38" w:rsidP="00AB7A38" w:rsidR="00AB7A38"/>
    <w:p w:rsidRDefault="00AB7A38" w:rsidP="00AB7A38" w:rsidR="00AB7A38"/>
    <w:p w:rsidRDefault="00AB7A38" w:rsidP="00AB7A38" w:rsidR="00AB7A38"/>
    <w:p w:rsidRDefault="00AB7A38" w:rsidP="00AB7A38" w:rsidR="00AB7A38"/>
    <w:p w:rsidRDefault="00AB7A38" w:rsidP="00AB7A38" w:rsidR="00AB7A38"/>
    <w:p w:rsidRDefault="00AB7A38" w:rsidP="00AB7A38" w:rsidR="00AB7A38"/>
    <w:p w:rsidRDefault="00AB7A38" w:rsidP="00AB7A38" w:rsidR="00AB7A38"/>
    <w:p w:rsidRDefault="00AB7A38" w:rsidP="00AB7A38" w:rsidR="00AB7A38"/>
    <w:p w:rsidRDefault="0075297A" w:rsidR="0075297A"/>
    <w:sectPr w:rsidSect="004523B8" w:rsidR="0075297A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A38" w:rsidP="00AB7A38" w:rsidR="00AB7A38">
      <w:r>
        <w:separator/>
      </w:r>
    </w:p>
  </w:endnote>
  <w:endnote w:id="0" w:type="continuationSeparator">
    <w:p w:rsidRDefault="00AB7A38" w:rsidP="00AB7A38" w:rsidR="00AB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A38" w:rsidP="00AB7A38" w:rsidR="00AB7A38">
      <w:r>
        <w:separator/>
      </w:r>
    </w:p>
  </w:footnote>
  <w:footnote w:id="0" w:type="continuationSeparator">
    <w:p w:rsidRDefault="00AB7A38" w:rsidP="00AB7A38" w:rsidR="00AB7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AB7A38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0F7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801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6-13</w:t>
        </w:r>
      </w:p>
    </w:sdtContent>
  </w:sdt>
  <w:p w:rsidRDefault="004B0F7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A3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A38"/>
    <w:rsid w:val="004B0F78"/>
    <w:rsid w:val="0075297A"/>
    <w:rsid w:val="00AB7A38"/>
    <w:rsid w:val="00B6082C"/>
    <w:rsid w:val="00B67ED0"/>
    <w:rsid w:val="00D5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A3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7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7A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A3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7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7A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7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7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7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7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A3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7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7A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A3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7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7A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7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7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7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7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ISTRIANO j.d.o.o. GARBINA</izvorni_sadrzaj>
    <derivirana_varijabla naziv="DomainObject.Predmet.ProtustrankaFormated_1">  ISTRIANO j.d.o.o. GARBINA</derivirana_varijabla>
  </DomainObject.Predmet.ProtustrankaFormated>
  <DomainObject.Predmet.ProtustrankaFormatedOIB>
    <izvorni_sadrzaj>  ISTRIANO j.d.o.o. GARBINA, OIB 25880586907</izvorni_sadrzaj>
    <derivirana_varijabla naziv="DomainObject.Predmet.ProtustrankaFormatedOIB_1">  ISTRIANO j.d.o.o. GARBINA, OIB 25880586907</derivirana_varijabla>
  </DomainObject.Predmet.ProtustrankaFormatedOIB>
  <DomainObject.Predmet.ProtustrankaFormatedWithAdress>
    <izvorni_sadrzaj> ISTRIANO j.d.o.o. GARBINA, Garbina 2a, 52440 Garbina</izvorni_sadrzaj>
    <derivirana_varijabla naziv="DomainObject.Predmet.ProtustrankaFormatedWithAdress_1"> ISTRIANO j.d.o.o. GARBINA, Garbina 2a, 52440 Garbina</derivirana_varijabla>
  </DomainObject.Predmet.ProtustrankaFormatedWithAdress>
  <DomainObject.Predmet.ProtustrankaFormatedWithAdressOIB>
    <izvorni_sadrzaj> ISTRIANO j.d.o.o. GARBINA, OIB 25880586907, Garbina 2a, 52440 Garbina</izvorni_sadrzaj>
    <derivirana_varijabla naziv="DomainObject.Predmet.ProtustrankaFormatedWithAdressOIB_1"> ISTRIANO j.d.o.o. GARBINA, OIB 25880586907, Garbina 2a, 52440 Garbina</derivirana_varijabla>
  </DomainObject.Predmet.ProtustrankaFormatedWithAdressOIB>
  <DomainObject.Predmet.ProtustrankaWithAdress>
    <izvorni_sadrzaj>ISTRIANO j.d.o.o. GARBINA Garbina 2a, 52440 Garbina</izvorni_sadrzaj>
    <derivirana_varijabla naziv="DomainObject.Predmet.ProtustrankaWithAdress_1">ISTRIANO j.d.o.o. GARBINA Garbina 2a, 52440 Garbina</derivirana_varijabla>
  </DomainObject.Predmet.ProtustrankaWithAdress>
  <DomainObject.Predmet.ProtustrankaWithAdressOIB>
    <izvorni_sadrzaj>ISTRIANO j.d.o.o. GARBINA, OIB 25880586907, Garbina 2a, 52440 Garbina</izvorni_sadrzaj>
    <derivirana_varijabla naziv="DomainObject.Predmet.ProtustrankaWithAdressOIB_1">ISTRIANO j.d.o.o. GARBINA, OIB 25880586907, Garbina 2a, 52440 Garbina</derivirana_varijabla>
  </DomainObject.Predmet.ProtustrankaWithAdressOIB>
  <DomainObject.Predmet.ProtustrankaNazivFormated>
    <izvorni_sadrzaj>ISTRIANO j.d.o.o. GARBINA</izvorni_sadrzaj>
    <derivirana_varijabla naziv="DomainObject.Predmet.ProtustrankaNazivFormated_1">ISTRIANO j.d.o.o. GARBINA</derivirana_varijabla>
  </DomainObject.Predmet.ProtustrankaNazivFormated>
  <DomainObject.Predmet.ProtustrankaNazivFormatedOIB>
    <izvorni_sadrzaj>ISTRIANO j.d.o.o. GARBINA, OIB 25880586907</izvorni_sadrzaj>
    <derivirana_varijabla naziv="DomainObject.Predmet.ProtustrankaNazivFormatedOIB_1">ISTRIANO j.d.o.o. GARBINA, OIB 25880586907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86628.20</izvorni_sadrzaj>
    <derivirana_varijabla naziv="DomainObject.Predmet.TrenutnaVrijednost_1">86628.20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ISTRIANO j.d.o.o. GARBINA</item>
    </izvorni_sadrzaj>
    <derivirana_varijabla naziv="DomainObject.Predmet.ProtuStrankaListFormated_1">
      <item>ISTRIANO j.d.o.o. GARBINA</item>
    </derivirana_varijabla>
  </DomainObject.Predmet.ProtuStrankaListFormated>
  <DomainObject.Predmet.ProtuStrankaListFormatedOIB>
    <izvorni_sadrzaj>
      <item>ISTRIANO j.d.o.o. GARBINA, OIB 25880586907</item>
    </izvorni_sadrzaj>
    <derivirana_varijabla naziv="DomainObject.Predmet.ProtuStrankaListFormatedOIB_1">
      <item>ISTRIANO j.d.o.o. GARBINA, OIB 25880586907</item>
    </derivirana_varijabla>
  </DomainObject.Predmet.ProtuStrankaListFormatedOIB>
  <DomainObject.Predmet.ProtuStrankaListFormatedWithAdress>
    <izvorni_sadrzaj>
      <item>ISTRIANO j.d.o.o. GARBINA, Garbina 2a, 52440 Garbina</item>
    </izvorni_sadrzaj>
    <derivirana_varijabla naziv="DomainObject.Predmet.ProtuStrankaListFormatedWithAdress_1">
      <item>ISTRIANO j.d.o.o. GARBINA, Garbina 2a, 52440 Garbina</item>
    </derivirana_varijabla>
  </DomainObject.Predmet.ProtuStrankaListFormatedWithAdress>
  <DomainObject.Predmet.ProtuStrankaListFormatedWithAdressOIB>
    <izvorni_sadrzaj>
      <item>ISTRIANO j.d.o.o. GARBINA, OIB 25880586907, Garbina 2a, 52440 Garbina</item>
    </izvorni_sadrzaj>
    <derivirana_varijabla naziv="DomainObject.Predmet.ProtuStrankaListFormatedWithAdressOIB_1">
      <item>ISTRIANO j.d.o.o. GARBINA, OIB 25880586907, Garbina 2a, 52440 Garbina</item>
    </derivirana_varijabla>
  </DomainObject.Predmet.ProtuStrankaListFormatedWithAdressOIB>
  <DomainObject.Predmet.ProtuStrankaListNazivFormated>
    <izvorni_sadrzaj>
      <item>ISTRIANO j.d.o.o. GARBINA</item>
    </izvorni_sadrzaj>
    <derivirana_varijabla naziv="DomainObject.Predmet.ProtuStrankaListNazivFormated_1">
      <item>ISTRIANO j.d.o.o. GARBINA</item>
    </derivirana_varijabla>
  </DomainObject.Predmet.ProtuStrankaListNazivFormated>
  <DomainObject.Predmet.ProtuStrankaListNazivFormatedOIB>
    <izvorni_sadrzaj>
      <item>ISTRIANO j.d.o.o. GARBINA, OIB 25880586907</item>
    </izvorni_sadrzaj>
    <derivirana_varijabla naziv="DomainObject.Predmet.ProtuStrankaListNazivFormatedOIB_1">
      <item>ISTRIANO j.d.o.o. GARBINA, OIB 25880586907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ISTRIANO j.d.o.o. GARBINA</izvorni_sadrzaj>
    <derivirana_varijabla naziv="DomainObject.Predmet.ProtustrankaIDrugi_1">ISTRIANO j.d.o.o. GARBINA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ISTRIANO j.d.o.o. GARBINA, OIB 25880586907, Garbina 2a, 52440 Garbina</izvorni_sadrzaj>
    <derivirana_varijabla naziv="DomainObject.Predmet.ProtustrankaIDrugiAdressOIB_1">ISTRIANO j.d.o.o. GARBINA, OIB 25880586907, Garbina 2a, 52440 Garbina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ISTRIANO j.d.o.o. GARBINA</item>
    </izvorni_sadrzaj>
    <derivirana_varijabla naziv="DomainObject.Predmet.SudioniciListNaziv_1">
      <item>FINANCIJSKA AGENCIJA, RC RIJEKA, PODRUŽNICA PULA, PULA</item>
      <item>ISTRIANO j.d.o.o. GARBINA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ISTRIANO j.d.o.o. GARBINA, OIB 25880586907, Garbina 2a,52440 Garbina</item>
    </izvorni_sadrzaj>
    <derivirana_varijabla naziv="DomainObject.Predmet.SudioniciListAdressOIB_1">
      <item>FINANCIJSKA AGENCIJA, RC RIJEKA, PODRUŽNICA PULA, PULA, OIB 85821130368, Giardini 5,52100 Pula</item>
      <item>ISTRIANO j.d.o.o. GARBINA, OIB 25880586907, Garbina 2a,52440 Garbina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25880586907</item>
    </izvorni_sadrzaj>
    <derivirana_varijabla naziv="DomainObject.Predmet.SudioniciListNazivOIB_1">
      <item>, OIB 85821130368</item>
      <item>, OIB 25880586907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3348</properties:Characters>
  <properties:Lines>95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2016-09-21T06:06:00Z</dcterms:created>
  <dc:creator>Jasmina Matika</dc:creator>
  <cp:lastModifiedBy>Jasmina Matika</cp:lastModifiedBy>
  <dcterms:modified xmlns:xsi="http://www.w3.org/2001/XMLSchema-instance" xsi:type="dcterms:W3CDTF">2016-09-27T08:16:00Z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