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01d6" w14:paraId="ba901d6"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E4694B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>TRGO-PRIJEVOZ d.o.o. u stečaju</w:t>
      </w:r>
    </w:p>
    <w:p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proofErr w:type="spellStart"/>
      <w:r w:rsidRPr="00E4694B">
        <w:rPr>
          <w:rFonts w:cs="Times New Roman" w:eastAsia="Times New Roman" w:hAnsi="Century Gothic" w:ascii="Century Gothic"/>
          <w:lang w:eastAsia="hr-HR"/>
        </w:rPr>
        <w:t>M.Kiepacha</w:t>
      </w:r>
      <w:proofErr w:type="spellEnd"/>
      <w:r w:rsidRPr="00E4694B">
        <w:rPr>
          <w:rFonts w:cs="Times New Roman" w:eastAsia="Times New Roman" w:hAnsi="Century Gothic" w:ascii="Century Gothic"/>
          <w:lang w:eastAsia="hr-HR"/>
        </w:rPr>
        <w:t xml:space="preserve"> 37, 48260 Križevci</w:t>
      </w:r>
    </w:p>
    <w:p w:rsidRDefault="00E4694B" w:rsidP="00E4694B" w:rsid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E4694B">
        <w:rPr>
          <w:rFonts w:cs="Times New Roman" w:eastAsia="Times New Roman" w:hAnsi="Century Gothic" w:ascii="Century Gothic"/>
          <w:lang w:eastAsia="hr-HR"/>
        </w:rPr>
        <w:t>OIB: 41962278830, MBS: 010031250</w:t>
      </w:r>
      <w:r>
        <w:rPr>
          <w:rFonts w:cs="Times New Roman" w:eastAsia="Times New Roman" w:hAnsi="Century Gothic" w:ascii="Century Gothic"/>
          <w:lang w:eastAsia="hr-HR"/>
        </w:rPr>
        <w:t xml:space="preserve">, </w:t>
      </w:r>
      <w:r w:rsidRPr="00E4694B">
        <w:rPr>
          <w:rFonts w:cs="Times New Roman" w:eastAsia="Times New Roman" w:hAnsi="Century Gothic" w:ascii="Century Gothic"/>
          <w:lang w:eastAsia="hr-HR"/>
        </w:rPr>
        <w:t xml:space="preserve">St - 1120/16 </w:t>
      </w:r>
    </w:p>
    <w:p w:rsidRDefault="00E4694B" w:rsidP="00E4694B" w:rsid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Stečajni upravitelj: Stanko Makar</w:t>
      </w:r>
    </w:p>
    <w:p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Stečajni sudac: Jasna Lekić</w:t>
      </w:r>
    </w:p>
    <w:p w:rsidRDefault="00E4694B" w:rsidP="00E4694B" w:rsidR="00E4694B" w:rsidRPr="00E4694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1120/16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TRGO-PRIJEVOZ d.o.o.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M.Kiepacha 37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,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Križevci,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OIB: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41962278830</w:t>
      </w: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  <w:r w:rsidRPr="00B57A17">
        <w:rPr>
          <w:rFonts w:hAnsi="Century Gothic" w:ascii="Century Gothic"/>
          <w:b/>
        </w:rPr>
        <w:t>TABLIC</w:t>
      </w:r>
      <w:r w:rsidR="00213B9D" w:rsidRPr="00B57A17">
        <w:rPr>
          <w:rFonts w:hAnsi="Century Gothic" w:ascii="Century Gothic"/>
          <w:b/>
        </w:rPr>
        <w:t>A</w:t>
      </w:r>
      <w:r w:rsidRPr="00B57A17">
        <w:rPr>
          <w:rFonts w:hAnsi="Century Gothic" w:ascii="Century Gothic"/>
          <w:b/>
        </w:rPr>
        <w:t xml:space="preserve"> PRIJAVLJENIH TRAŽBINA </w:t>
      </w:r>
      <w:r w:rsidR="00827612" w:rsidRPr="00B57A17">
        <w:rPr>
          <w:rFonts w:hAnsi="Century Gothic" w:ascii="Century Gothic"/>
          <w:b/>
        </w:rPr>
        <w:t>I</w:t>
      </w:r>
      <w:r w:rsidRPr="00B57A17">
        <w:rPr>
          <w:rFonts w:hAnsi="Century Gothic" w:ascii="Century Gothic"/>
          <w:b/>
        </w:rPr>
        <w:t>I VIŠI ISPLATNI RED</w:t>
      </w:r>
    </w:p>
    <w:tbl>
      <w:tblPr>
        <w:tblStyle w:val="Reetkatablice"/>
        <w:tblW w:type="dxa" w:w="11133"/>
        <w:jc w:val="center"/>
        <w:tblInd w:type="dxa" w:w="439"/>
        <w:tblLayout w:type="fixed"/>
        <w:tblLook w:val="04A0" w:noVBand="1" w:noHBand="0" w:lastColumn="0" w:firstColumn="1" w:lastRow="0" w:firstRow="1"/>
      </w:tblPr>
      <w:tblGrid>
        <w:gridCol w:w="929"/>
        <w:gridCol w:w="2048"/>
        <w:gridCol w:w="2488"/>
        <w:gridCol w:w="1417"/>
        <w:gridCol w:w="1417"/>
        <w:gridCol w:w="1417"/>
        <w:gridCol w:w="1417"/>
      </w:tblGrid>
      <w:tr w:rsidTr="006B379D" w:rsidR="00B57A17" w:rsidRPr="00987612">
        <w:trPr>
          <w:trHeight w:val="900"/>
          <w:jc w:val="center"/>
        </w:trPr>
        <w:tc>
          <w:tcPr>
            <w:tcW w:type="dxa" w:w="929"/>
            <w:shd w:themeFillShade="D9" w:themeFill="background1" w:fill="D9D9D9" w:color="auto" w:val="clear"/>
            <w:hideMark/>
          </w:tcPr>
          <w:p w:rsidRDefault="00B57A17" w:rsidP="006B379D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  <w:r w:rsidR="006B379D">
              <w:rPr>
                <w:rFonts w:hAnsi="Century Gothic" w:ascii="Century Gothic"/>
                <w:b/>
                <w:bCs/>
                <w:sz w:val="20"/>
                <w:szCs w:val="20"/>
              </w:rPr>
              <w:t>p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type="dxa" w:w="2048"/>
            <w:shd w:themeFillShade="D9" w:themeFill="background1" w:fill="D9D9D9" w:color="auto" w:val="clear"/>
            <w:noWrap/>
            <w:hideMark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shd w:themeFillShade="D9" w:themeFill="background1" w:fill="D9D9D9" w:color="auto" w:val="clear"/>
            <w:hideMark/>
          </w:tcPr>
          <w:p w:rsidRDefault="00B57A17" w:rsidP="00E4694B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1417"/>
            <w:shd w:themeFillShade="D9" w:themeFill="background1" w:fill="D9D9D9" w:color="auto" w:val="clear"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RAIFFEISENBANK AUSTRIA d.d., Magazinska cesta 69, 10000 Zagreb, OIB: 53056966535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Ugovor o kreditu br. 15238520002  od 20.08.2015. i Dodatak br. 1, Ugovor o izdavanju devizne garancije br. 13238230001 od 20.12.2013. godine i Dodatak 1, Dodatak 2. i Dodatak 3., Ugovor o otvaranju transakcijskog računa br. 5010056559 od 29.12.2010. g., izvadak iz poslovnih knjiga (glavnica i kamata)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547.509,93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547.509,93</w:t>
            </w:r>
          </w:p>
        </w:tc>
        <w:tc>
          <w:tcPr>
            <w:tcW w:type="dxa" w:w="1417"/>
            <w:noWrap/>
            <w:hideMark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SAVA OSIGURANJE d.d.-podružnica Hrvatska, Savska 144A, 10000 Zagreb, OIB:45237012600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Police osiguranja, otvorene stavke, kamata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89.189,01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89.189,01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552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48"/>
          </w:tcPr>
          <w:p w:rsidRDefault="00987612" w:rsidP="00F32CCE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Porez, troškovi prisilne naplate, članarina HGK, kamata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742.587,64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742.587,64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HRVATSKA RADIOTELEVIZIJA, javna ustanova, Prisavlje 3, 10000 Zagreb, OIB:68419124305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Pravomoćno i ovršno Rješenje br. </w:t>
            </w:r>
            <w:proofErr w:type="spellStart"/>
            <w:r w:rsidRPr="00987612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987612">
              <w:rPr>
                <w:rFonts w:cs="Arial" w:hAnsi="Century Gothic" w:ascii="Century Gothic"/>
                <w:sz w:val="20"/>
                <w:szCs w:val="20"/>
              </w:rPr>
              <w:t>-2725/16 od 02.1.2017. godine, troškovi ovrhe, kamata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2.250,45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2.250,45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ERSTE &amp; STEIERMARKISCHE BANK d.d., Jadranski trg 3a, 51000 Rijeka, OIB: 23057039320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Ugovor o kratkoročnom kreditu br. 5001773342 od 17.07.2012. sa aneksima, Ugovor o kratkoročnom kreditu br. 5001773375 od 17.07.2012. s aneksima, Ugovor o kratkoročnom kreditu br. 5104179760 od 03.12.2008. sa aneksom, Ugovor o izdavanju bankovne garancije br. 5401749525 od 31.07.2013. sa aneksima, Ugovor o vođenju poslovnog računa, Izvadak iz poslovnih knjiga (glavnica, sudski troškovi, kamata)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3.779.811,62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3.779.811,62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2741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NINOSLAV IŠTVAN, Antuna Radića 30, 48350 Đurđevac, OIB: 10401987486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Dnevnice, kamata, Parnični postupak P-35/17-8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11.471,14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11.471,14</w:t>
            </w:r>
          </w:p>
        </w:tc>
        <w:tc>
          <w:tcPr>
            <w:tcW w:type="dxa" w:w="1417"/>
          </w:tcPr>
          <w:p w:rsidRDefault="00987612" w:rsidP="00987612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  <w:r w:rsidRPr="00987612">
              <w:rPr>
                <w:rFonts w:hAnsi="Century Gothic" w:ascii="Century Gothic"/>
                <w:sz w:val="20"/>
                <w:szCs w:val="20"/>
              </w:rPr>
              <w:t>Tražbina osporena jer je u tijeku Parnični postupak, uložen odgovor na tužbu od strane bivše odgovorne osobe</w:t>
            </w: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UNICREDIT LEASING CROATIA d.o.o., </w:t>
            </w:r>
            <w:proofErr w:type="spellStart"/>
            <w:r w:rsidRPr="00987612">
              <w:rPr>
                <w:rFonts w:cs="Arial" w:hAnsi="Century Gothic" w:ascii="Century Gothic"/>
                <w:sz w:val="20"/>
                <w:szCs w:val="20"/>
              </w:rPr>
              <w:t>Heinzelova</w:t>
            </w:r>
            <w:proofErr w:type="spellEnd"/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 33, 10000 Zagreb, OIB: 18736141210</w:t>
            </w:r>
          </w:p>
        </w:tc>
        <w:tc>
          <w:tcPr>
            <w:tcW w:type="dxa" w:w="2488"/>
          </w:tcPr>
          <w:p w:rsidRDefault="00987612" w:rsidP="006B379D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Ugovori o financijskom </w:t>
            </w:r>
            <w:proofErr w:type="spellStart"/>
            <w:r w:rsidRPr="00987612">
              <w:rPr>
                <w:rFonts w:cs="Arial" w:hAnsi="Century Gothic" w:ascii="Century Gothic"/>
                <w:sz w:val="20"/>
                <w:szCs w:val="20"/>
              </w:rPr>
              <w:t>leasingu</w:t>
            </w:r>
            <w:proofErr w:type="spellEnd"/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 sa financiranjem PDV-a: br. 04893/ZR,</w:t>
            </w:r>
            <w:r w:rsidR="006B379D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br. 04894/ZR, br. 04895/ZR, pregled plaćanja potraživanja za sve ugovore na 02.05.2017. godine, kamata </w:t>
            </w:r>
            <w:r w:rsidRPr="00987612">
              <w:rPr>
                <w:rFonts w:cs="Arial" w:hAnsi="Century Gothic" w:ascii="Century Gothic"/>
                <w:sz w:val="20"/>
                <w:szCs w:val="20"/>
              </w:rPr>
              <w:lastRenderedPageBreak/>
              <w:t>20.03.2017.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lastRenderedPageBreak/>
              <w:t>87.993,45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87.993,45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ERSTE CARD CLUB d.o.o., Praška 5, 10000 Zagreb, OIB: 85941596441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Izvadak  iz  poslovnih knjiga  po Mastercard </w:t>
            </w:r>
            <w:proofErr w:type="spellStart"/>
            <w:r w:rsidRPr="00987612">
              <w:rPr>
                <w:rFonts w:cs="Arial" w:hAnsi="Century Gothic" w:ascii="Century Gothic"/>
                <w:sz w:val="20"/>
                <w:szCs w:val="20"/>
              </w:rPr>
              <w:t>Business</w:t>
            </w:r>
            <w:proofErr w:type="spellEnd"/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 kartici, računi, kamata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48.884,11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48.884,11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1035"/>
          <w:jc w:val="center"/>
        </w:trPr>
        <w:tc>
          <w:tcPr>
            <w:tcW w:type="dxa" w:w="929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9.</w:t>
            </w:r>
          </w:p>
        </w:tc>
        <w:tc>
          <w:tcPr>
            <w:tcW w:type="dxa" w:w="204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ALLIANZ ZAGREB d.d., </w:t>
            </w:r>
            <w:proofErr w:type="spellStart"/>
            <w:r w:rsidRPr="00987612">
              <w:rPr>
                <w:rFonts w:cs="Arial" w:hAnsi="Century Gothic" w:ascii="Century Gothic"/>
                <w:sz w:val="20"/>
                <w:szCs w:val="20"/>
              </w:rPr>
              <w:t>Heinzelova</w:t>
            </w:r>
            <w:proofErr w:type="spellEnd"/>
            <w:r w:rsidRPr="00987612">
              <w:rPr>
                <w:rFonts w:cs="Arial" w:hAnsi="Century Gothic" w:ascii="Century Gothic"/>
                <w:sz w:val="20"/>
                <w:szCs w:val="20"/>
              </w:rPr>
              <w:t xml:space="preserve"> 70, 10000 Zagreb, OIB: 23759810849</w:t>
            </w:r>
          </w:p>
        </w:tc>
        <w:tc>
          <w:tcPr>
            <w:tcW w:type="dxa" w:w="2488"/>
          </w:tcPr>
          <w:p w:rsidRDefault="00987612" w:rsidP="00987612" w:rsidR="00987612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Ugovori o osiguranju-police osiguranja, knjigovodstvena kartica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30.201,00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30.201,00</w:t>
            </w:r>
          </w:p>
        </w:tc>
        <w:tc>
          <w:tcPr>
            <w:tcW w:type="dxa" w:w="1417"/>
            <w:noWrap/>
          </w:tcPr>
          <w:p w:rsidRDefault="00987612" w:rsidP="00987612" w:rsidR="00987612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987612" w:rsidRPr="00987612">
        <w:trPr>
          <w:trHeight w:val="622"/>
          <w:jc w:val="center"/>
        </w:trPr>
        <w:tc>
          <w:tcPr>
            <w:tcW w:type="dxa" w:w="929"/>
            <w:shd w:fill="auto" w:color="auto" w:val="clear"/>
            <w:noWrap/>
            <w:hideMark/>
          </w:tcPr>
          <w:p w:rsidRDefault="00987612" w:rsidP="00AE40A1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048"/>
            <w:shd w:fill="auto" w:color="auto" w:val="clear"/>
            <w:hideMark/>
          </w:tcPr>
          <w:p w:rsidRDefault="00987612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2488"/>
            <w:shd w:fill="auto" w:color="auto" w:val="clear"/>
            <w:hideMark/>
          </w:tcPr>
          <w:p w:rsidRDefault="00987612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987612" w:rsidR="00987612" w:rsidRPr="00987612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b/>
                <w:bCs/>
                <w:sz w:val="20"/>
                <w:szCs w:val="20"/>
              </w:rPr>
              <w:t>5.339.898,35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987612" w:rsidR="00987612" w:rsidRPr="00987612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b/>
                <w:bCs/>
                <w:sz w:val="20"/>
                <w:szCs w:val="20"/>
              </w:rPr>
              <w:t>5.328.427,21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987612" w:rsidR="00987612" w:rsidRPr="00987612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b/>
                <w:bCs/>
                <w:sz w:val="20"/>
                <w:szCs w:val="20"/>
              </w:rPr>
              <w:t>11.471,14</w:t>
            </w:r>
          </w:p>
        </w:tc>
        <w:tc>
          <w:tcPr>
            <w:tcW w:type="dxa" w:w="1417"/>
          </w:tcPr>
          <w:p w:rsidRDefault="00987612" w:rsidP="00AE40A1" w:rsidR="00987612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>
      <w:pPr>
        <w:spacing w:after="0"/>
        <w:rPr>
          <w:rFonts w:hAnsi="Century Gothic" w:ascii="Century Gothic"/>
        </w:rPr>
      </w:pPr>
    </w:p>
    <w:p w:rsidRDefault="00E4694B" w:rsidP="0040709C" w:rsidR="007D2B16" w:rsidRPr="00B57A17">
      <w:pPr>
        <w:spacing w:after="0"/>
        <w:rPr>
          <w:rFonts w:hAnsi="Century Gothic" w:ascii="Century Gothic"/>
        </w:rPr>
      </w:pPr>
      <w:r>
        <w:rPr>
          <w:rFonts w:hAnsi="Century Gothic" w:ascii="Century Gothic"/>
        </w:rPr>
        <w:t>Križevci, 29.5.2017.</w:t>
      </w:r>
      <w:r w:rsidR="00B57A17">
        <w:rPr>
          <w:rFonts w:hAnsi="Century Gothic" w:ascii="Century Gothic"/>
        </w:rPr>
        <w:t xml:space="preserve">  </w:t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B57A17">
        <w:rPr>
          <w:rFonts w:hAnsi="Century Gothic" w:ascii="Century Gothic"/>
        </w:rPr>
        <w:tab/>
      </w:r>
      <w:r w:rsidR="00987612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 xml:space="preserve">  Stanko Makar</w:t>
      </w:r>
    </w:p>
    <w:sectPr w:rsidSect="00E4694B" w:rsidR="007D2B16" w:rsidRPr="00B57A1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B59" w:rsidP="00AE40A1" w:rsidR="00970B59">
      <w:pPr>
        <w:spacing w:lineRule="auto" w:line="240" w:after="0"/>
      </w:pPr>
      <w:r>
        <w:separator/>
      </w:r>
    </w:p>
  </w:endnote>
  <w:endnote w:id="0" w:type="continuationSeparator">
    <w:p w:rsidRDefault="00970B59" w:rsidP="00AE40A1" w:rsidR="00970B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B59" w:rsidP="00AE40A1" w:rsidR="00970B59">
      <w:pPr>
        <w:spacing w:lineRule="auto" w:line="240" w:after="0"/>
      </w:pPr>
      <w:r>
        <w:separator/>
      </w:r>
    </w:p>
  </w:footnote>
  <w:footnote w:id="0" w:type="continuationSeparator">
    <w:p w:rsidRDefault="00970B59" w:rsidP="00AE40A1" w:rsidR="00970B5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C3290"/>
    <w:rsid w:val="000C4934"/>
    <w:rsid w:val="0010472F"/>
    <w:rsid w:val="00165249"/>
    <w:rsid w:val="0017522B"/>
    <w:rsid w:val="00180E58"/>
    <w:rsid w:val="001B6717"/>
    <w:rsid w:val="00213B9D"/>
    <w:rsid w:val="003227ED"/>
    <w:rsid w:val="00370D34"/>
    <w:rsid w:val="0040709C"/>
    <w:rsid w:val="00512CB7"/>
    <w:rsid w:val="005A6EB0"/>
    <w:rsid w:val="005B6527"/>
    <w:rsid w:val="00600C0A"/>
    <w:rsid w:val="006A6679"/>
    <w:rsid w:val="006B379D"/>
    <w:rsid w:val="006C7F8E"/>
    <w:rsid w:val="006F126E"/>
    <w:rsid w:val="00751C93"/>
    <w:rsid w:val="007A777E"/>
    <w:rsid w:val="007D2B16"/>
    <w:rsid w:val="00827612"/>
    <w:rsid w:val="00831B56"/>
    <w:rsid w:val="00837091"/>
    <w:rsid w:val="009207E6"/>
    <w:rsid w:val="00970B59"/>
    <w:rsid w:val="00987612"/>
    <w:rsid w:val="00A30E7E"/>
    <w:rsid w:val="00AC0EE9"/>
    <w:rsid w:val="00AE40A1"/>
    <w:rsid w:val="00B57A17"/>
    <w:rsid w:val="00B87949"/>
    <w:rsid w:val="00DF0FE9"/>
    <w:rsid w:val="00E4694B"/>
    <w:rsid w:val="00F25E02"/>
    <w:rsid w:val="00F32CCE"/>
    <w:rsid w:val="00F73277"/>
    <w:rsid w:val="00FB4198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4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198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198"/>
    <w:rPr>
      <w:rFonts w:cs="Times New Roman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198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198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4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198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198"/>
    <w:rPr>
      <w:rFonts w:ascii="Century Gothic" w:cs="Times New Roman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198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198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5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St-1120/2016-16</izvorni_sadrzaj>
    <derivirana_varijabla naziv="DomainObject.Oznaka_1">St-1120/2016-16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41962278830</item>
      <item>, OIB 23057039320</item>
      <item>, OIB 27355904472</item>
      <item>, OIB 18683136487</item>
      <item>, OIB null</item>
      <item>, OIB 49218337993</item>
    </izvorni_sadrzaj>
    <derivirana_varijabla naziv="DomainObject.Predmet.SudioniciListNazivOIB_1">
      <item>, OIB 41962278830</item>
      <item>, OIB 23057039320</item>
      <item>, OIB 27355904472</item>
      <item>, OIB 18683136487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394</properties:Words>
  <properties:Characters>2596</properties:Characters>
  <properties:Lines>213</properties:Lines>
  <properties:Paragraphs>77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2017-05-24T12:47:00Z</dcterms:created>
  <dc:creator>Korisnik</dc:creator>
  <cp:lastModifiedBy>Tatjana Rukelj</cp:lastModifiedBy>
  <cp:lastPrinted>2017-04-10T12:24:00Z</cp:lastPrinted>
  <dcterms:modified xmlns:xsi="http://www.w3.org/2001/XMLSchema-instance" xsi:type="dcterms:W3CDTF">2017-05-30T12:23:00Z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St-1120/2016-16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