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1c97" w14:paraId="1da1c97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E2DF5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2D2897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2D2897">
                    <w:rPr>
                      <w:sz w:val="22"/>
                      <w:szCs w:val="22"/>
                    </w:rPr>
                    <w:t>66</w:t>
                  </w:r>
                  <w:r w:rsidRPr="00CD5369">
                    <w:rPr>
                      <w:sz w:val="22"/>
                      <w:szCs w:val="22"/>
                    </w:rPr>
                    <w:t>/2017-</w:t>
                  </w:r>
                  <w:r w:rsidR="0027718C">
                    <w:rPr>
                      <w:sz w:val="22"/>
                      <w:szCs w:val="22"/>
                    </w:rPr>
                    <w:t>1</w:t>
                  </w:r>
                  <w:r w:rsidR="002D2897">
                    <w:rPr>
                      <w:sz w:val="22"/>
                      <w:szCs w:val="22"/>
                    </w:rPr>
                    <w:t>7</w:t>
                  </w:r>
                  <w:r w:rsidR="000B71F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0B71F4" w:rsidP="00CD5369" w:rsidR="00CD5369" w:rsidRPr="00CD5369">
      <w:pPr>
        <w:jc w:val="center"/>
      </w:pPr>
      <w:r>
        <w:t xml:space="preserve"> 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</w:t>
      </w:r>
      <w:r w:rsidR="002D2897">
        <w:t xml:space="preserve">u stečajnom postupku </w:t>
      </w:r>
      <w:r w:rsidR="00A90EB4">
        <w:t xml:space="preserve">nad dužnikom </w:t>
      </w:r>
      <w:r w:rsidR="002D2897">
        <w:t xml:space="preserve">NARCIS BARTOLOVIĆ j.d.o.o. OIB: 68035121194, MBS: 080991184, </w:t>
      </w:r>
      <w:proofErr w:type="spellStart"/>
      <w:r w:rsidR="002D2897">
        <w:t>Prečec</w:t>
      </w:r>
      <w:proofErr w:type="spellEnd"/>
      <w:r w:rsidR="002D2897">
        <w:t>, Zagrebačka ulica 12</w:t>
      </w:r>
      <w:r w:rsidR="00A90EB4">
        <w:t>,</w:t>
      </w:r>
      <w:r w:rsidRPr="00CD5369">
        <w:t xml:space="preserve"> </w:t>
      </w:r>
      <w:r w:rsidR="002D2897">
        <w:t>27. kolovoza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F24349">
        <w:t>Davor Lamza, OIB: 55486063770, Osijek, Zagrebačka 7</w:t>
      </w:r>
      <w:r w:rsidR="0027718C">
        <w:t>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2D2897">
        <w:t xml:space="preserve">NARCIS BARTOLOVIĆ j.d.o.o. OIB: 68035121194, MBS: 080991184, </w:t>
      </w:r>
      <w:proofErr w:type="spellStart"/>
      <w:r w:rsidR="002D2897">
        <w:t>Prečec</w:t>
      </w:r>
      <w:proofErr w:type="spellEnd"/>
      <w:r w:rsidR="002D2897">
        <w:t>, Zagrebačka ulica 12</w:t>
      </w:r>
      <w:r w:rsidR="000B71F4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</w:t>
      </w:r>
      <w:r w:rsidR="00BE2DF5">
        <w:t xml:space="preserve">njegov </w:t>
      </w:r>
      <w:r w:rsidR="00982D96">
        <w:t>žiro-račun</w:t>
      </w:r>
      <w:r w:rsidR="00F24349">
        <w:t>,</w:t>
      </w:r>
      <w:r w:rsidR="002D2897">
        <w:t xml:space="preserve">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2D2897">
        <w:t>66</w:t>
      </w:r>
      <w:r w:rsidR="00757841">
        <w:t>/2017-</w:t>
      </w:r>
      <w:r w:rsidR="002D2897">
        <w:t>8</w:t>
      </w:r>
      <w:r w:rsidR="009B0F1B">
        <w:t xml:space="preserve"> od </w:t>
      </w:r>
      <w:r w:rsidR="0027718C">
        <w:t>28. svibnja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F24349">
        <w:t xml:space="preserve">Davor Lamza, iz Osijeka, Zagrebačka 7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lastRenderedPageBreak/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0751B0">
        <w:t xml:space="preserve">o svoje pisano izvješće i </w:t>
      </w:r>
      <w:proofErr w:type="spellStart"/>
      <w:r w:rsidR="000751B0">
        <w:t>nazočio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 w:rsidR="00DB4E2B">
        <w:t>, te je postavio zahtjev za isplatu nagrade</w:t>
      </w:r>
      <w:r w:rsidR="000751B0">
        <w:t>.</w:t>
      </w:r>
    </w:p>
    <w:p w:rsidRDefault="000751B0" w:rsidP="00317D16" w:rsidR="000751B0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2D2897">
        <w:t>27. kolovoza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0751B0" w:rsidP="00617416" w:rsidR="000751B0" w:rsidRPr="00617416">
      <w:pPr>
        <w:jc w:val="both"/>
      </w:pP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bookmarkStart w:name="_GoBack" w:id="0"/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2D2897">
        <w:t>25/9</w:t>
      </w:r>
    </w:p>
    <w:p w:rsidRDefault="00135243" w:rsidP="00B83C12" w:rsidR="00135243">
      <w:pPr>
        <w:pStyle w:val="Tijeloteksta"/>
        <w:ind w:left="720"/>
      </w:pPr>
    </w:p>
    <w:bookmarkEnd w:id="0"/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28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B4E2B">
      <w:t>10 St-11</w:t>
    </w:r>
    <w:r w:rsidR="002D2897">
      <w:t>66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51B0"/>
    <w:rsid w:val="000A5733"/>
    <w:rsid w:val="000B6885"/>
    <w:rsid w:val="000B71F4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18C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D2897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0EB4"/>
    <w:rsid w:val="00A91489"/>
    <w:rsid w:val="00A924F5"/>
    <w:rsid w:val="00AB601F"/>
    <w:rsid w:val="00AB6394"/>
    <w:rsid w:val="00AC3C30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2DF5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B4E2B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281"/>
    <w:rsid w:val="00E94DDC"/>
    <w:rsid w:val="00EA2144"/>
    <w:rsid w:val="00EB271D"/>
    <w:rsid w:val="00EC3792"/>
    <w:rsid w:val="00F00D98"/>
    <w:rsid w:val="00F14D32"/>
    <w:rsid w:val="00F15D64"/>
    <w:rsid w:val="00F24349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11F10-D82C-4CA6-BCE6-ADE3952D79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402</properties:Words>
  <properties:Characters>2220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2018-08-27T09:36:00Z</dcterms:created>
  <dc:creator>banka</dc:creator>
  <cp:lastModifiedBy>Snježana Andrijanić</cp:lastModifiedBy>
  <cp:lastPrinted>2018-08-27T09:36:00Z</cp:lastPrinted>
  <dcterms:modified xmlns:xsi="http://www.w3.org/2001/XMLSchema-instance" xsi:type="dcterms:W3CDTF">2018-08-27T09:36:00Z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