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beb8" w14:paraId="e89beb8" w:rsidRDefault="00507F63" w:rsidP="00910611" w:rsidR="00507F6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F63" w:rsidP="00910611" w:rsidR="00507F63">
      <w:r>
        <w:rPr>
          <w:rFonts w:eastAsia="MS Mincho"/>
        </w:rPr>
        <w:t>REPUBLIKA HRVATSKA</w:t>
      </w:r>
    </w:p>
    <w:p w:rsidRDefault="00507F63" w:rsidP="00910611" w:rsidR="00507F63">
      <w:r>
        <w:rPr>
          <w:rFonts w:eastAsia="MS Mincho"/>
        </w:rPr>
        <w:t>TRGOVAČKI SUD U RIJECI</w:t>
      </w:r>
    </w:p>
    <w:p w:rsidRDefault="00507F63" w:rsidR="00507F6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07F63" w:rsidP="00F33405" w:rsidR="00507F63">
      <w:pPr>
        <w:pStyle w:val="Naslov1"/>
        <w:rPr>
          <w:b w:val="false"/>
          <w:sz w:val="24"/>
          <w:szCs w:val="24"/>
        </w:rPr>
      </w:pPr>
    </w:p>
    <w:p w:rsidRDefault="00030800" w:rsidP="00F33405" w:rsidR="00030800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Š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N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</w:p>
    <w:p w:rsidRDefault="00781BE5" w:rsidP="00F33405" w:rsidR="00781BE5" w:rsidRPr="0095015C"/>
    <w:p w:rsidRDefault="00F33405" w:rsidP="0024217C" w:rsidR="0024217C" w:rsidRPr="0095015C">
      <w:pPr>
        <w:jc w:val="both"/>
      </w:pPr>
      <w:r w:rsidRPr="0095015C">
        <w:t xml:space="preserve">Trgovački sud u Rijeci, po stečajnom sucu Veri Jelenović, </w:t>
      </w:r>
      <w:r w:rsidR="004C251F" w:rsidRPr="0058226C">
        <w:t>u nastavku postupka radi naknadne diobe Stečajna masa iza KVARNER OPREMA društvo s ograničenom odgovornošću za trgovinu i ugostiteljstvo u stečaju Rijeka, Labinska 18, OIB: 62239741798</w:t>
      </w:r>
      <w:r w:rsidR="0091489C" w:rsidRPr="0095015C">
        <w:t>,</w:t>
      </w:r>
      <w:r w:rsidR="005D1F3F" w:rsidRPr="0095015C">
        <w:rPr>
          <w:bCs/>
        </w:rPr>
        <w:t xml:space="preserve"> </w:t>
      </w:r>
      <w:r w:rsidRPr="0095015C">
        <w:t>na</w:t>
      </w:r>
      <w:r w:rsidR="006C3491" w:rsidRPr="0095015C">
        <w:t>kon</w:t>
      </w:r>
      <w:r w:rsidRPr="0095015C">
        <w:t xml:space="preserve"> ispitno</w:t>
      </w:r>
      <w:r w:rsidR="006C3491" w:rsidRPr="0095015C">
        <w:t>g</w:t>
      </w:r>
      <w:r w:rsidRPr="0095015C">
        <w:t xml:space="preserve"> ročišt</w:t>
      </w:r>
      <w:r w:rsidR="006C3491" w:rsidRPr="0095015C">
        <w:t>a</w:t>
      </w:r>
      <w:r w:rsidRPr="0095015C">
        <w:t xml:space="preserve"> održano</w:t>
      </w:r>
      <w:r w:rsidR="006C3491" w:rsidRPr="0095015C">
        <w:t>g</w:t>
      </w:r>
      <w:r w:rsidRPr="0095015C">
        <w:t xml:space="preserve"> dana </w:t>
      </w:r>
      <w:r w:rsidR="004C251F">
        <w:t>6. prosinca</w:t>
      </w:r>
      <w:r w:rsidR="00085B8C" w:rsidRPr="0095015C">
        <w:t xml:space="preserve"> 2017</w:t>
      </w:r>
      <w:r w:rsidR="0091489C" w:rsidRPr="0095015C">
        <w:t xml:space="preserve">. </w:t>
      </w:r>
    </w:p>
    <w:p w:rsidRDefault="00F33405" w:rsidP="00F33405" w:rsidR="00F33405" w:rsidRPr="0095015C">
      <w:pPr>
        <w:jc w:val="center"/>
      </w:pPr>
      <w:r w:rsidRPr="0095015C">
        <w:t>r i j e š i o  j e</w:t>
      </w:r>
    </w:p>
    <w:p w:rsidRDefault="00F33405" w:rsidP="00F33405" w:rsidR="00F33405" w:rsidRPr="0095015C">
      <w:pPr>
        <w:jc w:val="center"/>
      </w:pPr>
    </w:p>
    <w:p w:rsidRDefault="00F33405" w:rsidP="00F33405" w:rsidR="00F33405" w:rsidRPr="0095015C">
      <w:pPr>
        <w:jc w:val="both"/>
      </w:pPr>
      <w:r w:rsidRPr="0095015C">
        <w:tab/>
      </w:r>
      <w:r w:rsidRPr="0095015C">
        <w:tab/>
        <w:t xml:space="preserve">Utvrđene su tražbine sljedećih vjerovnika </w:t>
      </w:r>
      <w:r w:rsidR="004C251F">
        <w:t>nižih</w:t>
      </w:r>
      <w:r w:rsidRPr="0095015C">
        <w:t xml:space="preserve"> isplatnih redova:</w:t>
      </w:r>
    </w:p>
    <w:p w:rsidRDefault="004C251F" w:rsidP="006E3696" w:rsidR="006E3696" w:rsidRPr="0095015C">
      <w:pPr>
        <w:rPr>
          <w:bCs/>
        </w:rPr>
      </w:pPr>
      <w:r>
        <w:rPr>
          <w:bCs/>
        </w:rPr>
        <w:t>tražbine koje se namiruju prve među tražbinama nižih isplatnih redova</w:t>
      </w:r>
    </w:p>
    <w:p w:rsidRDefault="004C251F" w:rsidP="006E3696" w:rsidR="004C251F" w:rsidRPr="004C251F">
      <w:pPr>
        <w:numPr>
          <w:ilvl w:val="0"/>
          <w:numId w:val="1"/>
        </w:numPr>
        <w:rPr>
          <w:bCs/>
        </w:rPr>
      </w:pPr>
      <w:r w:rsidRPr="004C251F">
        <w:t>A. T. L. d. o. o. Motovun (Općina Motovun - Montona), Kaldir 6, OIB: 27576610420</w:t>
      </w:r>
      <w:r w:rsidR="002507D5" w:rsidRPr="004C251F">
        <w:t xml:space="preserve"> </w:t>
      </w:r>
    </w:p>
    <w:p w:rsidRDefault="006E3696" w:rsidP="004C251F" w:rsidR="006E3696" w:rsidRPr="004C251F">
      <w:pPr>
        <w:ind w:left="480"/>
        <w:jc w:val="right"/>
        <w:rPr>
          <w:bCs/>
        </w:rPr>
      </w:pPr>
      <w:r w:rsidRPr="004C251F">
        <w:t xml:space="preserve">       </w:t>
      </w:r>
      <w:r w:rsidR="004C251F" w:rsidRPr="004C251F">
        <w:t xml:space="preserve">27.162,20 </w:t>
      </w:r>
      <w:r w:rsidR="0091489C" w:rsidRPr="004C251F">
        <w:t>kn</w:t>
      </w:r>
    </w:p>
    <w:p w:rsidRDefault="004C251F" w:rsidP="006040F6" w:rsidR="006040F6" w:rsidRPr="004C251F">
      <w:pPr>
        <w:numPr>
          <w:ilvl w:val="0"/>
          <w:numId w:val="1"/>
        </w:numPr>
        <w:rPr>
          <w:bCs/>
        </w:rPr>
      </w:pPr>
      <w:r w:rsidRPr="004C251F">
        <w:t>FUSIO d.o.o. Buići, Buići 60, OIB: 95345244091</w:t>
      </w:r>
      <w:r>
        <w:t xml:space="preserve">                                   </w:t>
      </w:r>
      <w:r w:rsidR="006040F6" w:rsidRPr="004C251F">
        <w:t xml:space="preserve">     </w:t>
      </w:r>
      <w:r w:rsidRPr="004C251F">
        <w:t xml:space="preserve">194.311,26 </w:t>
      </w:r>
      <w:r w:rsidR="006040F6" w:rsidRPr="004C251F">
        <w:t>kn</w:t>
      </w:r>
    </w:p>
    <w:p w:rsidRDefault="00337396" w:rsidP="00337396" w:rsidR="00337396" w:rsidRPr="0095015C">
      <w:pPr>
        <w:jc w:val="both"/>
      </w:pPr>
    </w:p>
    <w:p w:rsidRDefault="00583442" w:rsidP="00583442" w:rsidR="00583442" w:rsidRPr="0095015C">
      <w:pPr>
        <w:jc w:val="both"/>
      </w:pPr>
    </w:p>
    <w:p w:rsidRDefault="00F33405" w:rsidP="00F33405" w:rsidR="00F33405" w:rsidRPr="0095015C">
      <w:pPr>
        <w:pStyle w:val="Naslov2"/>
        <w:jc w:val="center"/>
        <w:rPr>
          <w:b w:val="false"/>
          <w:bCs w:val="false"/>
          <w:szCs w:val="24"/>
        </w:rPr>
      </w:pPr>
      <w:r w:rsidRPr="0095015C">
        <w:rPr>
          <w:b w:val="false"/>
          <w:bCs w:val="false"/>
          <w:szCs w:val="24"/>
        </w:rPr>
        <w:t>Obrazloženje</w:t>
      </w:r>
    </w:p>
    <w:p w:rsidRDefault="00F33405" w:rsidP="00F33405" w:rsidR="00F33405">
      <w:pPr>
        <w:jc w:val="both"/>
      </w:pPr>
      <w:r w:rsidRPr="008F7358">
        <w:tab/>
      </w:r>
      <w:r w:rsidRPr="008F7358">
        <w:tab/>
        <w:t xml:space="preserve">Na ispitnom ročištu održanom dana </w:t>
      </w:r>
      <w:r w:rsidR="004C251F">
        <w:t>6. prosinca</w:t>
      </w:r>
      <w:r w:rsidR="008F7358">
        <w:t xml:space="preserve"> 2017</w:t>
      </w:r>
      <w:r w:rsidR="004C0FF1" w:rsidRPr="008F7358">
        <w:t>.</w:t>
      </w:r>
      <w:r w:rsidRPr="008F7358">
        <w:t xml:space="preserve"> ispitane su sve prijavljene tražbine prijavljene prema svojim iznosima i redu.</w:t>
      </w:r>
    </w:p>
    <w:p w:rsidRDefault="00F33405" w:rsidP="00F33405" w:rsidR="00F33405">
      <w:pPr>
        <w:jc w:val="both"/>
      </w:pPr>
      <w:r w:rsidRPr="008F7358">
        <w:tab/>
      </w:r>
      <w:r w:rsidRPr="008F7358">
        <w:tab/>
      </w:r>
      <w:r w:rsidR="0091489C" w:rsidRPr="008F7358">
        <w:t>Sud</w:t>
      </w:r>
      <w:r w:rsidRPr="008F7358">
        <w:t xml:space="preserve"> je </w:t>
      </w:r>
      <w:r w:rsidR="005C6105" w:rsidRPr="008F7358">
        <w:t>na temelju</w:t>
      </w:r>
      <w:r w:rsidRPr="008F7358">
        <w:t xml:space="preserve"> članka </w:t>
      </w:r>
      <w:r w:rsidR="0091489C" w:rsidRPr="008F7358">
        <w:t>264</w:t>
      </w:r>
      <w:r w:rsidRPr="008F7358">
        <w:t xml:space="preserve">. </w:t>
      </w:r>
      <w:r w:rsidR="008E57E2" w:rsidRPr="008F7358">
        <w:t xml:space="preserve">Stečajnog zakona </w:t>
      </w:r>
      <w:r w:rsidR="008E57E2" w:rsidRPr="008F7358">
        <w:rPr>
          <w:bCs/>
        </w:rPr>
        <w:t xml:space="preserve">(objavljen u NN </w:t>
      </w:r>
      <w:r w:rsidR="0091489C" w:rsidRPr="008F7358">
        <w:rPr>
          <w:bCs/>
        </w:rPr>
        <w:t>71/15</w:t>
      </w:r>
      <w:r w:rsidR="008E57E2" w:rsidRPr="008F7358">
        <w:rPr>
          <w:bCs/>
        </w:rPr>
        <w:t>)</w:t>
      </w:r>
      <w:r w:rsidRPr="008F7358">
        <w:t xml:space="preserve">  sastavio ta</w:t>
      </w:r>
      <w:r w:rsidR="0091489C" w:rsidRPr="008F7358">
        <w:t xml:space="preserve">blicu ispitanih tražbina u koju je za svaku prijavljenu tražbinu uneseno u kojoj je </w:t>
      </w:r>
      <w:r w:rsidR="0091489C" w:rsidRPr="0095015C">
        <w:t xml:space="preserve">mjeri tražbina utvrđena </w:t>
      </w:r>
      <w:r w:rsidRPr="0095015C">
        <w:t xml:space="preserve">prema svom iznosu i svom redu, odnosno </w:t>
      </w:r>
      <w:r w:rsidR="0091489C" w:rsidRPr="0095015C">
        <w:t>tko je tražbinu osporio</w:t>
      </w:r>
      <w:r w:rsidRPr="0095015C">
        <w:t>.</w:t>
      </w:r>
    </w:p>
    <w:p w:rsidRDefault="00F33405" w:rsidP="00F33405" w:rsidR="00F33405">
      <w:pPr>
        <w:jc w:val="both"/>
      </w:pPr>
      <w:r w:rsidRPr="0095015C">
        <w:t xml:space="preserve">                     Tražbine označene u</w:t>
      </w:r>
      <w:r w:rsidR="005C6105" w:rsidRPr="0095015C">
        <w:t xml:space="preserve"> </w:t>
      </w:r>
      <w:r w:rsidR="004C251F">
        <w:t>izreci</w:t>
      </w:r>
      <w:r w:rsidRPr="0095015C">
        <w:t xml:space="preserve"> ovog rješenja </w:t>
      </w:r>
      <w:r w:rsidR="005C6105" w:rsidRPr="0095015C">
        <w:t xml:space="preserve">se na </w:t>
      </w:r>
      <w:r w:rsidRPr="0095015C">
        <w:t>temelj</w:t>
      </w:r>
      <w:r w:rsidR="005C6105" w:rsidRPr="0095015C">
        <w:t>u</w:t>
      </w:r>
      <w:r w:rsidRPr="0095015C">
        <w:t xml:space="preserve"> članka </w:t>
      </w:r>
      <w:r w:rsidR="0091489C" w:rsidRPr="0095015C">
        <w:t>265</w:t>
      </w:r>
      <w:r w:rsidRPr="0095015C">
        <w:t xml:space="preserve">. </w:t>
      </w:r>
      <w:r w:rsidR="008E57E2" w:rsidRPr="0095015C">
        <w:t xml:space="preserve">Stečajnog zakona </w:t>
      </w:r>
      <w:r w:rsidR="008E57E2" w:rsidRPr="0095015C">
        <w:rPr>
          <w:bCs/>
        </w:rPr>
        <w:t xml:space="preserve">(objavljen u NN </w:t>
      </w:r>
      <w:r w:rsidR="0091489C" w:rsidRPr="0095015C">
        <w:rPr>
          <w:bCs/>
        </w:rPr>
        <w:t>71/15</w:t>
      </w:r>
      <w:r w:rsidR="004C251F">
        <w:rPr>
          <w:bCs/>
        </w:rPr>
        <w:t>, 104/17</w:t>
      </w:r>
      <w:r w:rsidR="008E57E2" w:rsidRPr="0095015C">
        <w:rPr>
          <w:bCs/>
        </w:rPr>
        <w:t>)</w:t>
      </w:r>
      <w:r w:rsidRPr="0095015C">
        <w:t xml:space="preserve"> smatraju utvrđenim, budući da ih nije osporio stečajni upravitelj niti koji od stečajnih vjerovnika.</w:t>
      </w:r>
    </w:p>
    <w:p w:rsidRDefault="009B2BD6" w:rsidP="00F33405" w:rsidR="00F33405" w:rsidRPr="0095015C">
      <w:pPr>
        <w:jc w:val="center"/>
      </w:pPr>
      <w:r w:rsidRPr="0095015C">
        <w:t>Rijeka</w:t>
      </w:r>
      <w:r w:rsidR="00F33405" w:rsidRPr="0095015C">
        <w:t>,</w:t>
      </w:r>
      <w:r w:rsidR="004D5C4D" w:rsidRPr="0095015C">
        <w:t xml:space="preserve"> </w:t>
      </w:r>
      <w:r w:rsidR="004C251F">
        <w:t>6. prosinca</w:t>
      </w:r>
      <w:r w:rsidR="002F3DAF">
        <w:t xml:space="preserve"> 2017</w:t>
      </w:r>
      <w:r w:rsidR="00F33405" w:rsidRPr="0095015C">
        <w:t xml:space="preserve">. </w:t>
      </w: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      Sudac</w:t>
      </w: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Vera Jelenović</w:t>
      </w:r>
    </w:p>
    <w:p w:rsidRDefault="009B2BD6" w:rsidP="00F33405" w:rsidR="009B2BD6" w:rsidRPr="0095015C">
      <w:pPr>
        <w:jc w:val="center"/>
      </w:pPr>
    </w:p>
    <w:p w:rsidRDefault="00F33405" w:rsidP="00F33405" w:rsidR="00F33405" w:rsidRPr="0095015C">
      <w:pPr>
        <w:jc w:val="both"/>
      </w:pPr>
      <w:r w:rsidRPr="0095015C">
        <w:t>UPUTA O PRAVNOM LIJEKU:</w:t>
      </w:r>
    </w:p>
    <w:p w:rsidRDefault="00F33405" w:rsidP="00852B17" w:rsidR="00852B17">
      <w:pPr>
        <w:jc w:val="both"/>
      </w:pPr>
      <w:r w:rsidRPr="0095015C">
        <w:tab/>
        <w:t>Protiv  ovog  rješenja pravo na žalbu ima stečajni upravitelj i svaki vjerovnik u dijelu koji se tiče njegove prijavljene tražbine i tražbine  koju je osporio (</w:t>
      </w:r>
      <w:r w:rsidR="0072227A" w:rsidRPr="0095015C">
        <w:t xml:space="preserve">članak 11. i </w:t>
      </w:r>
      <w:r w:rsidRPr="0095015C">
        <w:t xml:space="preserve">177. stavak 4. i 5. Stečajnog zakona). Rok za žalbu iznosi 8 dana od dana dostave rješenja. </w:t>
      </w:r>
      <w:r w:rsidR="00AE1B00" w:rsidRPr="0095015C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95015C">
        <w:t xml:space="preserve">Žalba se podnosi ovom sudu u tri primjerka, a o žalbi odlučuje Visoki trgovački sud  Republike  Hrvatske. </w:t>
      </w:r>
      <w:r w:rsidR="00852B17" w:rsidRPr="0095015C">
        <w:t>Žalba ne utječe na rok ostavljen strankama da pokrenu parnicu.</w:t>
      </w:r>
    </w:p>
    <w:p w:rsidRDefault="002F3DAF" w:rsidP="00852B17" w:rsidR="00507F63" w:rsidRPr="0095015C">
      <w:pPr>
        <w:jc w:val="both"/>
      </w:pPr>
      <w:r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>
        <w:t xml:space="preserve"> (čl. 267. st. 1. Stečajnog zakona)</w:t>
      </w:r>
      <w:r>
        <w:t>.</w:t>
      </w:r>
      <w:r w:rsidR="00121F52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sectPr w:rsidR="00507F63" w:rsidRPr="0095015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36B" w:rsidR="003F036B">
      <w:r>
        <w:separator/>
      </w:r>
    </w:p>
  </w:endnote>
  <w:endnote w:id="0" w:type="continuationSeparator">
    <w:p w:rsidRDefault="003F036B" w:rsidR="003F03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6F7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36B" w:rsidR="003F036B">
      <w:r>
        <w:separator/>
      </w:r>
    </w:p>
  </w:footnote>
  <w:footnote w:id="0" w:type="continuationSeparator">
    <w:p w:rsidRDefault="003F036B" w:rsidR="003F03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4C251F">
      <w:rPr>
        <w:bCs/>
      </w:rPr>
      <w:t>427/2017</w:t>
    </w:r>
    <w:r w:rsidR="00507F63">
      <w:rPr>
        <w:bCs/>
      </w:rPr>
      <w:t>-18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094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36B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51F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07F63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36F78"/>
    <w:rsid w:val="00840607"/>
    <w:rsid w:val="00843EE5"/>
    <w:rsid w:val="00844F9D"/>
    <w:rsid w:val="00850229"/>
    <w:rsid w:val="008524CF"/>
    <w:rsid w:val="00852B17"/>
    <w:rsid w:val="00853182"/>
    <w:rsid w:val="00853D0B"/>
    <w:rsid w:val="00853DDF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2DEC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07F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7F6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6F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F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F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F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F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07F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7F6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6F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F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F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F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F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St-427/2017</izvorni_sadrzaj>
    <derivirana_varijabla naziv="DomainObject.Predmet.OznakaBroj_1">St-427/2017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St-309/14</izvorni_sadrzaj>
    <derivirana_varijabla naziv="DomainObject.Predmet.PrimjedbaSuca_1">Nastavak postupka radi naknadne diobe,
veza St-309/14</derivirana_varijabla>
  </DomainObject.Predmet.PrimjedbaSuca>
  <DomainObject.Predmet.ProtustrankaFormated>
    <izvorni_sadrzaj>  Stečajna masa KVARNER OPREMA d.o.o.</izvorni_sadrzaj>
    <derivirana_varijabla naziv="DomainObject.Predmet.ProtustrankaFormated_1">  Stečajna masa KVARNER OPREMA d.o.o.</derivirana_varijabla>
  </DomainObject.Predmet.ProtustrankaFormated>
  <DomainObject.Predmet.ProtustrankaFormatedOIB>
    <izvorni_sadrzaj>  Stečajna masa KVARNER OPREMA d.o.o., OIB 00190541456</izvorni_sadrzaj>
    <derivirana_varijabla naziv="DomainObject.Predmet.ProtustrankaFormatedOIB_1">  Stečajna masa KVARNER OPREMA d.o.o., OIB 00190541456</derivirana_varijabla>
  </DomainObject.Predmet.ProtustrankaFormatedOIB>
  <DomainObject.Predmet.ProtustrankaFormatedWithAdress>
    <izvorni_sadrzaj> Stečajna masa KVARNER OPREMA d.o.o., Kvarnerska 41a, 51211 Matulji</izvorni_sadrzaj>
    <derivirana_varijabla naziv="DomainObject.Predmet.ProtustrankaFormatedWithAdress_1"> Stečajna masa KVARNER OPREMA d.o.o., Kvarnerska 41a, 51211 Matulji</derivirana_varijabla>
  </DomainObject.Predmet.ProtustrankaFormatedWithAdress>
  <DomainObject.Predmet.ProtustrankaFormatedWithAdressOIB>
    <izvorni_sadrzaj> Stečajna masa KVARNER OPREMA d.o.o., OIB 00190541456, Kvarnerska 41a, 51211 Matulji</izvorni_sadrzaj>
    <derivirana_varijabla naziv="DomainObject.Predmet.ProtustrankaFormatedWithAdressOIB_1"> Stečajna masa KVARNER OPREMA d.o.o., OIB 00190541456, Kvarnerska 41a, 51211 Matulji</derivirana_varijabla>
  </DomainObject.Predmet.ProtustrankaFormatedWithAdressOIB>
  <DomainObject.Predmet.ProtustrankaWithAdress>
    <izvorni_sadrzaj>Stečajna masa KVARNER OPREMA d.o.o. Kvarnerska 41a, 51211 Matulji</izvorni_sadrzaj>
    <derivirana_varijabla naziv="DomainObject.Predmet.ProtustrankaWithAdress_1">Stečajna masa KVARNER OPREMA d.o.o. Kvarnerska 41a, 51211 Matulji</derivirana_varijabla>
  </DomainObject.Predmet.ProtustrankaWithAdress>
  <DomainObject.Predmet.ProtustrankaWithAdressOIB>
    <izvorni_sadrzaj>Stečajna masa KVARNER OPREMA d.o.o., OIB 00190541456, Kvarnerska 41a, 51211 Matulji</izvorni_sadrzaj>
    <derivirana_varijabla naziv="DomainObject.Predmet.ProtustrankaWithAdressOIB_1">Stečajna masa KVARNER OPREMA d.o.o., OIB 00190541456, Kvarnerska 41a, 51211 Matulji</derivirana_varijabla>
  </DomainObject.Predmet.ProtustrankaWithAdressOIB>
  <DomainObject.Predmet.ProtustrankaNazivFormated>
    <izvorni_sadrzaj>Stečajna masa KVARNER OPREMA d.o.o.</izvorni_sadrzaj>
    <derivirana_varijabla naziv="DomainObject.Predmet.ProtustrankaNazivFormated_1">Stečajna masa KVARNER OPREMA d.o.o.</derivirana_varijabla>
  </DomainObject.Predmet.ProtustrankaNazivFormated>
  <DomainObject.Predmet.ProtustrankaNazivFormatedOIB>
    <izvorni_sadrzaj>Stečajna masa KVARNER OPREMA d.o.o., OIB 00190541456</izvorni_sadrzaj>
    <derivirana_varijabla naziv="DomainObject.Predmet.ProtustrankaNazivFormatedOIB_1">Stečajna masa KVARNER OPREMA d.o.o., OIB 00190541456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JURE MATKOVIĆ stečajni upravitelj</izvorni_sadrzaj>
    <derivirana_varijabla naziv="DomainObject.Predmet.StrankaFormated_1">  JURE MATKOVIĆ stečajni upravitelj</derivirana_varijabla>
  </DomainObject.Predmet.StrankaFormated>
  <DomainObject.Predmet.StrankaFormatedOIB>
    <izvorni_sadrzaj>  JURE MATKOVIĆ stečajni upravitelj, OIB 77997550993</izvorni_sadrzaj>
    <derivirana_varijabla naziv="DomainObject.Predmet.StrankaFormatedOIB_1">  JURE MATKOVIĆ stečajni upravitelj, OIB 77997550993</derivirana_varijabla>
  </DomainObject.Predmet.StrankaFormatedOIB>
  <DomainObject.Predmet.StrankaFormatedWithAdress>
    <izvorni_sadrzaj> JURE MATKOVIĆ stečajni upravitelj, Viškovo 41, 51216 Viškovo</izvorni_sadrzaj>
    <derivirana_varijabla naziv="DomainObject.Predmet.StrankaFormatedWithAdress_1"> JURE MATKOVIĆ stečajni upravitelj, Viškovo 41, 51216 Viškovo</derivirana_varijabla>
  </DomainObject.Predmet.StrankaFormatedWithAdress>
  <DomainObject.Predmet.StrankaFormatedWithAdressOIB>
    <izvorni_sadrzaj> JURE MATKOVIĆ stečajni upravitelj, OIB 77997550993, Viškovo 41, 51216 Viškovo</izvorni_sadrzaj>
    <derivirana_varijabla naziv="DomainObject.Predmet.StrankaFormatedWithAdressOIB_1"> JURE MATKOVIĆ stečajni upravitelj, OIB 77997550993, Viškovo 41, 51216 Viškovo</derivirana_varijabla>
  </DomainObject.Predmet.StrankaFormatedWithAdressOIB>
  <DomainObject.Predmet.StrankaWithAdress>
    <izvorni_sadrzaj>JURE MATKOVIĆ stečajni upravitelj Viškovo 41,51216 Viškovo</izvorni_sadrzaj>
    <derivirana_varijabla naziv="DomainObject.Predmet.StrankaWithAdress_1">JURE MATKOVIĆ stečajni upravitelj Viškovo 41,51216 Viškovo</derivirana_varijabla>
  </DomainObject.Predmet.StrankaWithAdress>
  <DomainObject.Predmet.StrankaWithAdressOIB>
    <izvorni_sadrzaj>JURE MATKOVIĆ stečajni upravitelj, OIB 77997550993, Viškovo 41,51216 Viškovo</izvorni_sadrzaj>
    <derivirana_varijabla naziv="DomainObject.Predmet.StrankaWithAdressOIB_1">JURE MATKOVIĆ stečajni upravitelj, OIB 77997550993, Viškovo 41,51216 Viškovo</derivirana_varijabla>
  </DomainObject.Predmet.StrankaWithAdressOIB>
  <DomainObject.Predmet.StrankaNazivFormated>
    <izvorni_sadrzaj>JURE MATKOVIĆ stečajni upravitelj</izvorni_sadrzaj>
    <derivirana_varijabla naziv="DomainObject.Predmet.StrankaNazivFormated_1">JURE MATKOVIĆ stečajni upravitelj</derivirana_varijabla>
  </DomainObject.Predmet.StrankaNazivFormated>
  <DomainObject.Predmet.StrankaNazivFormatedOIB>
    <izvorni_sadrzaj>JURE MATKOVIĆ stečajni upravitelj, OIB 77997550993</izvorni_sadrzaj>
    <derivirana_varijabla naziv="DomainObject.Predmet.StrankaNazivFormatedOIB_1">JURE MATKOVIĆ stečajni upravitelj, OIB 77997550993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JURE MATKOVIĆ stečajni upravitelj</item>
    </izvorni_sadrzaj>
    <derivirana_varijabla naziv="DomainObject.Predmet.StrankaListFormated_1">
      <item>JURE MATKOVIĆ stečajni upravitelj</item>
    </derivirana_varijabla>
  </DomainObject.Predmet.StrankaListFormated>
  <DomainObject.Predmet.StrankaListFormatedOIB>
    <izvorni_sadrzaj>
      <item>JURE MATKOVIĆ stečajni upravitelj, OIB 77997550993</item>
    </izvorni_sadrzaj>
    <derivirana_varijabla naziv="DomainObject.Predmet.StrankaListFormatedOIB_1">
      <item>JURE MATKOVIĆ stečajni upravitelj, OIB 77997550993</item>
    </derivirana_varijabla>
  </DomainObject.Predmet.StrankaListFormatedOIB>
  <DomainObject.Predmet.StrankaListFormatedWithAdress>
    <izvorni_sadrzaj>
      <item>JURE MATKOVIĆ stečajni upravitelj, Viškovo 41, 51216 Viškovo</item>
    </izvorni_sadrzaj>
    <derivirana_varijabla naziv="DomainObject.Predmet.StrankaListFormatedWithAdress_1">
      <item>JURE MATKOVIĆ stečajni upravitelj, Viškovo 41, 51216 Viškovo</item>
    </derivirana_varijabla>
  </DomainObject.Predmet.StrankaListFormatedWithAdress>
  <DomainObject.Predmet.StrankaListFormatedWithAdressOIB>
    <izvorni_sadrzaj>
      <item>JURE MATKOVIĆ stečajni upravitelj, OIB 77997550993, Viškovo 41, 51216 Viškovo</item>
    </izvorni_sadrzaj>
    <derivirana_varijabla naziv="DomainObject.Predmet.StrankaListFormatedWithAdressOIB_1">
      <item>JURE MATKOVIĆ stečajni upravitelj, OIB 77997550993, Viškovo 41, 51216 Viškovo</item>
    </derivirana_varijabla>
  </DomainObject.Predmet.StrankaListFormatedWithAdressOIB>
  <DomainObject.Predmet.StrankaListNazivFormated>
    <izvorni_sadrzaj>
      <item>JURE MATKOVIĆ stečajni upravitelj</item>
    </izvorni_sadrzaj>
    <derivirana_varijabla naziv="DomainObject.Predmet.StrankaListNazivFormated_1">
      <item>JURE MATKOVIĆ stečajni upravitelj</item>
    </derivirana_varijabla>
  </DomainObject.Predmet.StrankaListNazivFormated>
  <DomainObject.Predmet.StrankaListNazivFormatedOIB>
    <izvorni_sadrzaj>
      <item>JURE MATKOVIĆ stečajni upravitelj, OIB 77997550993</item>
    </izvorni_sadrzaj>
    <derivirana_varijabla naziv="DomainObject.Predmet.StrankaListNazivFormatedOIB_1">
      <item>JURE MATKOVIĆ stečajni upravitelj, OIB 77997550993</item>
    </derivirana_varijabla>
  </DomainObject.Predmet.StrankaListNazivFormatedOIB>
  <DomainObject.Predmet.ProtuStrankaListFormated>
    <izvorni_sadrzaj>
      <item>Stečajna masa KVARNER OPREMA d.o.o.</item>
    </izvorni_sadrzaj>
    <derivirana_varijabla naziv="DomainObject.Predmet.ProtuStrankaListFormated_1">
      <item>Stečajna masa KVARNER OPREMA d.o.o.</item>
    </derivirana_varijabla>
  </DomainObject.Predmet.ProtuStrankaListFormated>
  <DomainObject.Predmet.ProtuStrankaListFormatedOIB>
    <izvorni_sadrzaj>
      <item>Stečajna masa KVARNER OPREMA d.o.o., OIB 00190541456</item>
    </izvorni_sadrzaj>
    <derivirana_varijabla naziv="DomainObject.Predmet.ProtuStrankaListFormatedOIB_1">
      <item>Stečajna masa KVARNER OPREMA d.o.o., OIB 00190541456</item>
    </derivirana_varijabla>
  </DomainObject.Predmet.ProtuStrankaListFormatedOIB>
  <DomainObject.Predmet.ProtuStrankaListFormatedWithAdress>
    <izvorni_sadrzaj>
      <item>Stečajna masa KVARNER OPREMA d.o.o., Kvarnerska 41a, 51211 Matulji</item>
    </izvorni_sadrzaj>
    <derivirana_varijabla naziv="DomainObject.Predmet.ProtuStrankaListFormatedWithAdress_1">
      <item>Stečajna masa KVARNER OPREMA d.o.o., Kvarnerska 41a, 51211 Matulji</item>
    </derivirana_varijabla>
  </DomainObject.Predmet.ProtuStrankaListFormatedWithAdress>
  <DomainObject.Predmet.ProtuStrankaListFormatedWithAdressOIB>
    <izvorni_sadrzaj>
      <item>Stečajna masa KVARNER OPREMA d.o.o., OIB 00190541456, Kvarnerska 41a, 51211 Matulji</item>
    </izvorni_sadrzaj>
    <derivirana_varijabla naziv="DomainObject.Predmet.ProtuStrankaListFormatedWithAdressOIB_1">
      <item>Stečajna masa KVARNER OPREMA d.o.o., OIB 00190541456, Kvarnerska 41a, 51211 Matulji</item>
    </derivirana_varijabla>
  </DomainObject.Predmet.ProtuStrankaListFormatedWithAdressOIB>
  <DomainObject.Predmet.ProtuStrankaListNazivFormated>
    <izvorni_sadrzaj>
      <item>Stečajna masa KVARNER OPREMA d.o.o.</item>
    </izvorni_sadrzaj>
    <derivirana_varijabla naziv="DomainObject.Predmet.ProtuStrankaListNazivFormated_1">
      <item>Stečajna masa KVARNER OPREMA d.o.o.</item>
    </derivirana_varijabla>
  </DomainObject.Predmet.ProtuStrankaListNazivFormated>
  <DomainObject.Predmet.ProtuStrankaListNazivFormatedOIB>
    <izvorni_sadrzaj>
      <item>Stečajna masa KVARNER OPREMA d.o.o., OIB 00190541456</item>
    </izvorni_sadrzaj>
    <derivirana_varijabla naziv="DomainObject.Predmet.ProtuStrankaListNazivFormatedOIB_1">
      <item>Stečajna masa KVARNER OPREMA d.o.o., OIB 00190541456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JURE MATKOVIĆ stečajni upravitelj</izvorni_sadrzaj>
    <derivirana_varijabla naziv="DomainObject.Predmet.StrankaIDrugi_1">JURE MATKOVIĆ stečajni upravitelj</derivirana_varijabla>
  </DomainObject.Predmet.StrankaIDrugi>
  <DomainObject.Predmet.ProtustrankaIDrugi>
    <izvorni_sadrzaj>Stečajna masa KVARNER OPREMA d.o.o.</izvorni_sadrzaj>
    <derivirana_varijabla naziv="DomainObject.Predmet.ProtustrankaIDrugi_1">Stečajna masa KVARNER OPREMA d.o.o.</derivirana_varijabla>
  </DomainObject.Predmet.ProtustrankaIDrugi>
  <DomainObject.Predmet.StrankaIDrugiAdressOIB>
    <izvorni_sadrzaj>JURE MATKOVIĆ stečajni upravitelj, OIB 77997550993, Viškovo 41, 51216 Viškovo</izvorni_sadrzaj>
    <derivirana_varijabla naziv="DomainObject.Predmet.StrankaIDrugiAdressOIB_1">JURE MATKOVIĆ stečajni upravitelj, OIB 77997550993, Viškovo 41, 51216 Viškovo</derivirana_varijabla>
  </DomainObject.Predmet.StrankaIDrugiAdressOIB>
  <DomainObject.Predmet.ProtustrankaIDrugiAdressOIB>
    <izvorni_sadrzaj>Stečajna masa KVARNER OPREMA d.o.o., OIB 00190541456, Kvarnerska 41a, 51211 Matulji</izvorni_sadrzaj>
    <derivirana_varijabla naziv="DomainObject.Predmet.ProtustrankaIDrugiAdressOIB_1">Stečajna masa KVARNER OPREMA d.o.o., OIB 00190541456, Kvarnerska 41a,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JURE MATKOVIĆ stečajni upravitelj</item>
      <item>Stečajna masa KVARNER OPREMA d.o.o.</item>
    </izvorni_sadrzaj>
    <derivirana_varijabla naziv="DomainObject.Predmet.SudioniciListNaziv_1">
      <item>JURE MATKOVIĆ stečajni upravitelj</item>
      <item>Stečajna masa KVARNER OPREMA d.o.o.</item>
    </derivirana_varijabla>
  </DomainObject.Predmet.SudioniciListNaziv>
  <DomainObject.Predmet.SudioniciListAdressOIB>
    <izvorni_sadrzaj>
      <item>JURE MATKOVIĆ stečajni upravitelj, OIB 77997550993, Viškovo 41,51216 Viškovo</item>
      <item>Stečajna masa KVARNER OPREMA d.o.o., OIB 00190541456, Kvarnerska 41a,51211 Matulji</item>
    </izvorni_sadrzaj>
    <derivirana_varijabla naziv="DomainObject.Predmet.SudioniciListAdressOIB_1">
      <item>JURE MATKOVIĆ stečajni upravitelj, OIB 77997550993, Viškovo 41,51216 Viškovo</item>
      <item>Stečajna masa KVARNER OPREMA d.o.o., OIB 00190541456, Kvarnerska 41a,51211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77997550993</item>
      <item>, OIB 00190541456</item>
    </izvorni_sadrzaj>
    <derivirana_varijabla naziv="DomainObject.Predmet.SudioniciListNazivOIB_1">
      <item>, OIB 77997550993</item>
      <item>, OIB 00190541456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416</properties:Words>
  <properties:Characters>2086</properties:Characters>
  <properties:Lines>48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2017-12-06T11:52:00Z</dcterms:created>
  <dc:creator>korlevicd</dc:creator>
  <cp:lastModifiedBy>Danijela Fumić</cp:lastModifiedBy>
  <cp:lastPrinted>2017-12-06T11:52:00Z</cp:lastPrinted>
  <dcterms:modified xmlns:xsi="http://www.w3.org/2001/XMLSchema-instance" xsi:type="dcterms:W3CDTF">2017-12-06T11:53:00Z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