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57ff" w14:paraId="01657f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8D5147">
        <w:t>583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8D5147">
        <w:t>AUREA GRUPA d.o.o., Zadar, Tomislava Ivčića 7/C, OIB: 95669353492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8D5147">
        <w:t>AUREA GRUPA d.o.o., Zadar, Tomislava Ivčića 7/C, OIB: 95669353492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B97525">
        <w:t>09</w:t>
      </w:r>
      <w:r w:rsidR="00A70A5D">
        <w:t>,</w:t>
      </w:r>
      <w:r w:rsidR="00F770CA">
        <w:t>10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B97525">
        <w:t>09</w:t>
      </w:r>
      <w:r w:rsidR="00F92198">
        <w:t>,</w:t>
      </w:r>
      <w:r w:rsidR="00F770CA">
        <w:t>12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D0F79">
        <w:t>VRTLAR MORIĆ d.o.o., Stankovci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770CA">
        <w:t>01. rujna 2015.</w:t>
      </w:r>
      <w:r w:rsidR="00245588" w:rsidRPr="006A6907">
        <w:t xml:space="preserve">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F770CA">
        <w:t>224</w:t>
      </w:r>
      <w:r w:rsidR="00245588" w:rsidRPr="006A6907">
        <w:t xml:space="preserve"> dan</w:t>
      </w:r>
      <w:r w:rsidR="00D94FA1">
        <w:t>a</w:t>
      </w:r>
      <w:r w:rsidR="00245588" w:rsidRPr="006A6907">
        <w:t xml:space="preserve"> u iznosu od </w:t>
      </w:r>
      <w:r w:rsidR="00F770CA">
        <w:t>19.437,98</w:t>
      </w:r>
      <w:r w:rsidR="00245588" w:rsidRPr="006A6907">
        <w:t xml:space="preserve"> kun</w:t>
      </w:r>
      <w:r w:rsidR="00F770CA">
        <w:t>a</w:t>
      </w:r>
      <w:r w:rsidR="00673D65" w:rsidRPr="006A6907">
        <w:t xml:space="preserve">, te da ima </w:t>
      </w:r>
      <w:r w:rsidR="00F770CA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770CA">
        <w:t>AUREA GRUPA d.o.o., Zadar</w:t>
      </w:r>
      <w:r w:rsidR="00F770CA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D5147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AL</w:t>
      </w:r>
      <w:r w:rsidR="00F92769">
        <w:rPr>
          <w:szCs w:val="24"/>
        </w:rPr>
        <w:t>E</w:t>
      </w:r>
      <w:r>
        <w:rPr>
          <w:szCs w:val="24"/>
        </w:rPr>
        <w:t>N ALIĆ, Tenja, Petra Zoranića 31</w:t>
      </w:r>
      <w:r w:rsidR="00D94FA1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116E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D5147">
      <w:t>583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2736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232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0A36"/>
    <w:rsid w:val="001B22A8"/>
    <w:rsid w:val="001B3AB3"/>
    <w:rsid w:val="001C2BF1"/>
    <w:rsid w:val="001D1E5D"/>
    <w:rsid w:val="001E4CA8"/>
    <w:rsid w:val="001F2306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739AC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EB1"/>
    <w:rsid w:val="004F1F54"/>
    <w:rsid w:val="004F4034"/>
    <w:rsid w:val="004F42BD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90B11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0F79"/>
    <w:rsid w:val="007D6382"/>
    <w:rsid w:val="007D6FF4"/>
    <w:rsid w:val="007E0AFC"/>
    <w:rsid w:val="007E172D"/>
    <w:rsid w:val="007E41C6"/>
    <w:rsid w:val="007E4EA3"/>
    <w:rsid w:val="007F300A"/>
    <w:rsid w:val="007F6C6F"/>
    <w:rsid w:val="008042F7"/>
    <w:rsid w:val="00804821"/>
    <w:rsid w:val="00805D5C"/>
    <w:rsid w:val="00810184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D51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97525"/>
    <w:rsid w:val="00BA6E5C"/>
    <w:rsid w:val="00BC4A0E"/>
    <w:rsid w:val="00BD1E38"/>
    <w:rsid w:val="00BD5761"/>
    <w:rsid w:val="00BD7F16"/>
    <w:rsid w:val="00BE14DE"/>
    <w:rsid w:val="00BE39EA"/>
    <w:rsid w:val="00C01D24"/>
    <w:rsid w:val="00C116E2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259B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1E4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770CA"/>
    <w:rsid w:val="00F8287C"/>
    <w:rsid w:val="00F835AE"/>
    <w:rsid w:val="00F866E1"/>
    <w:rsid w:val="00F902C1"/>
    <w:rsid w:val="00F92198"/>
    <w:rsid w:val="00F92769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1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11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AUREA GRUPA d.o.o. za trgovinu i usluge</izvorni_sadrzaj>
    <derivirana_varijabla naziv="DomainObject.Predmet.ProtustrankaFormated_1">  AUREA GRUPA d.o.o. za trgovinu i usluge</derivirana_varijabla>
  </DomainObject.Predmet.ProtustrankaFormated>
  <DomainObject.Predmet.ProtustrankaFormatedOIB>
    <izvorni_sadrzaj>  AUREA GRUPA d.o.o. za trgovinu i usluge, OIB 95669353492</izvorni_sadrzaj>
    <derivirana_varijabla naziv="DomainObject.Predmet.ProtustrankaFormatedOIB_1">  AUREA GRUPA d.o.o. za trgovinu i usluge, OIB 95669353492</derivirana_varijabla>
  </DomainObject.Predmet.ProtustrankaFormatedOIB>
  <DomainObject.Predmet.ProtustrankaFormatedWithAdress>
    <izvorni_sadrzaj> AUREA GRUPA d.o.o. za trgovinu i usluge, Tomislava Ivčića 7/C, 23000 Zadar</izvorni_sadrzaj>
    <derivirana_varijabla naziv="DomainObject.Predmet.ProtustrankaFormatedWithAdress_1"> AUREA GRUPA d.o.o. za trgovinu i usluge, Tomislava Ivčića 7/C, 23000 Zadar</derivirana_varijabla>
  </DomainObject.Predmet.ProtustrankaFormatedWithAdress>
  <DomainObject.Predmet.ProtustrankaFormatedWithAdressOIB>
    <izvorni_sadrzaj> AUREA GRUPA d.o.o. za trgovinu i usluge, OIB 95669353492, Tomislava Ivčića 7/C, 23000 Zadar</izvorni_sadrzaj>
    <derivirana_varijabla naziv="DomainObject.Predmet.ProtustrankaFormatedWithAdressOIB_1"> AUREA GRUPA d.o.o. za trgovinu i usluge, OIB 95669353492, Tomislava Ivčića 7/C, 23000 Zadar</derivirana_varijabla>
  </DomainObject.Predmet.ProtustrankaFormatedWithAdressOIB>
  <DomainObject.Predmet.ProtustrankaWithAdress>
    <izvorni_sadrzaj>AUREA GRUPA d.o.o. za trgovinu i usluge Tomislava Ivčića 7/C, 23000 Zadar</izvorni_sadrzaj>
    <derivirana_varijabla naziv="DomainObject.Predmet.ProtustrankaWithAdress_1">AUREA GRUPA d.o.o. za trgovinu i usluge Tomislava Ivčića 7/C, 23000 Zadar</derivirana_varijabla>
  </DomainObject.Predmet.ProtustrankaWithAdress>
  <DomainObject.Predmet.ProtustrankaWithAdressOIB>
    <izvorni_sadrzaj>AUREA GRUPA d.o.o. za trgovinu i usluge, OIB 95669353492, Tomislava Ivčića 7/C, 23000 Zadar</izvorni_sadrzaj>
    <derivirana_varijabla naziv="DomainObject.Predmet.ProtustrankaWithAdressOIB_1">AUREA GRUPA d.o.o. za trgovinu i usluge, OIB 95669353492, Tomislava Ivčića 7/C, 23000 Zadar</derivirana_varijabla>
  </DomainObject.Predmet.ProtustrankaWithAdressOIB>
  <DomainObject.Predmet.ProtustrankaNazivFormated>
    <izvorni_sadrzaj>AUREA GRUPA d.o.o. za trgovinu i usluge</izvorni_sadrzaj>
    <derivirana_varijabla naziv="DomainObject.Predmet.ProtustrankaNazivFormated_1">AUREA GRUPA d.o.o. za trgovinu i usluge</derivirana_varijabla>
  </DomainObject.Predmet.ProtustrankaNazivFormated>
  <DomainObject.Predmet.ProtustrankaNazivFormatedOIB>
    <izvorni_sadrzaj>AUREA GRUPA d.o.o. za trgovinu i usluge, OIB 95669353492</izvorni_sadrzaj>
    <derivirana_varijabla naziv="DomainObject.Predmet.ProtustrankaNazivFormatedOIB_1">AUREA GRUPA d.o.o. za trgovinu i usluge, OIB 95669353492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19437.98</izvorni_sadrzaj>
    <derivirana_varijabla naziv="DomainObject.Predmet.TrenutnaVrijednost_1">19437.98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AUREA GRUPA d.o.o. za trgovinu i usluge</item>
    </izvorni_sadrzaj>
    <derivirana_varijabla naziv="DomainObject.Predmet.ProtuStrankaListFormated_1">
      <item>AUREA GRUPA d.o.o. za trgovinu i usluge</item>
    </derivirana_varijabla>
  </DomainObject.Predmet.ProtuStrankaListFormated>
  <DomainObject.Predmet.ProtuStrankaListFormatedOIB>
    <izvorni_sadrzaj>
      <item>AUREA GRUPA d.o.o. za trgovinu i usluge, OIB 95669353492</item>
    </izvorni_sadrzaj>
    <derivirana_varijabla naziv="DomainObject.Predmet.ProtuStrankaListFormatedOIB_1">
      <item>AUREA GRUPA d.o.o. za trgovinu i usluge, OIB 95669353492</item>
    </derivirana_varijabla>
  </DomainObject.Predmet.ProtuStrankaListFormatedOIB>
  <DomainObject.Predmet.ProtuStrankaListFormatedWithAdress>
    <izvorni_sadrzaj>
      <item>AUREA GRUPA d.o.o. za trgovinu i usluge, Tomislava Ivčića 7/C, 23000 Zadar</item>
    </izvorni_sadrzaj>
    <derivirana_varijabla naziv="DomainObject.Predmet.ProtuStrankaListFormatedWithAdress_1">
      <item>AUREA GRUPA d.o.o. za trgovinu i usluge, Tomislava Ivčića 7/C, 23000 Zadar</item>
    </derivirana_varijabla>
  </DomainObject.Predmet.ProtuStrankaListFormatedWithAdress>
  <DomainObject.Predmet.ProtuStrankaListFormatedWithAdressOIB>
    <izvorni_sadrzaj>
      <item>AUREA GRUPA d.o.o. za trgovinu i usluge, OIB 95669353492, Tomislava Ivčića 7/C, 23000 Zadar</item>
    </izvorni_sadrzaj>
    <derivirana_varijabla naziv="DomainObject.Predmet.ProtuStrankaListFormatedWithAdressOIB_1">
      <item>AUREA GRUPA d.o.o. za trgovinu i usluge, OIB 95669353492, Tomislava Ivčića 7/C, 23000 Zadar</item>
    </derivirana_varijabla>
  </DomainObject.Predmet.ProtuStrankaListFormatedWithAdressOIB>
  <DomainObject.Predmet.ProtuStrankaListNazivFormated>
    <izvorni_sadrzaj>
      <item>AUREA GRUPA d.o.o. za trgovinu i usluge</item>
    </izvorni_sadrzaj>
    <derivirana_varijabla naziv="DomainObject.Predmet.ProtuStrankaListNazivFormated_1">
      <item>AUREA GRUPA d.o.o. za trgovinu i usluge</item>
    </derivirana_varijabla>
  </DomainObject.Predmet.ProtuStrankaListNazivFormated>
  <DomainObject.Predmet.ProtuStrankaListNazivFormatedOIB>
    <izvorni_sadrzaj>
      <item>AUREA GRUPA d.o.o. za trgovinu i usluge, OIB 95669353492</item>
    </izvorni_sadrzaj>
    <derivirana_varijabla naziv="DomainObject.Predmet.ProtuStrankaListNazivFormatedOIB_1">
      <item>AUREA GRUPA d.o.o. za trgovinu i usluge, OIB 95669353492</item>
    </derivirana_varijabla>
  </DomainObject.Predmet.ProtuStrankaListNazivFormatedOIB>
  <DomainObject.Predmet.OstaliListFormated>
    <izvorni_sadrzaj>
      <item>Alen Alić</item>
    </izvorni_sadrzaj>
    <derivirana_varijabla naziv="DomainObject.Predmet.OstaliListFormated_1">
      <item>Alen Alić</item>
    </derivirana_varijabla>
  </DomainObject.Predmet.OstaliListFormated>
  <DomainObject.Predmet.OstaliListFormatedOIB>
    <izvorni_sadrzaj>
      <item>Alen Alić, OIB 11984824176</item>
    </izvorni_sadrzaj>
    <derivirana_varijabla naziv="DomainObject.Predmet.OstaliListFormatedOIB_1">
      <item>Alen Alić, OIB 11984824176</item>
    </derivirana_varijabla>
  </DomainObject.Predmet.OstaliListFormatedOIB>
  <DomainObject.Predmet.OstaliListFormatedWithAdress>
    <izvorni_sadrzaj>
      <item>Alen Alić, Petra Zoranića 31, 31207 Tenja</item>
    </izvorni_sadrzaj>
    <derivirana_varijabla naziv="DomainObject.Predmet.OstaliListFormatedWithAdress_1">
      <item>Alen Alić, Petra Zoranića 31, 31207 Tenja</item>
    </derivirana_varijabla>
  </DomainObject.Predmet.OstaliListFormatedWithAdress>
  <DomainObject.Predmet.OstaliListFormatedWithAdressOIB>
    <izvorni_sadrzaj>
      <item>Alen Alić, OIB 11984824176, Petra Zoranića 31, 31207 Tenja</item>
    </izvorni_sadrzaj>
    <derivirana_varijabla naziv="DomainObject.Predmet.OstaliListFormatedWithAdressOIB_1">
      <item>Alen Alić, OIB 11984824176, Petra Zoranića 31, 31207 Tenja</item>
    </derivirana_varijabla>
  </DomainObject.Predmet.OstaliListFormatedWithAdressOIB>
  <DomainObject.Predmet.OstaliListNazivFormated>
    <izvorni_sadrzaj>
      <item>Alen Alić</item>
    </izvorni_sadrzaj>
    <derivirana_varijabla naziv="DomainObject.Predmet.OstaliListNazivFormated_1">
      <item>Alen Alić</item>
    </derivirana_varijabla>
  </DomainObject.Predmet.OstaliListNazivFormated>
  <DomainObject.Predmet.OstaliListNazivFormatedOIB>
    <izvorni_sadrzaj>
      <item>Alen Alić, OIB 11984824176</item>
    </izvorni_sadrzaj>
    <derivirana_varijabla naziv="DomainObject.Predmet.OstaliListNazivFormatedOIB_1">
      <item>Alen Alić, OIB 11984824176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AUREA GRUPA d.o.o. za trgovinu i usluge</izvorni_sadrzaj>
    <derivirana_varijabla naziv="DomainObject.Predmet.ProtustrankaIDrugi_1">AUREA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AUREA GRUPA d.o.o. za trgovinu i usluge, OIB 95669353492, Tomislava Ivčića 7/C, 23000 Zadar</izvorni_sadrzaj>
    <derivirana_varijabla naziv="DomainObject.Predmet.ProtustrankaIDrugiAdressOIB_1">AUREA GRUPA d.o.o. za trgovinu i usluge, OIB 95669353492, Tomislava Ivčića 7/C,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AUREA GRUPA d.o.o. za trgovinu i usluge</item>
      <item>Alen Alić</item>
    </izvorni_sadrzaj>
    <derivirana_varijabla naziv="DomainObject.Predmet.SudioniciListNaziv_1">
      <item>Financijska agencija</item>
      <item>AUREA GRUPA d.o.o. za trgovinu i usluge</item>
      <item>Alen Alić</item>
    </derivirana_varijabla>
  </DomainObject.Predmet.SudioniciListNaziv>
  <DomainObject.Predmet.SudioniciListAdressOIB>
    <izvorni_sadrzaj>
      <item>Financijska agencija, OIB 85821130368, Ivana Danila 4,23000 Zadar</item>
      <item>AUREA GRUPA d.o.o. za trgovinu i usluge, OIB 95669353492, Tomislava Ivčića 7/C,23000 Zadar</item>
      <item>Alen Alić, OIB 11984824176, Petra Zoranića 31,31207 Tenja</item>
    </izvorni_sadrzaj>
    <derivirana_varijabla naziv="DomainObject.Predmet.SudioniciListAdressOIB_1">
      <item>Financijska agencija, OIB 85821130368, Ivana Danila 4,23000 Zadar</item>
      <item>AUREA GRUPA d.o.o. za trgovinu i usluge, OIB 95669353492, Tomislava Ivčića 7/C,23000 Zadar</item>
      <item>Alen Alić, OIB 11984824176, Petra Zoranića 31,31207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95669353492</item>
      <item>, OIB 11984824176</item>
    </izvorni_sadrzaj>
    <derivirana_varijabla naziv="DomainObject.Predmet.SudioniciListNazivOIB_1">
      <item>, OIB 85821130368</item>
      <item>, OIB 95669353492</item>
      <item>, OIB 11984824176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8DEB5-B3D6-4EC6-A5EB-9A286C768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1866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2016-04-22T09:43:00Z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