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6e7d" w14:paraId="d426e7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161837">
        <w:rPr>
          <w:rFonts w:cs="Times New Roman" w:hAnsi="Times New Roman" w:ascii="Times New Roman"/>
          <w:sz w:val="24"/>
        </w:rPr>
        <w:t>3408/16-8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552526" w:rsidRPr="00F639D2">
        <w:t>KOLPROMET d.o.o.</w:t>
      </w:r>
      <w:r w:rsidR="00552526">
        <w:t xml:space="preserve"> Zagreb, Pazinska 31 MBS: </w:t>
      </w:r>
      <w:r w:rsidR="00552526" w:rsidRPr="00F639D2">
        <w:t>080312995</w:t>
      </w:r>
      <w:r w:rsidR="00552526">
        <w:t xml:space="preserve"> OIB:</w:t>
      </w:r>
      <w:r w:rsidR="00552526" w:rsidRPr="000A15E4">
        <w:t xml:space="preserve"> </w:t>
      </w:r>
      <w:r w:rsidR="00552526" w:rsidRPr="00F639D2">
        <w:t>69722991358</w:t>
      </w:r>
      <w:r w:rsidR="00552526">
        <w:t xml:space="preserve">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552526" w:rsidRPr="00F639D2">
        <w:t>KOLPROMET d.o.o.</w:t>
      </w:r>
      <w:r w:rsidR="00552526">
        <w:t xml:space="preserve"> Zagreb, Pazinska 31 MBS: </w:t>
      </w:r>
      <w:r w:rsidR="00552526" w:rsidRPr="00F639D2">
        <w:t>080312995</w:t>
      </w:r>
      <w:r w:rsidR="00552526">
        <w:t xml:space="preserve"> OIB:</w:t>
      </w:r>
      <w:r w:rsidR="00552526" w:rsidRPr="000A15E4">
        <w:t xml:space="preserve"> </w:t>
      </w:r>
      <w:r w:rsidR="00552526" w:rsidRPr="00F639D2">
        <w:t>69722991358</w:t>
      </w:r>
      <w:r w:rsidR="0055252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52526">
        <w:rPr>
          <w:bCs/>
        </w:rPr>
        <w:t>3408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52526">
        <w:t>6.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552526" w:rsidRPr="00F639D2">
        <w:t>KOLPROMET d.o.o.</w:t>
      </w:r>
      <w:r w:rsidR="00552526">
        <w:t xml:space="preserve"> Zagreb, Pazinska 31 MBS: </w:t>
      </w:r>
      <w:r w:rsidR="00552526" w:rsidRPr="00F639D2">
        <w:t>080312995</w:t>
      </w:r>
      <w:r w:rsidR="00552526">
        <w:t xml:space="preserve"> OIB:</w:t>
      </w:r>
      <w:r w:rsidR="00552526" w:rsidRPr="000A15E4">
        <w:t xml:space="preserve"> </w:t>
      </w:r>
      <w:r w:rsidR="00552526" w:rsidRPr="00F639D2">
        <w:t>69722991358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552526">
        <w:t>152</w:t>
      </w:r>
      <w:r w:rsidR="0062454C">
        <w:t xml:space="preserve"> dana</w:t>
      </w:r>
      <w:r w:rsidR="009D2742">
        <w:t xml:space="preserve"> u iznosu od </w:t>
      </w:r>
      <w:r w:rsidR="00552526">
        <w:t>281.505,41</w:t>
      </w:r>
      <w:r w:rsidR="00BB7F5F">
        <w:t xml:space="preserve">  kuna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52526">
        <w:rPr>
          <w:bCs/>
        </w:rPr>
        <w:t>21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E3C16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5E3C16" w:rsidR="005E3C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E3C16" w:rsidP="005E3C16" w:rsidR="005E3C16">
      <w:pPr>
        <w:ind w:firstLine="708" w:left="4956"/>
      </w:pPr>
      <w:r>
        <w:t>Vinka Mihalinčić</w:t>
      </w:r>
    </w:p>
    <w:p w:rsidRDefault="005E3C16" w:rsidP="003F760A" w:rsidR="005E3C16" w:rsidRPr="003566B3">
      <w:pPr>
        <w:overflowPunct w:val="false"/>
        <w:jc w:val="both"/>
        <w:rPr>
          <w:noProof w:val="false"/>
        </w:rPr>
      </w:pPr>
    </w:p>
    <w:p w:rsidRDefault="005E3C16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E3C16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16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52526">
      <w:rPr>
        <w:noProof w:val="false"/>
      </w:rPr>
      <w:t>3408/16-8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E3C16"/>
    <w:rsid w:val="00604CED"/>
    <w:rsid w:val="00611BE8"/>
    <w:rsid w:val="0062454C"/>
    <w:rsid w:val="00660B6C"/>
    <w:rsid w:val="006630E6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33A4B"/>
    <w:rsid w:val="00B67A9F"/>
    <w:rsid w:val="00B71151"/>
    <w:rsid w:val="00B87FFB"/>
    <w:rsid w:val="00BB7F5F"/>
    <w:rsid w:val="00BC1EA3"/>
    <w:rsid w:val="00BD271E"/>
    <w:rsid w:val="00BD6492"/>
    <w:rsid w:val="00CB121F"/>
    <w:rsid w:val="00CC4CC9"/>
    <w:rsid w:val="00CF1734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C1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C1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</izvorni_sadrzaj>
    <derivirana_varijabla naziv="DomainObject.Predmet.OstaliListFormated_1">
      <item>Željko Novoselac</item>
    </derivirana_varijabla>
  </DomainObject.Predmet.OstaliListFormated>
  <DomainObject.Predmet.OstaliListFormatedOIB>
    <izvorni_sadrzaj>
      <item>Željko Novoselac, OIB 09986023800</item>
    </izvorni_sadrzaj>
    <derivirana_varijabla naziv="DomainObject.Predmet.OstaliListFormatedOIB_1">
      <item>Željko Novoselac, OIB 09986023800</item>
    </derivirana_varijabla>
  </DomainObject.Predmet.OstaliListFormatedOIB>
  <DomainObject.Predmet.OstaliListFormatedWithAdress>
    <izvorni_sadrzaj>
      <item>Željko Novoselac, Janka Jurkovića 9, 34000 Požega</item>
    </izvorni_sadrzaj>
    <derivirana_varijabla naziv="DomainObject.Predmet.OstaliListFormatedWithAdress_1">
      <item>Željko Novoselac, Janka Jurkovića 9, 34000 Požega</item>
    </derivirana_varijabla>
  </DomainObject.Predmet.OstaliListFormatedWithAdress>
  <DomainObject.Predmet.OstaliListFormatedWithAdressOIB>
    <izvorni_sadrzaj>
      <item>Željko Novoselac, OIB 09986023800, Janka Jurkovića 9, 34000 Požega</item>
    </izvorni_sadrzaj>
    <derivirana_varijabla naziv="DomainObject.Predmet.OstaliListFormatedWithAdressOIB_1">
      <item>Željko Novoselac, OIB 09986023800, Janka Jurkovića 9, 34000 Požega</item>
    </derivirana_varijabla>
  </DomainObject.Predmet.OstaliListFormatedWithAdressOIB>
  <DomainObject.Predmet.OstaliListNazivFormated>
    <izvorni_sadrzaj>
      <item>Željko Novoselac</item>
    </izvorni_sadrzaj>
    <derivirana_varijabla naziv="DomainObject.Predmet.OstaliListNazivFormated_1">
      <item>Željko Novoselac</item>
    </derivirana_varijabla>
  </DomainObject.Predmet.OstaliListNazivFormated>
  <DomainObject.Predmet.OstaliListNazivFormatedOIB>
    <izvorni_sadrzaj>
      <item>Željko Novoselac, OIB 09986023800</item>
    </izvorni_sadrzaj>
    <derivirana_varijabla naziv="DomainObject.Predmet.OstaliListNazivFormatedOIB_1">
      <item>Željko Novoselac, OIB 09986023800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</izvorni_sadrzaj>
    <derivirana_varijabla naziv="DomainObject.Predmet.SudioniciListNaziv_1">
      <item>FINA Regionalni centar Zagreb</item>
      <item>KOLPROMET d.o.o.</item>
      <item>Željko Novoselac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</izvorni_sadrzaj>
    <derivirana_varijabla naziv="DomainObject.Predmet.SudioniciListNazivOIB_1">
      <item>, OIB 85821130368</item>
      <item>, OIB 69722991358</item>
      <item>, OIB 09986023800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2707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2016-11-03T08:47:00Z</dcterms:created>
  <dc:creator>Vinka Mihalinčić</dc:creator>
  <cp:lastModifiedBy>Vinka Mihalinčić</cp:lastModifiedBy>
  <cp:lastPrinted>2016-11-03T08:20:00Z</cp:lastPrinted>
  <dcterms:modified xmlns:xsi="http://www.w3.org/2001/XMLSchema-instance" xsi:type="dcterms:W3CDTF">2016-11-03T08:50:00Z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