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fa94" w14:paraId="420fa94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9E30C6" w:rsidRPr="009E30C6">
        <w:t>FUROR d.o.o., OIB: 43542341057, Imotski, Fra Rajmonda Rudeža 1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F5C87">
        <w:t>9</w:t>
      </w:r>
      <w:r>
        <w:t>. lipnja 2017</w:t>
      </w:r>
      <w:r w:rsidR="007F6FFF">
        <w:t xml:space="preserve">. godine sa početkom u </w:t>
      </w:r>
      <w:r w:rsidR="00A17B3D">
        <w:t>1</w:t>
      </w:r>
      <w:r w:rsidR="009E30C6">
        <w:t>3</w:t>
      </w:r>
      <w:r w:rsidR="00A17B3D">
        <w:t>:</w:t>
      </w:r>
      <w:r w:rsidR="009E30C6">
        <w:t>2</w:t>
      </w:r>
      <w:r w:rsidR="00342EBD">
        <w:t>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9E30C6" w:rsidP="000F5C87" w:rsidR="009E30C6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  <w:t>privremenom stečajnom upravitelju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9E30C6">
      <w:t>1273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1AB7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F134CD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1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1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St-1273/2016</izvorni_sadrzaj>
    <derivirana_varijabla naziv="DomainObject.Predmet.OznakaBroj_1">St-1273/2016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FUROR, društvo s ograničenom odgovornošću za trgovinu i usluge</izvorni_sadrzaj>
    <derivirana_varijabla naziv="DomainObject.Predmet.ProtustrankaFormated_1">  FUROR, društvo s ograničenom odgovornošću za trgovinu i usluge</derivirana_varijabla>
  </DomainObject.Predmet.ProtustrankaFormated>
  <DomainObject.Predmet.ProtustrankaFormatedOIB>
    <izvorni_sadrzaj>  FUROR, društvo s ograničenom odgovornošću za trgovinu i usluge, OIB 43542341057</izvorni_sadrzaj>
    <derivirana_varijabla naziv="DomainObject.Predmet.ProtustrankaFormatedOIB_1">  FUROR, društvo s ograničenom odgovornošću za trgovinu i usluge, OIB 43542341057</derivirana_varijabla>
  </DomainObject.Predmet.ProtustrankaFormatedOIB>
  <DomainObject.Predmet.ProtustrankaFormatedWithAdress>
    <izvorni_sadrzaj> FUROR, društvo s ograničenom odgovornošću za trgovinu i usluge, Fra Rajmonda Rudeža 1, 21260 Imotski</izvorni_sadrzaj>
    <derivirana_varijabla naziv="DomainObject.Predmet.ProtustrankaFormatedWithAdress_1"> FUROR, društvo s ograničenom odgovornošću za trgovinu i usluge, Fra Rajmonda Rudeža 1, 21260 Imotski</derivirana_varijabla>
  </DomainObject.Predmet.ProtustrankaFormatedWithAdress>
  <DomainObject.Predmet.ProtustrankaFormatedWithAdressOIB>
    <izvorni_sadrzaj> FUROR, društvo s ograničenom odgovornošću za trgovinu i usluge, OIB 43542341057, Fra Rajmonda Rudeža 1, 21260 Imotski</izvorni_sadrzaj>
    <derivirana_varijabla naziv="DomainObject.Predmet.ProtustrankaFormatedWithAdressOIB_1"> FUROR, društvo s ograničenom odgovornošću za trgovinu i usluge, OIB 43542341057, Fra Rajmonda Rudeža 1, 21260 Imotski</derivirana_varijabla>
  </DomainObject.Predmet.ProtustrankaFormatedWithAdressOIB>
  <DomainObject.Predmet.ProtustrankaWithAdress>
    <izvorni_sadrzaj>FUROR, društvo s ograničenom odgovornošću za trgovinu i usluge Fra Rajmonda Rudeža 1, 21260 Imotski</izvorni_sadrzaj>
    <derivirana_varijabla naziv="DomainObject.Predmet.ProtustrankaWithAdress_1">FUROR, društvo s ograničenom odgovornošću za trgovinu i usluge Fra Rajmonda Rudeža 1, 21260 Imotski</derivirana_varijabla>
  </DomainObject.Predmet.ProtustrankaWithAdress>
  <DomainObject.Predmet.ProtustrankaWithAdressOIB>
    <izvorni_sadrzaj>FUROR, društvo s ograničenom odgovornošću za trgovinu i usluge, OIB 43542341057, Fra Rajmonda Rudeža 1, 21260 Imotski</izvorni_sadrzaj>
    <derivirana_varijabla naziv="DomainObject.Predmet.ProtustrankaWithAdressOIB_1">FUROR, društvo s ograničenom odgovornošću za trgovinu i usluge, OIB 43542341057, Fra Rajmonda Rudeža 1, 21260 Imotski</derivirana_varijabla>
  </DomainObject.Predmet.ProtustrankaWithAdressOIB>
  <DomainObject.Predmet.ProtustrankaNazivFormated>
    <izvorni_sadrzaj>FUROR, društvo s ograničenom odgovornošću za trgovinu i usluge</izvorni_sadrzaj>
    <derivirana_varijabla naziv="DomainObject.Predmet.ProtustrankaNazivFormated_1">FUROR, društvo s ograničenom odgovornošću za trgovinu i usluge</derivirana_varijabla>
  </DomainObject.Predmet.ProtustrankaNazivFormated>
  <DomainObject.Predmet.ProtustrankaNazivFormatedOIB>
    <izvorni_sadrzaj>FUROR, društvo s ograničenom odgovornošću za trgovinu i usluge, OIB 43542341057</izvorni_sadrzaj>
    <derivirana_varijabla naziv="DomainObject.Predmet.ProtustrankaNazivFormatedOIB_1">FUROR, društvo s ograničenom odgovornošću za trgovinu i usluge, OIB 43542341057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70480.86</izvorni_sadrzaj>
    <derivirana_varijabla naziv="DomainObject.Predmet.TrenutnaVrijednost_1">70480.86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FUROR, društvo s ograničenom odgovornošću za trgovinu i usluge</item>
    </izvorni_sadrzaj>
    <derivirana_varijabla naziv="DomainObject.Predmet.ProtuStrankaListFormated_1">
      <item>FUROR, društvo s ograničenom odgovornošću za trgovinu i usluge</item>
    </derivirana_varijabla>
  </DomainObject.Predmet.ProtuStrankaListFormated>
  <DomainObject.Predmet.ProtuStrankaListFormatedOIB>
    <izvorni_sadrzaj>
      <item>FUROR, društvo s ograničenom odgovornošću za trgovinu i usluge, OIB 43542341057</item>
    </izvorni_sadrzaj>
    <derivirana_varijabla naziv="DomainObject.Predmet.ProtuStrankaListFormatedOIB_1">
      <item>FUROR, društvo s ograničenom odgovornošću za trgovinu i usluge, OIB 43542341057</item>
    </derivirana_varijabla>
  </DomainObject.Predmet.ProtuStrankaListFormatedOIB>
  <DomainObject.Predmet.ProtuStrankaListFormatedWithAdress>
    <izvorni_sadrzaj>
      <item>FUROR, društvo s ograničenom odgovornošću za trgovinu i usluge, Fra Rajmonda Rudeža 1, 21260 Imotski</item>
    </izvorni_sadrzaj>
    <derivirana_varijabla naziv="DomainObject.Predmet.ProtuStrankaListFormatedWithAdress_1">
      <item>FUROR, društvo s ograničenom odgovornošću za trgovinu i usluge, Fra Rajmonda Rudeža 1, 21260 Imotski</item>
    </derivirana_varijabla>
  </DomainObject.Predmet.ProtuStrankaListFormatedWithAdress>
  <DomainObject.Predmet.ProtuStrankaListFormatedWithAdressOIB>
    <izvorni_sadrzaj>
      <item>FUROR, društvo s ograničenom odgovornošću za trgovinu i usluge, OIB 43542341057, Fra Rajmonda Rudeža 1, 21260 Imotski</item>
    </izvorni_sadrzaj>
    <derivirana_varijabla naziv="DomainObject.Predmet.ProtuStrankaListFormatedWithAdressOIB_1">
      <item>FUROR, društvo s ograničenom odgovornošću za trgovinu i usluge, OIB 43542341057, Fra Rajmonda Rudeža 1, 21260 Imotski</item>
    </derivirana_varijabla>
  </DomainObject.Predmet.ProtuStrankaListFormatedWithAdressOIB>
  <DomainObject.Predmet.ProtuStrankaListNazivFormated>
    <izvorni_sadrzaj>
      <item>FUROR, društvo s ograničenom odgovornošću za trgovinu i usluge</item>
    </izvorni_sadrzaj>
    <derivirana_varijabla naziv="DomainObject.Predmet.ProtuStrankaListNazivFormated_1">
      <item>FUROR, društvo s ograničenom odgovornošću za trgovinu i usluge</item>
    </derivirana_varijabla>
  </DomainObject.Predmet.ProtuStrankaListNazivFormated>
  <DomainObject.Predmet.ProtuStrankaListNazivFormatedOIB>
    <izvorni_sadrzaj>
      <item>FUROR, društvo s ograničenom odgovornošću za trgovinu i usluge, OIB 43542341057</item>
    </izvorni_sadrzaj>
    <derivirana_varijabla naziv="DomainObject.Predmet.ProtuStrankaListNazivFormatedOIB_1">
      <item>FUROR, društvo s ograničenom odgovornošću za trgovinu i usluge, OIB 43542341057</item>
    </derivirana_varijabla>
  </DomainObject.Predmet.ProtuStrankaListNazivFormatedOIB>
  <DomainObject.Predmet.OstaliListFormated>
    <izvorni_sadrzaj>
      <item>Ilija Marušić</item>
    </izvorni_sadrzaj>
    <derivirana_varijabla naziv="DomainObject.Predmet.OstaliListFormated_1">
      <item>Ilija Marušić</item>
    </derivirana_varijabla>
  </DomainObject.Predmet.OstaliListFormated>
  <DomainObject.Predmet.OstaliListFormatedOIB>
    <izvorni_sadrzaj>
      <item>Ilija Marušić, OIB 99028808966</item>
    </izvorni_sadrzaj>
    <derivirana_varijabla naziv="DomainObject.Predmet.OstaliListFormatedOIB_1">
      <item>Ilija Marušić, OIB 99028808966</item>
    </derivirana_varijabla>
  </DomainObject.Predmet.OstaliListFormatedOIB>
  <DomainObject.Predmet.OstaliListFormatedWithAdress>
    <izvorni_sadrzaj>
      <item>Ilija Marušić, Put Za Mostar 0, Čitluk</item>
    </izvorni_sadrzaj>
    <derivirana_varijabla naziv="DomainObject.Predmet.OstaliListFormatedWithAdress_1">
      <item>Ilija Marušić, Put Za Mostar 0, Čitluk</item>
    </derivirana_varijabla>
  </DomainObject.Predmet.OstaliListFormatedWithAdress>
  <DomainObject.Predmet.OstaliListFormatedWithAdressOIB>
    <izvorni_sadrzaj>
      <item>Ilija Marušić, OIB 99028808966, Put Za Mostar 0, Čitluk</item>
    </izvorni_sadrzaj>
    <derivirana_varijabla naziv="DomainObject.Predmet.OstaliListFormatedWithAdressOIB_1">
      <item>Ilija Marušić, OIB 99028808966, Put Za Mostar 0, Čitluk</item>
    </derivirana_varijabla>
  </DomainObject.Predmet.OstaliListFormatedWithAdressOIB>
  <DomainObject.Predmet.OstaliListNazivFormated>
    <izvorni_sadrzaj>
      <item>Ilija Marušić</item>
    </izvorni_sadrzaj>
    <derivirana_varijabla naziv="DomainObject.Predmet.OstaliListNazivFormated_1">
      <item>Ilija Marušić</item>
    </derivirana_varijabla>
  </DomainObject.Predmet.OstaliListNazivFormated>
  <DomainObject.Predmet.OstaliListNazivFormatedOIB>
    <izvorni_sadrzaj>
      <item>Ilija Marušić, OIB 99028808966</item>
    </izvorni_sadrzaj>
    <derivirana_varijabla naziv="DomainObject.Predmet.OstaliListNazivFormatedOIB_1">
      <item>Ilija Marušić, OIB 99028808966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FUROR, društvo s ograničenom odgovornošću za trgovinu i usluge</izvorni_sadrzaj>
    <derivirana_varijabla naziv="DomainObject.Predmet.ProtustrankaIDrugi_1">FUROR,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FUROR, društvo s ograničenom odgovornošću za trgovinu i usluge, OIB 43542341057, Fra Rajmonda Rudeža 1, 21260 Imotski</izvorni_sadrzaj>
    <derivirana_varijabla naziv="DomainObject.Predmet.ProtustrankaIDrugiAdressOIB_1">FUROR, društvo s ograničenom odgovornošću za trgovinu i usluge, OIB 43542341057, Fra 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FUROR, društvo s ograničenom odgovornošću za trgovinu i usluge</item>
      <item>FINANCIJSKA AGENCIJA, RC SPLIT</item>
      <item>Ilija Marušić</item>
    </izvorni_sadrzaj>
    <derivirana_varijabla naziv="DomainObject.Predmet.SudioniciListNaziv_1">
      <item>FUROR, društvo s ograničenom odgovornošću za trgovinu i usluge</item>
      <item>FINANCIJSKA AGENCIJA, RC SPLIT</item>
      <item>Ilija Marušić</item>
    </derivirana_varijabla>
  </DomainObject.Predmet.SudioniciListNaziv>
  <DomainObject.Predmet.SudioniciListAdressOIB>
    <izvorni_sadrzaj>
      <item>FUROR, društvo s ograničenom odgovornošću za trgovinu i usluge, OIB 43542341057, Fra Rajmonda Rudeža 1,21260 Imotski</item>
      <item>FINANCIJSKA AGENCIJA, RC SPLIT, OIB 85821130368, Mažuranićevo šetalište 24 b,21000 Split</item>
      <item>Ilija Marušić, OIB 99028808966, Put Za Mostar 0,Čitluk</item>
    </izvorni_sadrzaj>
    <derivirana_varijabla naziv="DomainObject.Predmet.SudioniciListAdressOIB_1">
      <item>FUROR, društvo s ograničenom odgovornošću za trgovinu i usluge, OIB 43542341057, Fra Rajmonda Rudeža 1,21260 Imotski</item>
      <item>FINANCIJSKA AGENCIJA, RC SPLIT, OIB 85821130368, Mažuranićevo šetalište 24 b,21000 Split</item>
      <item>Ilija Marušić, OIB 99028808966, Put Za Mostar 0,Čitluk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43542341057</item>
      <item>, OIB 85821130368</item>
      <item>, OIB 99028808966</item>
    </izvorni_sadrzaj>
    <derivirana_varijabla naziv="DomainObject.Predmet.SudioniciListNazivOIB_1">
      <item>, OIB 43542341057</item>
      <item>, OIB 85821130368</item>
      <item>, OIB 99028808966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717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2017-05-09T06:20:00Z</dcterms:created>
  <dc:creator>nmarunica</dc:creator>
  <cp:lastModifiedBy>Ana Golub Gruić</cp:lastModifiedBy>
  <cp:lastPrinted>2017-05-09T06:20:00Z</cp:lastPrinted>
  <dcterms:modified xmlns:xsi="http://www.w3.org/2001/XMLSchema-instance" xsi:type="dcterms:W3CDTF">2017-05-09T07:30:00Z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