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75e2" w14:paraId="85d75e2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A3551F">
        <w:t>1657</w:t>
      </w:r>
      <w:r w:rsidR="0072710A">
        <w:t>/</w:t>
      </w:r>
      <w:r>
        <w:t>17</w:t>
      </w:r>
      <w:r w:rsidR="0072710A">
        <w:t>-</w:t>
      </w:r>
      <w:r w:rsidR="00A3551F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A3551F" w:rsidRPr="00F53228">
        <w:t>Fond za zaštitu okoliša i</w:t>
      </w:r>
      <w:r w:rsidR="00A3551F">
        <w:t xml:space="preserve"> energetsku učinkovitost Zagreb, Radnička cesta 80, OIB: 85828625994</w:t>
      </w:r>
      <w:r w:rsidR="00F24BBF" w:rsidRPr="00810FE8">
        <w:t xml:space="preserve">, za otvaranje stečajnog  postupka nad dužnikom </w:t>
      </w:r>
      <w:r w:rsidR="00A3551F">
        <w:t>ATOMIK AS društvo s ograničenom odgovornošću za trgovinu i usluge Zagreb, Kopanička 10, MBS: 080578877, OIB: 28166957374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A3551F">
        <w:t>11</w:t>
      </w:r>
      <w:r w:rsidR="00015125">
        <w:t xml:space="preserve">. </w:t>
      </w:r>
      <w:r w:rsidR="00A3551F">
        <w:t>prosinca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A3551F">
        <w:t>ju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A3551F">
        <w:t>ci</w:t>
      </w:r>
      <w:r w:rsidR="005E5D90">
        <w:t xml:space="preserve"> </w:t>
      </w:r>
      <w:r w:rsidR="00253A6A">
        <w:t>dužnika</w:t>
      </w:r>
      <w:r w:rsidR="00A3551F">
        <w:t xml:space="preserve">: </w:t>
      </w:r>
      <w:r w:rsidR="00253A6A">
        <w:t xml:space="preserve"> </w:t>
      </w:r>
      <w:r w:rsidR="00A3551F" w:rsidRPr="00A3551F">
        <w:t xml:space="preserve">Željko Trgovac, OIB: 06546117356, Zagreb, Kopanička 10, Vlado Vlajić, OIB: 87695617642, Zagreb, Vile Velebita 11,. i Zoran Brkić, OIB: 93284584496, Zagreb, Novoselski odvojak VII. 12,  </w:t>
      </w:r>
      <w:r w:rsidR="00C34EAB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A3551F">
        <w:t>1657</w:t>
      </w:r>
      <w:r w:rsidR="00CA484B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A3551F">
        <w:t>ATOMIK AS društvo s ograničenom odgovornošću za trgovinu i usluge Zagreb, Kopanička 10, MBS: 080578877, OIB: 28166957374</w:t>
      </w:r>
      <w:r w:rsidR="00D249AC">
        <w:t xml:space="preserve">, te dodatni iznos predujma u iznosu od </w:t>
      </w:r>
      <w:r w:rsidR="00A3551F">
        <w:t>4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A3551F">
        <w:t>1657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  <w:r w:rsidR="00A3551F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>zakonski zastupni</w:t>
      </w:r>
      <w:r w:rsidR="00A3551F">
        <w:t>ci</w:t>
      </w:r>
      <w:r w:rsidR="0072710A">
        <w:t xml:space="preserve"> dužnika</w:t>
      </w:r>
      <w:r w:rsidR="00A3551F">
        <w:t xml:space="preserve">:  </w:t>
      </w:r>
      <w:r w:rsidR="00A3551F" w:rsidRPr="00A3551F">
        <w:t>Željko Trgovac, OIB: 06546117356, Zagreb, Kopanička 10, Vlado Vlajić, OIB: 87695617642, Zagreb, Vile Velebita 11,. i Zoran Brkić, OIB: 93284584496, Zagreb, Novoselski odvojak VII. 12</w:t>
      </w:r>
      <w:r w:rsidR="00710E12">
        <w:t xml:space="preserve"> </w:t>
      </w:r>
      <w:r w:rsidR="005E5D90">
        <w:t>ne plat</w:t>
      </w:r>
      <w:r w:rsidR="00A3551F">
        <w:t>e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A3551F" w:rsidP="00A3551F" w:rsidR="00A3551F">
      <w:pPr>
        <w:jc w:val="right"/>
      </w:pPr>
      <w:r>
        <w:t>6 St-1657/17-7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3551F">
        <w:t>11</w:t>
      </w:r>
      <w:r w:rsidR="005E5D90">
        <w:t xml:space="preserve">. </w:t>
      </w:r>
      <w:r w:rsidR="00A3551F">
        <w:t>prosinca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A3551F" w:rsidP="00A3551F" w:rsidR="00A3551F">
      <w:pPr>
        <w:numPr>
          <w:ilvl w:val="0"/>
          <w:numId w:val="6"/>
        </w:numPr>
        <w:jc w:val="both"/>
      </w:pPr>
      <w:r w:rsidRPr="00A3551F">
        <w:t xml:space="preserve">Željko Trgovac, Zagreb, Kopanička 10, </w:t>
      </w:r>
    </w:p>
    <w:p w:rsidRDefault="00A3551F" w:rsidP="00A3551F" w:rsidR="00A3551F">
      <w:pPr>
        <w:numPr>
          <w:ilvl w:val="0"/>
          <w:numId w:val="6"/>
        </w:numPr>
        <w:jc w:val="both"/>
      </w:pPr>
      <w:r w:rsidRPr="00A3551F">
        <w:t>Vlado Vlajić,  Zagreb, Vile Velebita 11,.</w:t>
      </w:r>
    </w:p>
    <w:p w:rsidRDefault="00A3551F" w:rsidP="00A3551F" w:rsidR="00A3551F">
      <w:pPr>
        <w:numPr>
          <w:ilvl w:val="0"/>
          <w:numId w:val="6"/>
        </w:numPr>
        <w:jc w:val="both"/>
      </w:pPr>
      <w:r w:rsidRPr="00A3551F">
        <w:t>Zoran Brkić, Zagreb, Novoselski odvojak VII. 12</w:t>
      </w:r>
    </w:p>
    <w:p w:rsidRDefault="00F81165" w:rsidP="00A3551F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10E12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A3551F">
        <w:t>14</w:t>
      </w:r>
      <w:r>
        <w:t>/</w:t>
      </w:r>
      <w:r w:rsidR="00A3551F">
        <w:t>2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B6C" w:rsidR="00E75B6C">
      <w:r>
        <w:separator/>
      </w:r>
    </w:p>
  </w:endnote>
  <w:endnote w:id="0" w:type="continuationSeparator">
    <w:p w:rsidRDefault="00E75B6C" w:rsidR="00E75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B6C" w:rsidR="00E75B6C">
      <w:r>
        <w:separator/>
      </w:r>
    </w:p>
  </w:footnote>
  <w:footnote w:id="0" w:type="continuationSeparator">
    <w:p w:rsidRDefault="00E75B6C" w:rsidR="00E75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5CF9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17174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4F3BD1"/>
    <w:rsid w:val="00500707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3551F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D2AF0"/>
    <w:rsid w:val="00BF7940"/>
    <w:rsid w:val="00C15361"/>
    <w:rsid w:val="00C26291"/>
    <w:rsid w:val="00C34EAB"/>
    <w:rsid w:val="00C3548B"/>
    <w:rsid w:val="00C9197B"/>
    <w:rsid w:val="00C942DF"/>
    <w:rsid w:val="00CA484B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1A2F"/>
    <w:rsid w:val="00E12525"/>
    <w:rsid w:val="00E1321F"/>
    <w:rsid w:val="00E17696"/>
    <w:rsid w:val="00E33E37"/>
    <w:rsid w:val="00E430E2"/>
    <w:rsid w:val="00E55AA4"/>
    <w:rsid w:val="00E73CF8"/>
    <w:rsid w:val="00E75B6C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13E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71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7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71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7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St-1657/2017</izvorni_sadrzaj>
    <derivirana_varijabla naziv="DomainObject.Predmet.OznakaBroj_1">St-1657/2017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ATOMIK AS društvo s ograničenom odgovornošću za trgovinu i usluge</izvorni_sadrzaj>
    <derivirana_varijabla naziv="DomainObject.Predmet.ProtustrankaFormated_1">  ATOMIK AS društvo s ograničenom odgovornošću za trgovinu i usluge</derivirana_varijabla>
  </DomainObject.Predmet.ProtustrankaFormated>
  <DomainObject.Predmet.ProtustrankaFormatedOIB>
    <izvorni_sadrzaj>  ATOMIK AS društvo s ograničenom odgovornošću za trgovinu i usluge, OIB 28166957374</izvorni_sadrzaj>
    <derivirana_varijabla naziv="DomainObject.Predmet.ProtustrankaFormatedOIB_1">  ATOMIK AS društvo s ograničenom odgovornošću za trgovinu i usluge, OIB 28166957374</derivirana_varijabla>
  </DomainObject.Predmet.ProtustrankaFormatedOIB>
  <DomainObject.Predmet.ProtustrankaFormatedWithAdress>
    <izvorni_sadrzaj> ATOMIK AS društvo s ograničenom odgovornošću za trgovinu i usluge, Kopanička 10, 10000 Zagreb</izvorni_sadrzaj>
    <derivirana_varijabla naziv="DomainObject.Predmet.ProtustrankaFormatedWithAdress_1"> ATOMIK AS društvo s ograničenom odgovornošću za trgovinu i usluge, Kopanička 10, 10000 Zagreb</derivirana_varijabla>
  </DomainObject.Predmet.ProtustrankaFormatedWithAdress>
  <DomainObject.Predmet.ProtustrankaFormatedWithAdressOIB>
    <izvorni_sadrzaj> ATOMIK AS društvo s ograničenom odgovornošću za trgovinu i usluge, OIB 28166957374, Kopanička 10, 10000 Zagreb</izvorni_sadrzaj>
    <derivirana_varijabla naziv="DomainObject.Predmet.ProtustrankaFormatedWithAdressOIB_1"> ATOMIK AS društvo s ograničenom odgovornošću za trgovinu i usluge, OIB 28166957374, Kopanička 10, 10000 Zagreb</derivirana_varijabla>
  </DomainObject.Predmet.ProtustrankaFormatedWithAdressOIB>
  <DomainObject.Predmet.ProtustrankaWithAdress>
    <izvorni_sadrzaj>ATOMIK AS društvo s ograničenom odgovornošću za trgovinu i usluge Kopanička 10, 10000 Zagreb</izvorni_sadrzaj>
    <derivirana_varijabla naziv="DomainObject.Predmet.ProtustrankaWithAdress_1">ATOMIK AS društvo s ograničenom odgovornošću za trgovinu i usluge Kopanička 10, 10000 Zagreb</derivirana_varijabla>
  </DomainObject.Predmet.ProtustrankaWithAdress>
  <DomainObject.Predmet.ProtustrankaWithAdressOIB>
    <izvorni_sadrzaj>ATOMIK AS društvo s ograničenom odgovornošću za trgovinu i usluge, OIB 28166957374, Kopanička 10, 10000 Zagreb</izvorni_sadrzaj>
    <derivirana_varijabla naziv="DomainObject.Predmet.ProtustrankaWithAdressOIB_1">ATOMIK AS društvo s ograničenom odgovornošću za trgovinu i usluge, OIB 28166957374, Kopanička 10, 10000 Zagreb</derivirana_varijabla>
  </DomainObject.Predmet.ProtustrankaWithAdressOIB>
  <DomainObject.Predmet.ProtustrankaNazivFormated>
    <izvorni_sadrzaj>ATOMIK AS društvo s ograničenom odgovornošću za trgovinu i usluge</izvorni_sadrzaj>
    <derivirana_varijabla naziv="DomainObject.Predmet.ProtustrankaNazivFormated_1">ATOMIK AS društvo s ograničenom odgovornošću za trgovinu i usluge</derivirana_varijabla>
  </DomainObject.Predmet.ProtustrankaNazivFormated>
  <DomainObject.Predmet.ProtustrankaNazivFormatedOIB>
    <izvorni_sadrzaj>ATOMIK AS društvo s ograničenom odgovornošću za trgovinu i usluge, OIB 28166957374</izvorni_sadrzaj>
    <derivirana_varijabla naziv="DomainObject.Predmet.ProtustrankaNazivFormatedOIB_1">ATOMIK AS društvo s ograničenom odgovornošću za trgovinu i usluge, OIB 28166957374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ATOMIK AS društvo s ograničenom odgovornošću za trgovinu i usluge</item>
    </izvorni_sadrzaj>
    <derivirana_varijabla naziv="DomainObject.Predmet.ProtuStrankaListFormated_1">
      <item>ATOMIK AS društvo s ograničenom odgovornošću za trgovinu i usluge</item>
    </derivirana_varijabla>
  </DomainObject.Predmet.ProtuStrankaListFormated>
  <DomainObject.Predmet.ProtuStrankaListFormatedOIB>
    <izvorni_sadrzaj>
      <item>ATOMIK AS društvo s ograničenom odgovornošću za trgovinu i usluge, OIB 28166957374</item>
    </izvorni_sadrzaj>
    <derivirana_varijabla naziv="DomainObject.Predmet.ProtuStrankaListFormatedOIB_1">
      <item>ATOMIK AS društvo s ograničenom odgovornošću za trgovinu i usluge, OIB 28166957374</item>
    </derivirana_varijabla>
  </DomainObject.Predmet.ProtuStrankaListFormatedOIB>
  <DomainObject.Predmet.ProtuStrankaListFormatedWithAdress>
    <izvorni_sadrzaj>
      <item>ATOMIK AS društvo s ograničenom odgovornošću za trgovinu i usluge, Kopanička 10, 10000 Zagreb</item>
    </izvorni_sadrzaj>
    <derivirana_varijabla naziv="DomainObject.Predmet.ProtuStrankaListFormatedWithAdress_1">
      <item>ATOMIK AS društvo s ograničenom odgovornošću za trgovinu i usluge, Kopanička 10, 10000 Zagreb</item>
    </derivirana_varijabla>
  </DomainObject.Predmet.ProtuStrankaListFormatedWithAdress>
  <DomainObject.Predmet.ProtuStrankaListFormatedWithAdressOIB>
    <izvorni_sadrzaj>
      <item>ATOMIK AS društvo s ograničenom odgovornošću za trgovinu i usluge, OIB 28166957374, Kopanička 10, 10000 Zagreb</item>
    </izvorni_sadrzaj>
    <derivirana_varijabla naziv="DomainObject.Predmet.ProtuStrankaListFormatedWithAdressOIB_1">
      <item>ATOMIK AS društvo s ograničenom odgovornošću za trgovinu i usluge, OIB 28166957374, Kopanička 10, 10000 Zagreb</item>
    </derivirana_varijabla>
  </DomainObject.Predmet.ProtuStrankaListFormatedWithAdressOIB>
  <DomainObject.Predmet.ProtuStrankaListNazivFormated>
    <izvorni_sadrzaj>
      <item>ATOMIK AS društvo s ograničenom odgovornošću za trgovinu i usluge</item>
    </izvorni_sadrzaj>
    <derivirana_varijabla naziv="DomainObject.Predmet.ProtuStrankaListNazivFormated_1">
      <item>ATOMIK AS društvo s ograničenom odgovornošću za trgovinu i usluge</item>
    </derivirana_varijabla>
  </DomainObject.Predmet.ProtuStrankaListNazivFormated>
  <DomainObject.Predmet.ProtuStrankaListNazivFormatedOIB>
    <izvorni_sadrzaj>
      <item>ATOMIK AS društvo s ograničenom odgovornošću za trgovinu i usluge, OIB 28166957374</item>
    </izvorni_sadrzaj>
    <derivirana_varijabla naziv="DomainObject.Predmet.ProtuStrankaListNazivFormatedOIB_1">
      <item>ATOMIK AS društvo s ograničenom odgovornošću za trgovinu i usluge, OIB 28166957374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ATOMIK AS društvo s ograničenom odgovornošću za trgovinu i usluge</izvorni_sadrzaj>
    <derivirana_varijabla naziv="DomainObject.Predmet.ProtustrankaIDrugi_1">ATOMIK AS društvo s ograničenom odgovornošću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ATOMIK AS društvo s ograničenom odgovornošću za trgovinu i usluge, OIB 28166957374, Kopanička 10, 10000 Zagreb</izvorni_sadrzaj>
    <derivirana_varijabla naziv="DomainObject.Predmet.ProtustrankaIDrugiAdressOIB_1">ATOMIK AS društvo s ograničenom odgovornošću za trgovinu i usluge, OIB 28166957374, Kopanička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ATOMIK AS društvo s ograničenom odgovornošću za trgovinu i usluge</item>
      <item>Fond za zaštitu okoliša i energetsku učinkovitost</item>
    </izvorni_sadrzaj>
    <derivirana_varijabla naziv="DomainObject.Predmet.SudioniciListNaziv_1">
      <item>ATOMIK AS društvo s ograničenom odgovornošću za trgovinu i usluge</item>
      <item>Fond za zaštitu okoliša i energetsku učinkovitost</item>
    </derivirana_varijabla>
  </DomainObject.Predmet.SudioniciListNaziv>
  <DomainObject.Predmet.SudioniciListAdressOIB>
    <izvorni_sadrzaj>
      <item>ATOMIK AS društvo s ograničenom odgovornošću za trgovinu i usluge, OIB 28166957374, Kopanička 10,10000 Zagreb</item>
      <item>Fond za zaštitu okoliša i energetsku učinkovitost, OIB 85828625994, Radnička cesta 80,10000 Zagreb</item>
    </izvorni_sadrzaj>
    <derivirana_varijabla naziv="DomainObject.Predmet.SudioniciListAdressOIB_1">
      <item>ATOMIK AS društvo s ograničenom odgovornošću za trgovinu i usluge, OIB 28166957374, Kopanička 10,10000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28166957374</item>
      <item>, OIB 85828625994</item>
    </izvorni_sadrzaj>
    <derivirana_varijabla naziv="DomainObject.Predmet.SudioniciListNazivOIB_1">
      <item>, OIB 28166957374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D6904-296E-4D11-89AB-950EDDD59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2365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2017-12-11T12:40:00Z</dcterms:created>
  <dc:creator>hermanj</dc:creator>
  <cp:lastModifiedBy>Snježana Markotić Jurić</cp:lastModifiedBy>
  <cp:lastPrinted>2017-12-11T12:40:00Z</cp:lastPrinted>
  <dcterms:modified xmlns:xsi="http://www.w3.org/2001/XMLSchema-instance" xsi:type="dcterms:W3CDTF">2017-12-11T12:42:00Z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