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2f90" w14:paraId="c812f9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2E6F" w:rsidP="00532E6F" w:rsidR="00532E6F" w:rsidRPr="00532E6F">
      <w:pPr>
        <w:spacing w:after="0"/>
        <w:rPr>
          <w:rFonts w:cs="Times New Roman" w:eastAsia="Calibri"/>
          <w:szCs w:val="22"/>
        </w:rPr>
      </w:pPr>
      <w:r w:rsidRPr="00532E6F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532E6F">
        <w:rPr>
          <w:rFonts w:cs="Times New Roman" w:eastAsia="Calibri"/>
          <w:szCs w:val="22"/>
        </w:rPr>
        <w:t>roj: 14. St-635/2018-4</w:t>
      </w:r>
    </w:p>
    <w:p w:rsidRDefault="00532E6F" w:rsidP="00532E6F" w:rsidR="00532E6F" w:rsidRPr="00532E6F">
      <w:pPr>
        <w:spacing w:after="0"/>
        <w:rPr>
          <w:rFonts w:cs="Times New Roman" w:eastAsia="Calibri"/>
          <w:szCs w:val="22"/>
        </w:rPr>
      </w:pPr>
      <w:r w:rsidRPr="00532E6F">
        <w:rPr>
          <w:rFonts w:cs="Times New Roman" w:eastAsia="Calibri"/>
          <w:bCs/>
          <w:szCs w:val="22"/>
        </w:rPr>
        <w:t xml:space="preserve">  TRGOVAČKI SUD U SPLITU</w:t>
      </w:r>
      <w:r w:rsidRPr="00532E6F">
        <w:rPr>
          <w:rFonts w:cs="Times New Roman" w:eastAsia="Calibri"/>
          <w:szCs w:val="22"/>
        </w:rPr>
        <w:t xml:space="preserve">                                              </w:t>
      </w:r>
    </w:p>
    <w:p w:rsidRDefault="00532E6F" w:rsidP="00532E6F" w:rsidR="00532E6F" w:rsidRPr="00532E6F">
      <w:pPr>
        <w:spacing w:after="0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 xml:space="preserve"> Sukoišanska 6. - 21 000  S P L I T</w:t>
      </w: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jc w:val="center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>R E P U B L I K A  H R V A T S K A</w:t>
      </w:r>
    </w:p>
    <w:p w:rsidRDefault="00532E6F" w:rsidP="00532E6F" w:rsidR="00532E6F" w:rsidRPr="00532E6F">
      <w:pPr>
        <w:spacing w:after="0"/>
        <w:jc w:val="center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jc w:val="center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>Z A K L J U Č A K</w:t>
      </w:r>
    </w:p>
    <w:p w:rsidRDefault="00532E6F" w:rsidP="00532E6F" w:rsidR="00532E6F" w:rsidRPr="00532E6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32E6F" w:rsidP="00532E6F" w:rsidR="00532E6F" w:rsidRPr="00532E6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  <w:r w:rsidRPr="00532E6F">
        <w:rPr>
          <w:rFonts w:cs="Times New Roman" w:eastAsia="Calibri"/>
          <w:b/>
          <w:szCs w:val="22"/>
        </w:rPr>
        <w:tab/>
      </w:r>
      <w:r w:rsidRPr="00532E6F">
        <w:rPr>
          <w:rFonts w:cs="Times New Roman" w:eastAsia="Calibri"/>
          <w:szCs w:val="22"/>
        </w:rPr>
        <w:t>Trgovački sud u Splitu, po sudcu Jozi Ćaleti, u stečajnom postupku nad stečajnim Dužnikom: HVIMAK – MAKARSKA, društvo s ograničenom odgovornošću za trgovinu, ugostiteljstvo i turizam, Makarska, Podgorske skale 2/c, OIB: 71304552104</w:t>
      </w:r>
      <w:r w:rsidRPr="00532E6F">
        <w:rPr>
          <w:rFonts w:cs="Times New Roman" w:eastAsia="Calibri"/>
          <w:szCs w:val="22"/>
          <w:lang w:val="en-US"/>
        </w:rPr>
        <w:t>,</w:t>
      </w:r>
      <w:r w:rsidRPr="00532E6F">
        <w:rPr>
          <w:rFonts w:cs="Times New Roman" w:eastAsia="Calibri"/>
          <w:szCs w:val="22"/>
        </w:rPr>
        <w:t xml:space="preserve"> 17. listopada 2018. </w:t>
      </w: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jc w:val="center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>z a k lj u č i o    j e</w:t>
      </w: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b/>
          <w:szCs w:val="20"/>
        </w:rPr>
      </w:pP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ab/>
        <w:t>Poziva se Ivan Ravlić, iz Makarske, Zrinsko-Frankopanska 27, OIB: 45204509910,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532E6F" w:rsidP="00532E6F" w:rsidR="00532E6F" w:rsidRPr="00532E6F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ab/>
      </w:r>
    </w:p>
    <w:p w:rsidRDefault="00532E6F" w:rsidP="00532E6F" w:rsidR="00532E6F" w:rsidRPr="00532E6F">
      <w:pPr>
        <w:spacing w:after="0"/>
        <w:jc w:val="center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>Split, 17. listopada 2018.</w:t>
      </w: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32E6F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532E6F">
        <w:rPr>
          <w:rFonts w:cs="Times New Roman" w:eastAsia="Calibri"/>
          <w:szCs w:val="22"/>
          <w:lang w:val="en-US"/>
        </w:rPr>
        <w:t>SUDAC</w:t>
      </w:r>
    </w:p>
    <w:p w:rsidRDefault="00532E6F" w:rsidP="00532E6F" w:rsidR="00532E6F" w:rsidRPr="00532E6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532E6F" w:rsidP="00532E6F" w:rsidR="00532E6F" w:rsidRPr="00532E6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32E6F">
        <w:rPr>
          <w:rFonts w:cs="Times New Roman" w:eastAsia="Calibri"/>
          <w:szCs w:val="22"/>
          <w:lang w:val="en-US"/>
        </w:rPr>
        <w:t>Jozo Ćaleta, v.r.</w:t>
      </w:r>
    </w:p>
    <w:p w:rsidRDefault="00532E6F" w:rsidP="00532E6F" w:rsidR="00532E6F" w:rsidRPr="00532E6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32E6F">
        <w:rPr>
          <w:rFonts w:cs="Times New Roman" w:eastAsia="Calibri"/>
          <w:szCs w:val="22"/>
          <w:lang w:val="en-US"/>
        </w:rPr>
        <w:t>za točnost otpravka-ovlašteni službenik</w:t>
      </w:r>
    </w:p>
    <w:p w:rsidRDefault="00532E6F" w:rsidP="00532E6F" w:rsidR="00532E6F" w:rsidRPr="00532E6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32E6F">
        <w:rPr>
          <w:rFonts w:cs="Times New Roman" w:eastAsia="Calibri"/>
          <w:szCs w:val="22"/>
          <w:lang w:val="en-US"/>
        </w:rPr>
        <w:t>Vesna Čargo</w:t>
      </w: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b/>
          <w:szCs w:val="22"/>
        </w:rPr>
      </w:pP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 xml:space="preserve">Pravna pouka: </w:t>
      </w:r>
    </w:p>
    <w:p w:rsidRDefault="00532E6F" w:rsidP="00532E6F" w:rsidR="00532E6F" w:rsidRPr="00532E6F">
      <w:pPr>
        <w:spacing w:after="0"/>
        <w:jc w:val="both"/>
        <w:rPr>
          <w:rFonts w:cs="Times New Roman" w:eastAsia="Calibri"/>
          <w:szCs w:val="22"/>
        </w:rPr>
      </w:pPr>
      <w:r w:rsidRPr="00532E6F">
        <w:rPr>
          <w:rFonts w:cs="Times New Roman" w:eastAsia="Calibri"/>
          <w:szCs w:val="22"/>
        </w:rPr>
        <w:t>Protiv ovog zaključka nije dopušten pravni lijek.</w:t>
      </w:r>
    </w:p>
    <w:p w:rsidRDefault="00532E6F" w:rsidP="00532E6F" w:rsidR="00532E6F" w:rsidRPr="00532E6F">
      <w:pPr>
        <w:spacing w:after="0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rPr>
          <w:rFonts w:cs="Times New Roman" w:eastAsia="Calibri"/>
          <w:szCs w:val="22"/>
        </w:rPr>
      </w:pPr>
    </w:p>
    <w:p w:rsidRDefault="00532E6F" w:rsidP="00532E6F" w:rsidR="00532E6F" w:rsidRPr="00532E6F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E6F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27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St-635/2018-4</izvorni_sadrzaj>
    <derivirana_varijabla naziv="DomainObject.Oznaka_1">St-635/2018-4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St-635/2018</izvorni_sadrzaj>
    <derivirana_varijabla naziv="DomainObject.Predmet.OznakaBroj_1">St-635/2018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HVIMAK - MAKARSKA, društvo s ograničenom odgovornošću za trgovinu, ugostiteljstvo i turizam</izvorni_sadrzaj>
    <derivirana_varijabla naziv="DomainObject.Predmet.ProtustrankaFormated_1">  HVIMAK - MAKARSKA, društvo s ograničenom odgovornošću za trgovinu, ugostiteljstvo i turizam</derivirana_varijabla>
  </DomainObject.Predmet.ProtustrankaFormated>
  <DomainObject.Predmet.ProtustrankaFormatedOIB>
    <izvorni_sadrzaj>  HVIMAK - MAKARSKA, društvo s ograničenom odgovornošću za trgovinu, ugostiteljstvo i turizam, OIB 71304552104</izvorni_sadrzaj>
    <derivirana_varijabla naziv="DomainObject.Predmet.ProtustrankaFormatedOIB_1">  HVIMAK - MAKARSKA, društvo s ograničenom odgovornošću za trgovinu, ugostiteljstvo i turizam, OIB 71304552104</derivirana_varijabla>
  </DomainObject.Predmet.ProtustrankaFormatedOIB>
  <DomainObject.Predmet.ProtustrankaFormatedWithAdress>
    <izvorni_sadrzaj> HVIMAK - MAKARSKA, društvo s ograničenom odgovornošću za trgovinu, ugostiteljstvo i turizam, Podgorske skale 2/c, 21300 Makarska</izvorni_sadrzaj>
    <derivirana_varijabla naziv="DomainObject.Predmet.ProtustrankaFormatedWithAdress_1"> HVIMAK - MAKARSKA, društvo s ograničenom odgovornošću za trgovinu, ugostiteljstvo i turizam, Podgorske skale 2/c, 21300 Makarska</derivirana_varijabla>
  </DomainObject.Predmet.ProtustrankaFormatedWithAdress>
  <DomainObject.Predmet.ProtustrankaFormatedWithAdressOIB>
    <izvorni_sadrzaj> HVIMAK - MAKARSKA, društvo s ograničenom odgovornošću za trgovinu, ugostiteljstvo i turizam, OIB 71304552104, Podgorske skale 2/c, 21300 Makarska</izvorni_sadrzaj>
    <derivirana_varijabla naziv="DomainObject.Predmet.ProtustrankaFormatedWithAdressOIB_1"> HVIMAK - MAKARSKA, društvo s ograničenom odgovornošću za trgovinu, ugostiteljstvo i turizam, OIB 71304552104, Podgorske skale 2/c, 21300 Makarska</derivirana_varijabla>
  </DomainObject.Predmet.ProtustrankaFormatedWithAdressOIB>
  <DomainObject.Predmet.ProtustrankaWithAdress>
    <izvorni_sadrzaj>HVIMAK - MAKARSKA, društvo s ograničenom odgovornošću za trgovinu, ugostiteljstvo i turizam Podgorske skale 2/c, 21300 Makarska</izvorni_sadrzaj>
    <derivirana_varijabla naziv="DomainObject.Predmet.ProtustrankaWithAdress_1">HVIMAK - MAKARSKA, društvo s ograničenom odgovornošću za trgovinu, ugostiteljstvo i turizam Podgorske skale 2/c, 21300 Makarska</derivirana_varijabla>
  </DomainObject.Predmet.ProtustrankaWithAdress>
  <DomainObject.Predmet.ProtustrankaWithAdressOIB>
    <izvorni_sadrzaj>HVIMAK - MAKARSKA, društvo s ograničenom odgovornošću za trgovinu, ugostiteljstvo i turizam, OIB 71304552104, Podgorske skale 2/c, 21300 Makarska</izvorni_sadrzaj>
    <derivirana_varijabla naziv="DomainObject.Predmet.ProtustrankaWithAdressOIB_1">HVIMAK - MAKARSKA, društvo s ograničenom odgovornošću za trgovinu, ugostiteljstvo i turizam, OIB 71304552104, Podgorske skale 2/c, 21300 Makarska</derivirana_varijabla>
  </DomainObject.Predmet.ProtustrankaWithAdressOIB>
  <DomainObject.Predmet.ProtustrankaNazivFormated>
    <izvorni_sadrzaj>HVIMAK - MAKARSKA, društvo s ograničenom odgovornošću za trgovinu, ugostiteljstvo i turizam</izvorni_sadrzaj>
    <derivirana_varijabla naziv="DomainObject.Predmet.ProtustrankaNazivFormated_1">HVIMAK - MAKARSKA, društvo s ograničenom odgovornošću za trgovinu, ugostiteljstvo i turizam</derivirana_varijabla>
  </DomainObject.Predmet.ProtustrankaNazivFormated>
  <DomainObject.Predmet.ProtustrankaNazivFormatedOIB>
    <izvorni_sadrzaj>HVIMAK - MAKARSKA, društvo s ograničenom odgovornošću za trgovinu, ugostiteljstvo i turizam, OIB 71304552104</izvorni_sadrzaj>
    <derivirana_varijabla naziv="DomainObject.Predmet.ProtustrankaNazivFormatedOIB_1">HVIMAK - MAKARSKA, društvo s ograničenom odgovornošću za trgovinu, ugostiteljstvo i turizam, OIB 71304552104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59755.95</izvorni_sadrzaj>
    <derivirana_varijabla naziv="DomainObject.Predmet.TrenutnaVrijednost_1">59755.95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HVIMAK - MAKARSKA, društvo s ograničenom odgovornošću za trgovinu, ugostiteljstvo i turizam</item>
    </izvorni_sadrzaj>
    <derivirana_varijabla naziv="DomainObject.Predmet.ProtuStrankaListFormated_1">
      <item>HVIMAK - MAKARSKA, društvo s ograničenom odgovornošću za trgovinu, ugostiteljstvo i turizam</item>
    </derivirana_varijabla>
  </DomainObject.Predmet.ProtuStrankaListFormated>
  <DomainObject.Predmet.ProtuStrankaListFormatedOIB>
    <izvorni_sadrzaj>
      <item>HVIMAK - MAKARSKA, društvo s ograničenom odgovornošću za trgovinu, ugostiteljstvo i turizam, OIB 71304552104</item>
    </izvorni_sadrzaj>
    <derivirana_varijabla naziv="DomainObject.Predmet.ProtuStrankaListFormatedOIB_1">
      <item>HVIMAK - MAKARSKA, društvo s ograničenom odgovornošću za trgovinu, ugostiteljstvo i turizam, OIB 71304552104</item>
    </derivirana_varijabla>
  </DomainObject.Predmet.ProtuStrankaListFormatedOIB>
  <DomainObject.Predmet.ProtuStrankaListFormatedWithAdress>
    <izvorni_sadrzaj>
      <item>HVIMAK - MAKARSKA, društvo s ograničenom odgovornošću za trgovinu, ugostiteljstvo i turizam, Podgorske skale 2/c, 21300 Makarska</item>
    </izvorni_sadrzaj>
    <derivirana_varijabla naziv="DomainObject.Predmet.ProtuStrankaListFormatedWithAdress_1">
      <item>HVIMAK - MAKARSKA, društvo s ograničenom odgovornošću za trgovinu, ugostiteljstvo i turizam, Podgorske skale 2/c, 21300 Makarska</item>
    </derivirana_varijabla>
  </DomainObject.Predmet.ProtuStrankaListFormatedWithAdress>
  <DomainObject.Predmet.ProtuStrankaListFormatedWithAdressOIB>
    <izvorni_sadrzaj>
      <item>HVIMAK - MAKARSKA, društvo s ograničenom odgovornošću za trgovinu, ugostiteljstvo i turizam, OIB 71304552104, Podgorske skale 2/c, 21300 Makarska</item>
    </izvorni_sadrzaj>
    <derivirana_varijabla naziv="DomainObject.Predmet.ProtuStrankaListFormatedWithAdressOIB_1">
      <item>HVIMAK - MAKARSKA, društvo s ograničenom odgovornošću za trgovinu, ugostiteljstvo i turizam, OIB 71304552104, Podgorske skale 2/c, 21300 Makarska</item>
    </derivirana_varijabla>
  </DomainObject.Predmet.ProtuStrankaListFormatedWithAdressOIB>
  <DomainObject.Predmet.ProtuStrankaListNazivFormated>
    <izvorni_sadrzaj>
      <item>HVIMAK - MAKARSKA, društvo s ograničenom odgovornošću za trgovinu, ugostiteljstvo i turizam</item>
    </izvorni_sadrzaj>
    <derivirana_varijabla naziv="DomainObject.Predmet.ProtuStrankaListNazivFormated_1">
      <item>HVIMAK - MAKARSKA, društvo s ograničenom odgovornošću za trgovinu, ugostiteljstvo i turizam</item>
    </derivirana_varijabla>
  </DomainObject.Predmet.ProtuStrankaListNazivFormated>
  <DomainObject.Predmet.ProtuStrankaListNazivFormatedOIB>
    <izvorni_sadrzaj>
      <item>HVIMAK - MAKARSKA, društvo s ograničenom odgovornošću za trgovinu, ugostiteljstvo i turizam, OIB 71304552104</item>
    </izvorni_sadrzaj>
    <derivirana_varijabla naziv="DomainObject.Predmet.ProtuStrankaListNazivFormatedOIB_1">
      <item>HVIMAK - MAKARSKA, društvo s ograničenom odgovornošću za trgovinu, ugostiteljstvo i turizam, OIB 71304552104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St-635/2018-4</izvorni_sadrzaj>
    <derivirana_varijabla naziv="DomainObject.PoslovniBrojDokumenta_1">St-635/2018-4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HVIMAK - MAKARSKA, društvo s ograničenom odgovornošću za trgovinu, ugostiteljstvo i turizam</izvorni_sadrzaj>
    <derivirana_varijabla naziv="DomainObject.Predmet.ProtustrankaIDrugi_1">HVIMAK - MAKARSKA,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HVIMAK - MAKARSKA, društvo s ograničenom odgovornošću za trgovinu, ugostiteljstvo i turizam, OIB 71304552104, Podgorske skale 2/c, 21300 Makarska</izvorni_sadrzaj>
    <derivirana_varijabla naziv="DomainObject.Predmet.ProtustrankaIDrugiAdressOIB_1">HVIMAK - MAKARSKA, društvo s ograničenom odgovornošću za trgovinu, ugostiteljstvo i turizam, OIB 71304552104, Podgorske skale 2/c,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HVIMAK - MAKARSKA, društvo s ograničenom odgovornošću za trgovinu, ugostiteljstvo i turizam</item>
      <item>FINANCIJSKA AGENCIJA, RC SPLIT</item>
    </izvorni_sadrzaj>
    <derivirana_varijabla naziv="DomainObject.Predmet.SudioniciListNaziv_1">
      <item>HVIMAK - MAKARSKA,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HVIMAK - MAKARSKA, društvo s ograničenom odgovornošću za trgovinu, ugostiteljstvo i turizam, OIB 71304552104, Podgorske skale 2/c,21300 Makarska</item>
      <item>FINANCIJSKA AGENCIJA, RC SPLIT, OIB 85821130368, Mažuranićevo šetalište 24 b,21000 Split</item>
    </izvorni_sadrzaj>
    <derivirana_varijabla naziv="DomainObject.Predmet.SudioniciListAdressOIB_1">
      <item>HVIMAK - MAKARSKA, društvo s ograničenom odgovornošću za trgovinu, ugostiteljstvo i turizam, OIB 71304552104, Podgorske skale 2/c,21300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A0BA0-A81B-4A72-A42A-8D65488B0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752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St-635/2018-4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