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fdd06a" w14:paraId="8fdd06a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080DA1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St-152/2018-8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080DA1">
        <w:t xml:space="preserve">ŠAGI j.d.o.o., </w:t>
      </w:r>
      <w:proofErr w:type="spellStart"/>
      <w:r w:rsidR="00080DA1">
        <w:t>Trnovec</w:t>
      </w:r>
      <w:proofErr w:type="spellEnd"/>
      <w:r w:rsidR="00080DA1">
        <w:t xml:space="preserve">, Dravska ulica 26, </w:t>
      </w:r>
      <w:r w:rsidR="006C4CCC">
        <w:t xml:space="preserve">OIB: </w:t>
      </w:r>
      <w:r w:rsidR="00080DA1">
        <w:t>55563962312</w:t>
      </w:r>
      <w:r w:rsidR="006C4CCC">
        <w:t xml:space="preserve">, dana </w:t>
      </w:r>
      <w:r w:rsidR="00080DA1">
        <w:t>12. srpnja 2018.</w:t>
      </w:r>
      <w:r w:rsidR="00682925" w:rsidRPr="001B1EDE">
        <w:t xml:space="preserve">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080DA1">
        <w:t xml:space="preserve">ŠAGI j.d.o.o., </w:t>
      </w:r>
      <w:proofErr w:type="spellStart"/>
      <w:r w:rsidR="00080DA1">
        <w:t>Trnovec</w:t>
      </w:r>
      <w:proofErr w:type="spellEnd"/>
      <w:r w:rsidR="00080DA1">
        <w:t>, Dravska ulica 26</w:t>
      </w:r>
      <w:r w:rsidR="006C4CCC">
        <w:t xml:space="preserve">, OIB: </w:t>
      </w:r>
      <w:r w:rsidR="00080DA1">
        <w:t>55563962312</w:t>
      </w:r>
      <w:r w:rsidR="006C4CCC">
        <w:t>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080DA1">
        <w:t>12. srpnja 2018.</w:t>
      </w:r>
      <w:r w:rsidR="006C4CCC">
        <w:t xml:space="preserve"> u 15,00 sati.  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080DA1">
        <w:t xml:space="preserve">Melita Vrkić, Tužno, Ivanečka 19, Radovan, OIB: 08357613396.     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080DA1">
        <w:t xml:space="preserve">ŠAGI j.d.o.o., </w:t>
      </w:r>
      <w:proofErr w:type="spellStart"/>
      <w:r w:rsidR="00080DA1">
        <w:t>Trnovec</w:t>
      </w:r>
      <w:proofErr w:type="spellEnd"/>
      <w:r w:rsidR="00080DA1">
        <w:t>, Dravska ulica 26, OIB: 55563962312</w:t>
      </w:r>
      <w:r w:rsidR="00080DA1">
        <w:t>.</w:t>
      </w:r>
    </w:p>
    <w:p w:rsidRDefault="00080DA1" w:rsidP="004655EA" w:rsidR="00080DA1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080DA1">
        <w:t xml:space="preserve"> </w:t>
      </w:r>
      <w:r w:rsidR="00080DA1">
        <w:t xml:space="preserve">ŠAGI j.d.o.o., </w:t>
      </w:r>
      <w:proofErr w:type="spellStart"/>
      <w:r w:rsidR="00080DA1">
        <w:t>Trnovec</w:t>
      </w:r>
      <w:proofErr w:type="spellEnd"/>
      <w:r w:rsidR="00080DA1">
        <w:t>, Dravska ulica 26, OIB: 55563962312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080DA1">
        <w:t>30. travnja</w:t>
      </w:r>
      <w:r w:rsidR="00AA6DB5">
        <w:t xml:space="preserve"> 2018</w:t>
      </w:r>
      <w:r w:rsidR="00BF5A43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080DA1">
        <w:t xml:space="preserve">26. travnja </w:t>
      </w:r>
      <w:r w:rsidR="00AA6DB5">
        <w:t>2018.</w:t>
      </w:r>
      <w:r w:rsidR="00F3222E">
        <w:t xml:space="preserve"> ima evidentirane neizvršene osnove za plaćanje u ukupnom iznosu od </w:t>
      </w:r>
      <w:r w:rsidR="00080DA1">
        <w:t>26</w:t>
      </w:r>
      <w:r w:rsidR="00231967">
        <w:t>.</w:t>
      </w:r>
      <w:r w:rsidR="00080DA1">
        <w:t>335,33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080DA1">
        <w:t xml:space="preserve">152/2018-3 </w:t>
      </w:r>
      <w:r w:rsidR="00AA6DB5">
        <w:t xml:space="preserve">od </w:t>
      </w:r>
      <w:r w:rsidR="00080DA1">
        <w:t>11. svibnja 2018.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080DA1">
        <w:t>152/2018-7 od 13. lipnja</w:t>
      </w:r>
      <w:r w:rsidR="00B60D8A">
        <w:t xml:space="preserve"> 2</w:t>
      </w:r>
      <w:r w:rsidR="00AA6DB5">
        <w:t xml:space="preserve">018.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080DA1">
        <w:t xml:space="preserve">12. srpnja 2018. </w:t>
      </w:r>
      <w:r w:rsidR="00B60D8A">
        <w:t xml:space="preserve">  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080DA1">
        <w:t>, v.r.</w:t>
      </w:r>
    </w:p>
    <w:p w:rsidRDefault="00080DA1" w:rsidP="00703FE2" w:rsidR="00080DA1">
      <w:pPr>
        <w:spacing w:lineRule="auto" w:line="240" w:after="0"/>
        <w:ind w:left="4956"/>
        <w:jc w:val="center"/>
      </w:pPr>
    </w:p>
    <w:p w:rsidRDefault="00080DA1" w:rsidP="00703FE2" w:rsidR="00080DA1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35E7E" w:rsidP="00703FE2" w:rsidR="00D35E7E">
      <w:pPr>
        <w:spacing w:lineRule="auto" w:line="240" w:after="0"/>
        <w:ind w:left="4956"/>
        <w:jc w:val="center"/>
      </w:pPr>
    </w:p>
    <w:p w:rsidRDefault="00D35E7E" w:rsidP="00703FE2" w:rsidR="00D35E7E">
      <w:pPr>
        <w:spacing w:lineRule="auto" w:line="240" w:after="0"/>
        <w:ind w:left="4956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AA6DB5">
        <w:t xml:space="preserve">a upraviteljica </w:t>
      </w:r>
      <w:r w:rsidR="00080DA1">
        <w:t xml:space="preserve">Melita Vrkić, Tužno, Ivanečka 19, Radovan          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080DA1">
        <w:t xml:space="preserve">ŠAGI </w:t>
      </w:r>
      <w:r w:rsidR="00B60D8A">
        <w:t>j.d.o.o.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080DA1">
        <w:t xml:space="preserve">Varaždin                            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</w:t>
      </w:r>
      <w:bookmarkStart w:name="_GoBack" w:id="0"/>
      <w:bookmarkEnd w:id="0"/>
      <w:r w:rsidRPr="000B019C">
        <w:t xml:space="preserve">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DA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57475" w:rsidR="00080DA1" w:rsidRPr="00703FE2">
      <w:trPr>
        <w:jc w:val="right"/>
      </w:trPr>
      <w:tc>
        <w:tcPr>
          <w:tcW w:type="dxa" w:w="4320"/>
        </w:tcPr>
        <w:p w:rsidRDefault="00080DA1" w:rsidP="00157475" w:rsidR="00080DA1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St-152/2018-8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0D8A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590B4-0BE7-49C5-87E2-32DBD52D8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3372</properties:Characters>
  <properties:Lines>28</properties:Lines>
  <properties:Paragraphs>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2018-07-12T05:54:00Z</cp:lastPrinted>
  <dcterms:modified xmlns:xsi="http://www.w3.org/2001/XMLSchema-instance" xsi:type="dcterms:W3CDTF">2018-07-12T05:54:00Z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