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5dfd" w14:paraId="1aa5dfd" w:rsidRDefault="00AC701C" w:rsidP="00CE11F7" w:rsidR="00CE11F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E11F7" w:rsidP="00CE11F7" w:rsidR="00CE11F7">
      <w:pPr>
        <w:jc w:val="both"/>
      </w:pPr>
      <w:r>
        <w:t>REPUBLIKA HRVATSKA</w:t>
      </w:r>
    </w:p>
    <w:p w:rsidRDefault="00CE11F7" w:rsidP="00CE11F7" w:rsidR="00CE11F7">
      <w:pPr>
        <w:jc w:val="both"/>
      </w:pPr>
      <w:r>
        <w:t>Trgovački sud u Zagrebu</w:t>
      </w:r>
    </w:p>
    <w:p w:rsidRDefault="00CE11F7" w:rsidP="00CE11F7" w:rsidR="00CE11F7">
      <w:pPr>
        <w:jc w:val="both"/>
      </w:pPr>
      <w:r>
        <w:t>Zagreb, Amruševa 2/II</w:t>
      </w:r>
    </w:p>
    <w:p w:rsidRDefault="00CE11F7" w:rsidP="00CE11F7" w:rsidR="00CE11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AC701C">
        <w:t>898</w:t>
      </w:r>
      <w:r>
        <w:t>/2019-</w:t>
      </w:r>
    </w:p>
    <w:p w:rsidRDefault="00CE11F7" w:rsidP="00CE11F7" w:rsidR="00CE11F7">
      <w:pPr>
        <w:jc w:val="both"/>
      </w:pPr>
    </w:p>
    <w:p w:rsidRDefault="00CE11F7" w:rsidP="00CE11F7" w:rsidR="00CE11F7">
      <w:pPr>
        <w:jc w:val="both"/>
      </w:pPr>
    </w:p>
    <w:p w:rsidRDefault="00CE11F7" w:rsidP="00CE11F7" w:rsidR="00CE11F7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CE11F7" w:rsidP="00CE11F7" w:rsidR="00CE11F7">
      <w:pPr>
        <w:jc w:val="both"/>
      </w:pPr>
    </w:p>
    <w:p w:rsidRDefault="00CE11F7" w:rsidP="00CE11F7" w:rsidR="00CE11F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AC701C">
        <w:t xml:space="preserve"> </w:t>
      </w:r>
      <w:r>
        <w:t xml:space="preserve">  Z A K LJ U Č A K</w:t>
      </w:r>
    </w:p>
    <w:p w:rsidRDefault="00CE11F7" w:rsidP="00CE11F7" w:rsidR="00CE11F7">
      <w:pPr>
        <w:jc w:val="both"/>
      </w:pPr>
    </w:p>
    <w:p w:rsidRDefault="00CE11F7" w:rsidP="00CE11F7" w:rsidR="00CE11F7">
      <w:pPr>
        <w:jc w:val="both"/>
      </w:pPr>
    </w:p>
    <w:p w:rsidRDefault="00CE11F7" w:rsidP="00CE11F7" w:rsidR="00CE11F7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AC701C" w:rsidRPr="00AC701C">
        <w:t xml:space="preserve"> HEPI PROJEKT j.d.o.o., OIB 04943886048, Jastrebarsko, Trg J.J. Strossmayera 9</w:t>
      </w:r>
      <w:r>
        <w:t>, 9. svibnja 2019.</w:t>
      </w:r>
    </w:p>
    <w:p w:rsidRDefault="00CE11F7" w:rsidP="00CE11F7" w:rsidR="00CE11F7">
      <w:pPr>
        <w:jc w:val="both"/>
      </w:pPr>
    </w:p>
    <w:p w:rsidRDefault="00CE11F7" w:rsidP="00CE11F7" w:rsidR="00CE11F7">
      <w:pPr>
        <w:jc w:val="both"/>
      </w:pPr>
    </w:p>
    <w:p w:rsidRDefault="00CE11F7" w:rsidP="00CE11F7" w:rsidR="00CE11F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lj u č i o   j e </w:t>
      </w:r>
    </w:p>
    <w:p w:rsidRDefault="00CE11F7" w:rsidP="00CE11F7" w:rsidR="00CE11F7">
      <w:pPr>
        <w:jc w:val="both"/>
      </w:pPr>
    </w:p>
    <w:p w:rsidRDefault="00CE11F7" w:rsidP="00CE11F7" w:rsidR="00CE11F7">
      <w:pPr>
        <w:jc w:val="both"/>
      </w:pPr>
    </w:p>
    <w:p w:rsidRDefault="00CE11F7" w:rsidP="00CE11F7" w:rsidR="00CE11F7">
      <w:pPr>
        <w:ind w:firstLine="708"/>
        <w:jc w:val="both"/>
      </w:pPr>
      <w:r>
        <w:t>Zakazuje se ročište radi rasprave o pretpostavkama za otvaranje stečajnog postupka za dan 28. svibnja 2019. u 10 sati u zgradi Trgovačkog suda u Zagrebu, Petrinjska 8, soba broj 56/III kat – (dvorišna zgrada), na koje ročište se dostavom ovog zaključka poziva</w:t>
      </w:r>
      <w:r w:rsidR="003E4639">
        <w:t>ju</w:t>
      </w:r>
      <w:r>
        <w:t>:</w:t>
      </w:r>
    </w:p>
    <w:p w:rsidRDefault="00CE11F7" w:rsidP="00CE11F7" w:rsidR="00CE11F7">
      <w:pPr>
        <w:jc w:val="both"/>
      </w:pPr>
      <w:r>
        <w:t>- predlagatelj,</w:t>
      </w:r>
    </w:p>
    <w:p w:rsidRDefault="00CE11F7" w:rsidP="00CE11F7" w:rsidR="00CE11F7">
      <w:pPr>
        <w:jc w:val="both"/>
      </w:pPr>
      <w:r>
        <w:t>-dužnik,</w:t>
      </w:r>
    </w:p>
    <w:p w:rsidRDefault="00CE11F7" w:rsidP="00CE11F7" w:rsidR="00CE11F7">
      <w:pPr>
        <w:jc w:val="both"/>
      </w:pPr>
      <w:r>
        <w:t>-zastupnik po zakonu dužnika.</w:t>
      </w:r>
    </w:p>
    <w:p w:rsidRDefault="00CE11F7" w:rsidP="00CE11F7" w:rsidR="00CE11F7">
      <w:pPr>
        <w:jc w:val="both"/>
      </w:pPr>
      <w:r>
        <w:t xml:space="preserve">                                                        U Zagrebu 9. svibnja 2019.</w:t>
      </w:r>
    </w:p>
    <w:p w:rsidRDefault="00CE11F7" w:rsidP="00CE11F7" w:rsidR="00CE11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CE11F7" w:rsidP="00CE11F7" w:rsidR="00CE11F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CE11F7" w:rsidP="00CE11F7" w:rsidR="00CE11F7">
      <w:pPr>
        <w:jc w:val="both"/>
      </w:pPr>
    </w:p>
    <w:p w:rsidRDefault="00CE11F7" w:rsidP="00CE11F7" w:rsidR="00CE11F7">
      <w:pPr>
        <w:jc w:val="both"/>
      </w:pPr>
      <w:r>
        <w:t>Uputa o pravnom lijeku: Protiv zaključka nije dopušten pravni lijek (čl. 19. st. 7. SZ).</w:t>
      </w:r>
    </w:p>
    <w:p w:rsidRDefault="00CE11F7" w:rsidP="00CE11F7" w:rsidR="00CE11F7">
      <w:pPr>
        <w:jc w:val="both"/>
      </w:pPr>
    </w:p>
    <w:p w:rsidRDefault="00CE11F7" w:rsidP="00CE11F7" w:rsidR="00CE11F7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otpravka:</w:t>
      </w:r>
    </w:p>
    <w:p w:rsidRDefault="00CE11F7" w:rsidP="00CE11F7" w:rsidR="00CE11F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1439FF" w:rsidP="00CE11F7" w:rsidR="001439FF">
      <w:pPr>
        <w:jc w:val="both"/>
      </w:pPr>
    </w:p>
    <w:sectPr w:rsidR="001439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013C"/>
    <w:rsid w:val="001439FF"/>
    <w:rsid w:val="003E4639"/>
    <w:rsid w:val="00616D59"/>
    <w:rsid w:val="00AC701C"/>
    <w:rsid w:val="00B5013C"/>
    <w:rsid w:val="00CE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6D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6D5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6D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6D5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D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St-898/2019</izvorni_sadrzaj>
    <derivirana_varijabla naziv="DomainObject.Predmet.OznakaBroj_1">St-898/2019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HEPI PROJEKT j.d.o.o. za trgovinu i usluge</izvorni_sadrzaj>
    <derivirana_varijabla naziv="DomainObject.Predmet.ProtustrankaFormated_1">  HEPI PROJEKT j.d.o.o. za trgovinu i usluge</derivirana_varijabla>
  </DomainObject.Predmet.ProtustrankaFormated>
  <DomainObject.Predmet.ProtustrankaFormatedOIB>
    <izvorni_sadrzaj>  HEPI PROJEKT j.d.o.o. za trgovinu i usluge, OIB 04943886048</izvorni_sadrzaj>
    <derivirana_varijabla naziv="DomainObject.Predmet.ProtustrankaFormatedOIB_1">  HEPI PROJEKT j.d.o.o. za trgovinu i usluge, OIB 04943886048</derivirana_varijabla>
  </DomainObject.Predmet.ProtustrankaFormatedOIB>
  <DomainObject.Predmet.ProtustrankaFormatedWithAdress>
    <izvorni_sadrzaj> HEPI PROJEKT j.d.o.o. za trgovinu i usluge, Trg J.J. Strossmayera 9, 10450 Jastrebarsko</izvorni_sadrzaj>
    <derivirana_varijabla naziv="DomainObject.Predmet.ProtustrankaFormatedWithAdress_1"> HEPI PROJEKT j.d.o.o. za trgovinu i usluge, Trg J.J. Strossmayera 9, 10450 Jastrebarsko</derivirana_varijabla>
  </DomainObject.Predmet.ProtustrankaFormatedWithAdress>
  <DomainObject.Predmet.ProtustrankaFormatedWithAdressOIB>
    <izvorni_sadrzaj> HEPI PROJEKT j.d.o.o. za trgovinu i usluge, OIB 04943886048, Trg J.J. Strossmayera 9, 10450 Jastrebarsko</izvorni_sadrzaj>
    <derivirana_varijabla naziv="DomainObject.Predmet.ProtustrankaFormatedWithAdressOIB_1"> HEPI PROJEKT j.d.o.o. za trgovinu i usluge, OIB 04943886048, Trg J.J. Strossmayera 9, 10450 Jastrebarsko</derivirana_varijabla>
  </DomainObject.Predmet.ProtustrankaFormatedWithAdressOIB>
  <DomainObject.Predmet.ProtustrankaWithAdress>
    <izvorni_sadrzaj>HEPI PROJEKT j.d.o.o. za trgovinu i usluge Trg J.J. Strossmayera 9, 10450 Jastrebarsko</izvorni_sadrzaj>
    <derivirana_varijabla naziv="DomainObject.Predmet.ProtustrankaWithAdress_1">HEPI PROJEKT j.d.o.o. za trgovinu i usluge Trg J.J. Strossmayera 9, 10450 Jastrebarsko</derivirana_varijabla>
  </DomainObject.Predmet.ProtustrankaWithAdress>
  <DomainObject.Predmet.ProtustrankaWithAdressOIB>
    <izvorni_sadrzaj>HEPI PROJEKT j.d.o.o. za trgovinu i usluge, OIB 04943886048, Trg J.J. Strossmayera 9, 10450 Jastrebarsko</izvorni_sadrzaj>
    <derivirana_varijabla naziv="DomainObject.Predmet.ProtustrankaWithAdressOIB_1">HEPI PROJEKT j.d.o.o. za trgovinu i usluge, OIB 04943886048, Trg J.J. Strossmayera 9, 10450 Jastrebarsko</derivirana_varijabla>
  </DomainObject.Predmet.ProtustrankaWithAdressOIB>
  <DomainObject.Predmet.ProtustrankaNazivFormated>
    <izvorni_sadrzaj>HEPI PROJEKT j.d.o.o. za trgovinu i usluge</izvorni_sadrzaj>
    <derivirana_varijabla naziv="DomainObject.Predmet.ProtustrankaNazivFormated_1">HEPI PROJEKT j.d.o.o. za trgovinu i usluge</derivirana_varijabla>
  </DomainObject.Predmet.ProtustrankaNazivFormated>
  <DomainObject.Predmet.ProtustrankaNazivFormatedOIB>
    <izvorni_sadrzaj>HEPI PROJEKT j.d.o.o. za trgovinu i usluge, OIB 04943886048</izvorni_sadrzaj>
    <derivirana_varijabla naziv="DomainObject.Predmet.ProtustrankaNazivFormatedOIB_1">HEPI PROJEKT j.d.o.o. za trgovinu i usluge, OIB 04943886048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HEPI PROJEKT j.d.o.o. za trgovinu i usluge</item>
    </izvorni_sadrzaj>
    <derivirana_varijabla naziv="DomainObject.Predmet.ProtuStrankaListFormated_1">
      <item>HEPI PROJEKT j.d.o.o. za trgovinu i usluge</item>
    </derivirana_varijabla>
  </DomainObject.Predmet.ProtuStrankaListFormated>
  <DomainObject.Predmet.ProtuStrankaListFormatedOIB>
    <izvorni_sadrzaj>
      <item>HEPI PROJEKT j.d.o.o. za trgovinu i usluge, OIB 04943886048</item>
    </izvorni_sadrzaj>
    <derivirana_varijabla naziv="DomainObject.Predmet.ProtuStrankaListFormatedOIB_1">
      <item>HEPI PROJEKT j.d.o.o. za trgovinu i usluge, OIB 04943886048</item>
    </derivirana_varijabla>
  </DomainObject.Predmet.ProtuStrankaListFormatedOIB>
  <DomainObject.Predmet.ProtuStrankaListFormatedWithAdress>
    <izvorni_sadrzaj>
      <item>HEPI PROJEKT j.d.o.o. za trgovinu i usluge, Trg J.J. Strossmayera 9, 10450 Jastrebarsko</item>
    </izvorni_sadrzaj>
    <derivirana_varijabla naziv="DomainObject.Predmet.ProtuStrankaListFormatedWithAdress_1">
      <item>HEPI PROJEKT j.d.o.o. za trgovinu i usluge, Trg J.J. Strossmayera 9, 10450 Jastrebarsko</item>
    </derivirana_varijabla>
  </DomainObject.Predmet.ProtuStrankaListFormatedWithAdress>
  <DomainObject.Predmet.ProtuStrankaListFormatedWithAdressOIB>
    <izvorni_sadrzaj>
      <item>HEPI PROJEKT j.d.o.o. za trgovinu i usluge, OIB 04943886048, Trg J.J. Strossmayera 9, 10450 Jastrebarsko</item>
    </izvorni_sadrzaj>
    <derivirana_varijabla naziv="DomainObject.Predmet.ProtuStrankaListFormatedWithAdressOIB_1">
      <item>HEPI PROJEKT j.d.o.o. za trgovinu i usluge, OIB 04943886048, Trg J.J. Strossmayera 9, 10450 Jastrebarsko</item>
    </derivirana_varijabla>
  </DomainObject.Predmet.ProtuStrankaListFormatedWithAdressOIB>
  <DomainObject.Predmet.ProtuStrankaListNazivFormated>
    <izvorni_sadrzaj>
      <item>HEPI PROJEKT j.d.o.o. za trgovinu i usluge</item>
    </izvorni_sadrzaj>
    <derivirana_varijabla naziv="DomainObject.Predmet.ProtuStrankaListNazivFormated_1">
      <item>HEPI PROJEKT j.d.o.o. za trgovinu i usluge</item>
    </derivirana_varijabla>
  </DomainObject.Predmet.ProtuStrankaListNazivFormated>
  <DomainObject.Predmet.ProtuStrankaListNazivFormatedOIB>
    <izvorni_sadrzaj>
      <item>HEPI PROJEKT j.d.o.o. za trgovinu i usluge, OIB 04943886048</item>
    </izvorni_sadrzaj>
    <derivirana_varijabla naziv="DomainObject.Predmet.ProtuStrankaListNazivFormatedOIB_1">
      <item>HEPI PROJEKT j.d.o.o. za trgovinu i usluge, OIB 04943886048</item>
    </derivirana_varijabla>
  </DomainObject.Predmet.ProtuStrankaListNazivFormatedOIB>
  <DomainObject.Predmet.OstaliListFormated>
    <izvorni_sadrzaj>
      <item>Raiffeisen bank</item>
      <item>Stjepan Puškarić</item>
    </izvorni_sadrzaj>
    <derivirana_varijabla naziv="DomainObject.Predmet.OstaliListFormated_1">
      <item>Raiffeisen bank</item>
      <item>Stjepan Puškarić</item>
    </derivirana_varijabla>
  </DomainObject.Predmet.OstaliListFormated>
  <DomainObject.Predmet.OstaliListFormatedOIB>
    <izvorni_sadrzaj>
      <item>Raiffeisen bank</item>
      <item>Stjepan Puškarić</item>
    </izvorni_sadrzaj>
    <derivirana_varijabla naziv="DomainObject.Predmet.OstaliListFormatedOIB_1">
      <item>Raiffeisen bank</item>
      <item>Stjepan Puškarić</item>
    </derivirana_varijabla>
  </DomainObject.Predmet.OstaliListFormatedOIB>
  <DomainObject.Predmet.OstaliListFormatedWithAdress>
    <izvorni_sadrzaj>
      <item>Raiffeisen bank, Magazinska cesta 69, 10000 Zagreb</item>
      <item>Stjepan Puškarić, Breznik Plešivički 46, 10450 Breznik Plešivički</item>
    </izvorni_sadrzaj>
    <derivirana_varijabla naziv="DomainObject.Predmet.OstaliListFormatedWithAdress_1">
      <item>Raiffeisen bank, Magazinska cesta 69, 10000 Zagreb</item>
      <item>Stjepan Puškarić, Breznik Plešivički 46, 10450 Breznik Plešivički</item>
    </derivirana_varijabla>
  </DomainObject.Predmet.OstaliListFormatedWithAdress>
  <DomainObject.Predmet.OstaliListFormatedWithAdressOIB>
    <izvorni_sadrzaj>
      <item>Raiffeisen bank, Magazinska cesta 69, 10000 Zagreb</item>
      <item>Stjepan Puškarić, Breznik Plešivički 46, 10450 Breznik Plešivički</item>
    </izvorni_sadrzaj>
    <derivirana_varijabla naziv="DomainObject.Predmet.OstaliListFormatedWithAdressOIB_1">
      <item>Raiffeisen bank, Magazinska cesta 69, 10000 Zagreb</item>
      <item>Stjepan Puškarić, Breznik Plešivički 46, 10450 Breznik Plešivički</item>
    </derivirana_varijabla>
  </DomainObject.Predmet.OstaliListFormatedWithAdressOIB>
  <DomainObject.Predmet.OstaliListNazivFormated>
    <izvorni_sadrzaj>
      <item>Raiffeisen bank</item>
      <item>Stjepan Puškarić</item>
    </izvorni_sadrzaj>
    <derivirana_varijabla naziv="DomainObject.Predmet.OstaliListNazivFormated_1">
      <item>Raiffeisen bank</item>
      <item>Stjepan Puškarić</item>
    </derivirana_varijabla>
  </DomainObject.Predmet.OstaliListNazivFormated>
  <DomainObject.Predmet.OstaliListNazivFormatedOIB>
    <izvorni_sadrzaj>
      <item>Raiffeisen bank</item>
      <item>Stjepan Puškarić</item>
    </izvorni_sadrzaj>
    <derivirana_varijabla naziv="DomainObject.Predmet.OstaliListNazivFormatedOIB_1">
      <item>Raiffeisen bank</item>
      <item>Stjepan Puškarić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HEPI PROJEKT j.d.o.o. za trgovinu i usluge</izvorni_sadrzaj>
    <derivirana_varijabla naziv="DomainObject.Predmet.ProtustrankaIDrugi_1">HEPI PROJEKT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HEPI PROJEKT j.d.o.o. za trgovinu i usluge, OIB 04943886048, Trg J.J. Strossmayera 9, 10450 Jastrebarsko</izvorni_sadrzaj>
    <derivirana_varijabla naziv="DomainObject.Predmet.ProtustrankaIDrugiAdressOIB_1">HEPI PROJEKT j.d.o.o. za trgovinu i usluge, OIB 04943886048, Trg J.J. Strossmayera 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HEPI PROJEKT j.d.o.o. za trgovinu i usluge</item>
      <item>FINANCIJSKA AGENCIJA, RC Zagreb</item>
      <item>Raiffeisen bank</item>
      <item>Stjepan Puškarić</item>
    </izvorni_sadrzaj>
    <derivirana_varijabla naziv="DomainObject.Predmet.SudioniciListNaziv_1">
      <item>HEPI PROJEKT j.d.o.o. za trgovinu i usluge</item>
      <item>FINANCIJSKA AGENCIJA, RC Zagreb</item>
      <item>Raiffeisen bank</item>
      <item>Stjepan Puškarić</item>
    </derivirana_varijabla>
  </DomainObject.Predmet.SudioniciListNaziv>
  <DomainObject.Predmet.SudioniciListAdressOIB>
    <izvorni_sadrzaj>
      <item>HEPI PROJEKT j.d.o.o. za trgovinu i usluge, OIB 04943886048, Trg J.J. Strossmayera 9,10450 Jastrebarsko</item>
      <item>FINANCIJSKA AGENCIJA, RC Zagreb, OIB 85821130368, Trg svibanjskih žrtava 1995. 1,10000 Zagreb</item>
      <item>Raiffeisen bank, Magazinska cesta 69,10000 Zagreb</item>
      <item>Stjepan Puškarić, Breznik Plešivički 46,10450 Breznik Plešivički</item>
    </izvorni_sadrzaj>
    <derivirana_varijabla naziv="DomainObject.Predmet.SudioniciListAdressOIB_1">
      <item>HEPI PROJEKT j.d.o.o. za trgovinu i usluge, OIB 04943886048, Trg J.J. Strossmayera 9,10450 Jastrebarsko</item>
      <item>FINANCIJSKA AGENCIJA, RC Zagreb, OIB 85821130368, Trg svibanjskih žrtava 1995. 1,10000 Zagreb</item>
      <item>Raiffeisen bank, Magazinska cesta 69,10000 Zagreb</item>
      <item>Stjepan Puškarić, Breznik Plešivički 46,10450 Breznik Plešivički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04943886048</item>
      <item>, OIB 85821130368</item>
      <item>, OIB null</item>
      <item>, OIB null</item>
    </izvorni_sadrzaj>
    <derivirana_varijabla naziv="DomainObject.Predmet.SudioniciListNazivOIB_1">
      <item>, OIB 04943886048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St-898/2019-9</izvorni_sadrzaj>
    <derivirana_varijabla naziv="DomainObject.PredzadnjaOdlukaIzPredmeta.Oznaka_1">St-898/2019-9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164</properties:Words>
  <properties:Characters>804</properties:Characters>
  <properties:Lines>35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2019-05-09T09:25:00Z</dcterms:created>
  <dc:creator>Danijela Uzelac</dc:creator>
  <dc:description/>
  <cp:keywords/>
  <cp:lastModifiedBy>Katarina Franjić</cp:lastModifiedBy>
  <dcterms:modified xmlns:xsi="http://www.w3.org/2001/XMLSchema-instance" xsi:type="dcterms:W3CDTF">2019-05-09T09:33:00Z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(st-898-19 zaključak poziv za ročište rdi rasp.docx)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