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cd9a" w14:paraId="194cd9a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B53450" w:rsidRPr="00B53450">
        <w:t>26</w:t>
      </w:r>
      <w:r w:rsidR="006212E7">
        <w:t>6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6212E7" w:rsidRPr="0028035B">
        <w:t>PERADARSTVO BLAŽEKA d.o.o., Donji Pustakovec, Donji Pustakovec 59, MBS: 070085193, OIB: 24862462009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513DE4" w:rsidRPr="00B53450">
        <w:t>veljače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6212E7" w:rsidRPr="0028035B">
        <w:t>PERADARSTVO BLAŽEKA d.o.o., Donji Pustakovec, Donji Pustakovec 59, MBS: 070085193, OIB: 24862462009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00C52" w:rsidP="00804BB0" w:rsidR="00804BB0" w:rsidRPr="00B53450">
      <w:pPr>
        <w:spacing w:lineRule="auto" w:line="240" w:after="0"/>
        <w:jc w:val="center"/>
        <w:rPr>
          <w:b/>
          <w:u w:val="single"/>
        </w:rPr>
      </w:pPr>
      <w:r w:rsidRPr="00B53450">
        <w:rPr>
          <w:b/>
          <w:u w:val="single"/>
        </w:rPr>
        <w:t>3</w:t>
      </w:r>
      <w:r w:rsidR="00B53450" w:rsidRPr="00B53450">
        <w:rPr>
          <w:b/>
          <w:u w:val="single"/>
        </w:rPr>
        <w:t>0</w:t>
      </w:r>
      <w:r w:rsidR="00804BB0" w:rsidRPr="00B53450">
        <w:rPr>
          <w:b/>
          <w:u w:val="single"/>
        </w:rPr>
        <w:t xml:space="preserve">. </w:t>
      </w:r>
      <w:r w:rsidR="00C04790" w:rsidRPr="00B53450">
        <w:rPr>
          <w:b/>
          <w:u w:val="single"/>
        </w:rPr>
        <w:t>ožujka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6212E7">
        <w:rPr>
          <w:b/>
          <w:u w:val="single"/>
        </w:rPr>
        <w:t>11</w:t>
      </w:r>
      <w:r w:rsidR="00CC2EF9" w:rsidRPr="00B53450">
        <w:rPr>
          <w:b/>
          <w:u w:val="single"/>
        </w:rPr>
        <w:t>,</w:t>
      </w:r>
      <w:r w:rsidR="006212E7">
        <w:rPr>
          <w:b/>
          <w:u w:val="single"/>
        </w:rPr>
        <w:t>45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7678B4" w:rsidR="006212E7">
      <w:pPr>
        <w:spacing w:lineRule="auto" w:line="240" w:after="0"/>
        <w:jc w:val="both"/>
      </w:pPr>
      <w:r w:rsidRPr="00B53450">
        <w:t xml:space="preserve">- </w:t>
      </w:r>
      <w:r w:rsidR="002F4DC4" w:rsidRPr="00B53450">
        <w:t>direktor</w:t>
      </w:r>
      <w:r w:rsidR="006212E7">
        <w:t>i</w:t>
      </w:r>
      <w:r w:rsidR="002F4DC4" w:rsidRPr="00B53450">
        <w:t xml:space="preserve"> dužnika </w:t>
      </w:r>
      <w:r w:rsidR="006212E7" w:rsidRPr="0028035B">
        <w:t>Dino Blažeka, Donji Pustakovec 59</w:t>
      </w:r>
      <w:r w:rsidR="006212E7">
        <w:t xml:space="preserve"> </w:t>
      </w:r>
    </w:p>
    <w:p w:rsidRDefault="006212E7" w:rsidP="007678B4" w:rsidR="00B23A1B" w:rsidRPr="00B53450">
      <w:pPr>
        <w:spacing w:lineRule="auto" w:line="240" w:after="0"/>
        <w:jc w:val="both"/>
      </w:pPr>
      <w:r>
        <w:t xml:space="preserve">                             </w:t>
      </w:r>
      <w:r w:rsidRPr="0028035B">
        <w:t xml:space="preserve"> Anica Blažeka, Donji Pustakovec 59 </w:t>
      </w:r>
    </w:p>
    <w:p w:rsidRDefault="00F91FA6" w:rsidP="00804BB0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B53450" w:rsidRPr="00B53450">
        <w:t>29</w:t>
      </w:r>
      <w:r w:rsidR="00911B01" w:rsidRPr="00B53450">
        <w:t>. listopada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6212E7">
        <w:t>334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B53450" w:rsidRPr="00B53450">
        <w:t>1</w:t>
      </w:r>
      <w:r w:rsidR="006212E7">
        <w:t>1</w:t>
      </w:r>
      <w:r w:rsidR="00911B01" w:rsidRPr="00B53450">
        <w:t>. prosinca 2015.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996B39" w:rsidRPr="00B53450">
        <w:t>veljače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4F2F28" w:rsidR="004F2F28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</w:p>
    <w:p w:rsidRDefault="00C30BDC" w:rsidP="004F2F28" w:rsidR="00066C4E" w:rsidRPr="00B53450">
      <w:pPr>
        <w:spacing w:lineRule="auto" w:line="240" w:after="0"/>
        <w:jc w:val="both"/>
      </w:pPr>
      <w:r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6212E7" w:rsidRPr="0028035B">
        <w:t>PERADARSTVO BLAŽEKA d.o.o., Donji Pustakovec, Donji Pustakovec 59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>direktor</w:t>
      </w:r>
      <w:r w:rsidR="006212E7">
        <w:t>i</w:t>
      </w:r>
      <w:r w:rsidR="00CC2EF9" w:rsidRPr="00B53450">
        <w:t xml:space="preserve"> </w:t>
      </w:r>
      <w:r w:rsidR="007C532B" w:rsidRPr="00B53450">
        <w:t xml:space="preserve">dužnika </w:t>
      </w:r>
      <w:r w:rsidR="006212E7" w:rsidRPr="0028035B">
        <w:t xml:space="preserve">Dino Blažeka, Donji Pustakovec 59 i Anica Blažeka, Donji Pustakovec 59 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F2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B53450">
      <w:t>26</w:t>
    </w:r>
    <w:r w:rsidR="006212E7">
      <w:t>6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00C52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F2F2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C2EF9"/>
    <w:rsid w:val="00CD4711"/>
    <w:rsid w:val="00D077C2"/>
    <w:rsid w:val="00D113A9"/>
    <w:rsid w:val="00D16C81"/>
    <w:rsid w:val="00D313D6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2021039.60</izvorni_sadrzaj>
    <derivirana_varijabla naziv="DomainObject.Predmet.TrenutnaVrijednost_1">2021039.60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PERADARSTVO BLAŽEKA društvo s ograničenom odgovornošću za usluge i trgovinu</item>
      <item>RH Ministarstvo financija - Porezna uprava, Područni ured Sjeverna Hrvatska</item>
    </izvorni_sadrzaj>
    <derivirana_varijabla naziv="DomainObject.Predmet.SudioniciListNaziv_1">
      <item>Županijsko državno odvjetništvo u Varaždinu</item>
      <item>PERADARSTVO BLAŽEKA društvo s ograničenom odgovornošću za usluge i trgovinu</item>
      <item>RH Ministarstvo financija - Porezna uprava, Područni ured Sjeverna Hrvatska</item>
    </derivirana_varijabla>
  </DomainObject.Predmet.SudioniciListNaziv>
  <DomainObject.Predmet.SudioniciListAdressOIB>
    <izvorni_sadrzaj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</izvorni_sadrzaj>
    <derivirana_varijabla naziv="DomainObject.Predmet.SudioniciListAdressOIB_1"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</izvorni_sadrzaj>
    <derivirana_varijabla naziv="DomainObject.Predmet.SudioniciListNazivOIB_1">
      <item>, OIB null</item>
      <item>, OIB 24862462009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A0946-D11F-4256-8194-3BF6C4050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2775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2016-02-23T09:15:00Z</dcterms:created>
  <dc:creator>Maja Valušnig</dc:creator>
  <cp:lastModifiedBy>Nevenka Vuković</cp:lastModifiedBy>
  <cp:lastPrinted>2016-02-23T08:57:00Z</cp:lastPrinted>
  <dcterms:modified xmlns:xsi="http://www.w3.org/2001/XMLSchema-instance" xsi:type="dcterms:W3CDTF">2016-02-23T09:22:00Z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