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fd7f2" w14:paraId="02fd7f2" w:rsidRDefault="00F546B4" w:rsidP="00F546B4" w:rsidR="00F546B4" w:rsidRPr="00E86B17">
      <w:pPr>
        <w:jc w:val="both"/>
        <w15:collapsed w:val="false"/>
      </w:pPr>
      <w:bookmarkStart w:name="_GoBack" w:id="0"/>
      <w:bookmarkEnd w:id="0"/>
      <w:r w:rsidRPr="00E86B17">
        <w:t xml:space="preserve">                 </w:t>
      </w:r>
      <w:r w:rsidRPr="00E86B17"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46B4" w:rsidP="00F546B4" w:rsidR="00F546B4" w:rsidRPr="00E86B17">
      <w:pPr>
        <w:jc w:val="both"/>
      </w:pPr>
      <w:r w:rsidRPr="00E86B17">
        <w:t xml:space="preserve">   REPUBLIKA HRVATSKA</w:t>
      </w:r>
    </w:p>
    <w:p w:rsidRDefault="00F546B4" w:rsidP="00F546B4" w:rsidR="00F546B4" w:rsidRPr="00E86B17">
      <w:pPr>
        <w:jc w:val="both"/>
      </w:pPr>
      <w:r w:rsidRPr="00E86B17">
        <w:t>TRGOVAČKI SUD U PAZINU</w:t>
      </w:r>
    </w:p>
    <w:p w:rsidRDefault="00F546B4" w:rsidP="00F546B4" w:rsidR="00F546B4" w:rsidRPr="00E86B17">
      <w:pPr>
        <w:jc w:val="both"/>
      </w:pPr>
      <w:r w:rsidRPr="00E86B17">
        <w:t xml:space="preserve">     52000 Pazin, Drševka 1</w:t>
      </w:r>
      <w:r w:rsidRPr="00E86B17">
        <w:tab/>
      </w:r>
      <w:r w:rsidRPr="00E86B17">
        <w:tab/>
      </w:r>
      <w:r w:rsidRPr="00E86B17">
        <w:tab/>
      </w:r>
      <w:r w:rsidRPr="00E86B17">
        <w:tab/>
      </w:r>
      <w:r w:rsidRPr="00E86B17">
        <w:tab/>
      </w:r>
      <w:r w:rsidRPr="00E86B17">
        <w:tab/>
        <w:t xml:space="preserve">      </w:t>
      </w:r>
    </w:p>
    <w:p w:rsidRDefault="00F546B4" w:rsidP="00F546B4" w:rsidR="00F546B4" w:rsidRPr="00E86B17">
      <w:pPr>
        <w:jc w:val="both"/>
      </w:pPr>
    </w:p>
    <w:p w:rsidRDefault="00F546B4" w:rsidP="00F546B4" w:rsidR="00F546B4" w:rsidRPr="00E86B17">
      <w:pPr>
        <w:jc w:val="center"/>
      </w:pPr>
      <w:r w:rsidRPr="00E86B17">
        <w:t>R E P U B L I K A  H R V A T S K A</w:t>
      </w:r>
    </w:p>
    <w:p w:rsidRDefault="00F546B4" w:rsidP="00F546B4" w:rsidR="00F546B4" w:rsidRPr="00E86B17">
      <w:pPr>
        <w:jc w:val="center"/>
      </w:pPr>
    </w:p>
    <w:p w:rsidRDefault="00F546B4" w:rsidP="00F546B4" w:rsidR="00F546B4" w:rsidRPr="00E86B17">
      <w:pPr>
        <w:jc w:val="center"/>
      </w:pPr>
      <w:r w:rsidRPr="00E86B17">
        <w:t>R J E Š E N J E</w:t>
      </w:r>
    </w:p>
    <w:p w:rsidRDefault="00F546B4" w:rsidP="00F546B4" w:rsidR="00F546B4" w:rsidRPr="00E86B17">
      <w:pPr>
        <w:jc w:val="center"/>
      </w:pPr>
    </w:p>
    <w:p w:rsidRDefault="00F546B4" w:rsidP="006C3CA4" w:rsidR="006C3CA4">
      <w:pPr>
        <w:jc w:val="both"/>
      </w:pPr>
      <w:r w:rsidRPr="00E86B17">
        <w:tab/>
        <w:t xml:space="preserve">Trgovački sud u Pazinu, po stečajnom sucu </w:t>
      </w:r>
      <w:r w:rsidR="00381586" w:rsidRPr="00E86B17">
        <w:t>Damiru Rabaru</w:t>
      </w:r>
      <w:r w:rsidRPr="00E86B17">
        <w:t xml:space="preserve">, u stečajnom </w:t>
      </w:r>
      <w:r w:rsidR="001A1123" w:rsidRPr="00E86B17">
        <w:t xml:space="preserve">postupku nad stečajnim dužnikom </w:t>
      </w:r>
      <w:r w:rsidR="00FC23D3">
        <w:t>ARIŠ d.o.o. Pazin, Gradskih Igrališta 3, OIB: 35633065996</w:t>
      </w:r>
      <w:r w:rsidRPr="00E86B17">
        <w:t xml:space="preserve">, </w:t>
      </w:r>
      <w:r w:rsidR="006C3CA4" w:rsidRPr="00993041">
        <w:t xml:space="preserve">na ispitnom ročištu održanom dana </w:t>
      </w:r>
      <w:r w:rsidR="00FC23D3">
        <w:t>21. prosinca</w:t>
      </w:r>
      <w:r w:rsidR="006C3CA4" w:rsidRPr="00993041">
        <w:t xml:space="preserve"> 2017. godine</w:t>
      </w:r>
    </w:p>
    <w:p w:rsidRDefault="00F546B4" w:rsidP="00E51BB1" w:rsidR="00F546B4" w:rsidRPr="00E86B17"/>
    <w:p w:rsidRDefault="00F546B4" w:rsidP="00F546B4" w:rsidR="00F546B4" w:rsidRPr="00E86B17">
      <w:pPr>
        <w:jc w:val="center"/>
      </w:pPr>
      <w:r w:rsidRPr="00E86B17">
        <w:t>r i j e š i o  j e</w:t>
      </w:r>
    </w:p>
    <w:p w:rsidRDefault="00F546B4" w:rsidP="00F546B4" w:rsidR="00F546B4" w:rsidRPr="00E86B17">
      <w:pPr>
        <w:jc w:val="center"/>
      </w:pPr>
    </w:p>
    <w:p w:rsidRDefault="00F546B4" w:rsidP="00501B9C" w:rsidR="00A42DC4" w:rsidRPr="00E86B17">
      <w:pPr>
        <w:jc w:val="both"/>
      </w:pPr>
      <w:r w:rsidRPr="00E86B17">
        <w:tab/>
        <w:t>I.</w:t>
      </w:r>
      <w:r w:rsidR="00BC4CE5" w:rsidRPr="00E86B17">
        <w:t xml:space="preserve"> </w:t>
      </w:r>
      <w:r w:rsidRPr="00E86B17">
        <w:t xml:space="preserve">U stečajnom postupku nad dužnikom </w:t>
      </w:r>
      <w:r w:rsidR="00FC23D3">
        <w:t>ARIŠ d.o.o. Pazin, Gradskih Igrališta 3, OIB: 35633065996</w:t>
      </w:r>
      <w:r w:rsidRPr="00E86B17">
        <w:t>, utvrđene su</w:t>
      </w:r>
      <w:r w:rsidR="00810B70" w:rsidRPr="00E86B17">
        <w:t>:</w:t>
      </w:r>
    </w:p>
    <w:p w:rsidRDefault="00810B70" w:rsidP="00810B70" w:rsidR="00810B70" w:rsidRPr="00E86B17">
      <w:pPr>
        <w:jc w:val="both"/>
      </w:pPr>
    </w:p>
    <w:p w:rsidRDefault="00712213" w:rsidP="00712213" w:rsidR="00712213" w:rsidRPr="00E86B17">
      <w:pPr>
        <w:jc w:val="both"/>
      </w:pPr>
      <w:r w:rsidRPr="00E86B17">
        <w:tab/>
        <w:t>A) tražbine prvog višeg isplatnog reda:</w:t>
      </w:r>
    </w:p>
    <w:p w:rsidRDefault="00712213" w:rsidP="00A42DC4" w:rsidR="00712213" w:rsidRPr="00E86B17">
      <w:pPr>
        <w:ind w:firstLine="708"/>
        <w:jc w:val="both"/>
      </w:pPr>
    </w:p>
    <w:p w:rsidRDefault="00501B9C" w:rsidP="00501B9C" w:rsidR="00501B9C" w:rsidRPr="00E86B17">
      <w:pPr>
        <w:spacing w:lineRule="auto" w:line="276"/>
        <w:ind w:firstLine="708"/>
        <w:jc w:val="both"/>
      </w:pPr>
      <w:r w:rsidRPr="00E86B17">
        <w:t xml:space="preserve">1. </w:t>
      </w:r>
      <w:r w:rsidR="00FC23D3">
        <w:t xml:space="preserve">IVAN MOGOROVIĆ, Pazin, Kašćerga 35b, </w:t>
      </w:r>
      <w:r w:rsidR="00FC23D3" w:rsidRPr="00BD3A85">
        <w:t xml:space="preserve">OIB: </w:t>
      </w:r>
      <w:r w:rsidR="00FC23D3">
        <w:t>53748504108</w:t>
      </w:r>
      <w:r w:rsidR="00FC23D3" w:rsidRPr="00BD3A85">
        <w:t>,</w:t>
      </w:r>
      <w:r w:rsidR="00FC23D3">
        <w:t xml:space="preserve"> kojeg zastupaju punomoćnice, odvjetnice iz Zajedničkog odvjetničkog ureda Irene Zustović, Ingrid Zustović Batelić, iz Labina</w:t>
      </w:r>
      <w:r w:rsidR="00BC4CE5" w:rsidRPr="00E86B17">
        <w:t xml:space="preserve">, </w:t>
      </w:r>
      <w:r w:rsidRPr="00E86B17">
        <w:t xml:space="preserve">u iznosu od </w:t>
      </w:r>
      <w:r w:rsidR="00FC23D3">
        <w:t>144.480,50</w:t>
      </w:r>
      <w:r w:rsidR="00FC23D3" w:rsidRPr="00BD3A85">
        <w:t xml:space="preserve"> </w:t>
      </w:r>
      <w:r w:rsidRPr="00E86B17">
        <w:t>kn.</w:t>
      </w:r>
    </w:p>
    <w:p w:rsidRDefault="00B7471A" w:rsidP="00B7471A" w:rsidR="00B7471A" w:rsidRPr="00E86B17">
      <w:pPr>
        <w:spacing w:lineRule="auto" w:line="276"/>
        <w:ind w:firstLine="708"/>
        <w:jc w:val="both"/>
      </w:pPr>
      <w:r>
        <w:t xml:space="preserve">2. </w:t>
      </w:r>
      <w:r w:rsidR="00FC23D3">
        <w:t xml:space="preserve">REPUBLIKA HRVATSKA, Ministarstvo financija, Porezna uprava, Područni ured Pazin, </w:t>
      </w:r>
      <w:r w:rsidR="00FC23D3" w:rsidRPr="00BD3A85">
        <w:t xml:space="preserve">OIB: </w:t>
      </w:r>
      <w:r w:rsidR="00FC23D3">
        <w:t>52634238587</w:t>
      </w:r>
      <w:r w:rsidR="00FC23D3" w:rsidRPr="00BD3A85">
        <w:t>,</w:t>
      </w:r>
      <w:r w:rsidR="00FC23D3">
        <w:t xml:space="preserve"> koju zastupa Županijsko državno odvjetništvo u Puli</w:t>
      </w:r>
      <w:r w:rsidRPr="00E86B17">
        <w:t xml:space="preserve">, u iznosu od </w:t>
      </w:r>
      <w:r w:rsidR="00FC23D3">
        <w:t xml:space="preserve">457.640,05 </w:t>
      </w:r>
      <w:r w:rsidRPr="00E86B17">
        <w:t>kn.</w:t>
      </w:r>
    </w:p>
    <w:p w:rsidRDefault="00B7471A" w:rsidP="00B7471A" w:rsidR="00B7471A" w:rsidRPr="00E86B17">
      <w:pPr>
        <w:spacing w:lineRule="auto" w:line="276"/>
        <w:ind w:firstLine="708"/>
        <w:jc w:val="both"/>
      </w:pPr>
      <w:r>
        <w:t xml:space="preserve">3. </w:t>
      </w:r>
      <w:r w:rsidR="00FC23D3">
        <w:t xml:space="preserve">STANKO BRAJKOVIĆ, Pazin, Buići 80, </w:t>
      </w:r>
      <w:r w:rsidR="00FC23D3" w:rsidRPr="00BD3A85">
        <w:t xml:space="preserve">OIB: </w:t>
      </w:r>
      <w:r w:rsidR="00FC23D3">
        <w:t>36340559477, kojeg zastupaju punomoćnici iz Odvjetničkog društva Čohilj &amp; Rovis j.t.d., odvjetnici iz Pule</w:t>
      </w:r>
      <w:r w:rsidRPr="00E86B17">
        <w:t xml:space="preserve">, u iznosu od </w:t>
      </w:r>
      <w:r w:rsidR="00FC23D3">
        <w:t>31.125,46</w:t>
      </w:r>
      <w:r w:rsidR="00FC23D3" w:rsidRPr="00BD3A85">
        <w:t xml:space="preserve"> </w:t>
      </w:r>
      <w:r w:rsidRPr="00E86B17">
        <w:t>kn.</w:t>
      </w:r>
    </w:p>
    <w:p w:rsidRDefault="00B7471A" w:rsidP="00B7471A" w:rsidR="00B7471A" w:rsidRPr="00E86B17">
      <w:pPr>
        <w:spacing w:lineRule="auto" w:line="276"/>
        <w:ind w:firstLine="708"/>
        <w:jc w:val="both"/>
      </w:pPr>
      <w:r>
        <w:t xml:space="preserve">4. </w:t>
      </w:r>
      <w:r w:rsidR="00FC23D3">
        <w:t xml:space="preserve">VEDRAN ŽUFIĆ, Pićan, Tučići 24, </w:t>
      </w:r>
      <w:r w:rsidR="00FC23D3" w:rsidRPr="00BD3A85">
        <w:t xml:space="preserve">OIB: </w:t>
      </w:r>
      <w:r w:rsidR="00FC23D3">
        <w:t>11974371074</w:t>
      </w:r>
      <w:r w:rsidRPr="00E86B17">
        <w:t xml:space="preserve">, u iznosu od </w:t>
      </w:r>
      <w:r w:rsidR="00FC23D3">
        <w:t xml:space="preserve">37.266,46 </w:t>
      </w:r>
      <w:r w:rsidRPr="00E86B17">
        <w:t>kn.</w:t>
      </w:r>
    </w:p>
    <w:p w:rsidRDefault="00B7471A" w:rsidP="00B7471A" w:rsidR="00B7471A" w:rsidRPr="00E86B17">
      <w:pPr>
        <w:spacing w:lineRule="auto" w:line="276"/>
        <w:ind w:firstLine="708"/>
        <w:jc w:val="both"/>
      </w:pPr>
      <w:r>
        <w:t xml:space="preserve">5. </w:t>
      </w:r>
      <w:r w:rsidR="00FC23D3">
        <w:t xml:space="preserve">SABINA VENTIN, Pazin, Antuna Kalca 9, </w:t>
      </w:r>
      <w:r w:rsidR="00FC23D3" w:rsidRPr="00BD3A85">
        <w:t xml:space="preserve">OIB: </w:t>
      </w:r>
      <w:r w:rsidR="00FC23D3">
        <w:t>42180449498</w:t>
      </w:r>
      <w:r w:rsidRPr="00E86B17">
        <w:t xml:space="preserve">, u iznosu od </w:t>
      </w:r>
      <w:r w:rsidR="00FC23D3">
        <w:t>11.243,51</w:t>
      </w:r>
      <w:r w:rsidR="00FC23D3" w:rsidRPr="00BD3A85">
        <w:t xml:space="preserve"> </w:t>
      </w:r>
      <w:r w:rsidRPr="00E86B17">
        <w:t>kn.</w:t>
      </w:r>
    </w:p>
    <w:p w:rsidRDefault="00771EC1" w:rsidP="00771EC1" w:rsidR="00771EC1">
      <w:pPr>
        <w:spacing w:lineRule="auto" w:line="276"/>
        <w:ind w:firstLine="708"/>
        <w:jc w:val="both"/>
      </w:pPr>
      <w:r>
        <w:t xml:space="preserve">6. </w:t>
      </w:r>
      <w:r w:rsidR="00FC23D3">
        <w:t xml:space="preserve">DRAŽEN VALENTIĆ, Pazin, Narodnog doma 2A, </w:t>
      </w:r>
      <w:r w:rsidR="00FC23D3" w:rsidRPr="00BD3A85">
        <w:t xml:space="preserve">OIB: </w:t>
      </w:r>
      <w:r w:rsidR="00FC23D3">
        <w:t>48623080292</w:t>
      </w:r>
      <w:r w:rsidRPr="00E86B17">
        <w:t xml:space="preserve">, u iznosu od </w:t>
      </w:r>
      <w:r w:rsidR="00FC23D3">
        <w:t>12.564,89</w:t>
      </w:r>
      <w:r w:rsidR="00FC23D3" w:rsidRPr="00BD3A85">
        <w:t xml:space="preserve"> </w:t>
      </w:r>
      <w:r w:rsidRPr="00E86B17">
        <w:t>kn.</w:t>
      </w:r>
    </w:p>
    <w:p w:rsidRDefault="00AA2440" w:rsidP="00AA2440" w:rsidR="00AA2440" w:rsidRPr="00E86B17">
      <w:pPr>
        <w:spacing w:lineRule="auto" w:line="276"/>
        <w:ind w:firstLine="708"/>
        <w:jc w:val="both"/>
      </w:pPr>
      <w:r>
        <w:t xml:space="preserve">7. RADIVOJ UJČIĆ, Pazin, Narodnog doma 3/2, </w:t>
      </w:r>
      <w:r w:rsidRPr="00BD3A85">
        <w:t xml:space="preserve">OIB: </w:t>
      </w:r>
      <w:r>
        <w:t>48137169193</w:t>
      </w:r>
      <w:r w:rsidRPr="00E86B17">
        <w:t xml:space="preserve">, u iznosu od </w:t>
      </w:r>
      <w:r>
        <w:t>3.205,20</w:t>
      </w:r>
      <w:r w:rsidRPr="00BD3A85">
        <w:t xml:space="preserve"> </w:t>
      </w:r>
      <w:r w:rsidRPr="00E86B17">
        <w:t>kn.</w:t>
      </w:r>
    </w:p>
    <w:p w:rsidRDefault="00AA2440" w:rsidP="00AA2440" w:rsidR="00AA2440">
      <w:pPr>
        <w:spacing w:lineRule="auto" w:line="276"/>
        <w:ind w:firstLine="708"/>
        <w:jc w:val="both"/>
      </w:pPr>
      <w:r>
        <w:t xml:space="preserve">8. UDOVIČIĆ ANTON, Cerovlje, Borut 49, </w:t>
      </w:r>
      <w:r w:rsidRPr="00BD3A85">
        <w:t xml:space="preserve">OIB: </w:t>
      </w:r>
      <w:r>
        <w:t>00054461146</w:t>
      </w:r>
      <w:r w:rsidRPr="00E86B17">
        <w:t xml:space="preserve">, u iznosu od </w:t>
      </w:r>
      <w:r>
        <w:t>30.154,01</w:t>
      </w:r>
      <w:r w:rsidRPr="00BD3A85">
        <w:t xml:space="preserve"> </w:t>
      </w:r>
      <w:r w:rsidRPr="00E86B17">
        <w:t>kn.</w:t>
      </w:r>
    </w:p>
    <w:p w:rsidRDefault="00AA2440" w:rsidP="00AA2440" w:rsidR="00AA2440">
      <w:pPr>
        <w:spacing w:lineRule="auto" w:line="276"/>
        <w:ind w:firstLine="708"/>
        <w:jc w:val="both"/>
      </w:pPr>
      <w:r>
        <w:t xml:space="preserve">9. TRČAK LORENA, Pazin, Lindar 170, </w:t>
      </w:r>
      <w:r w:rsidRPr="00BD3A85">
        <w:t xml:space="preserve">OIB: </w:t>
      </w:r>
      <w:r>
        <w:t>07088667943</w:t>
      </w:r>
      <w:r w:rsidRPr="00BD3A85">
        <w:t>,</w:t>
      </w:r>
      <w:r>
        <w:t xml:space="preserve"> </w:t>
      </w:r>
      <w:r w:rsidRPr="00BD3A85">
        <w:t xml:space="preserve">u iznosu od </w:t>
      </w:r>
      <w:r>
        <w:t>17.413,08</w:t>
      </w:r>
      <w:r w:rsidRPr="00BD3A85">
        <w:t xml:space="preserve"> </w:t>
      </w:r>
      <w:r w:rsidRPr="00E86B17">
        <w:t>kn.</w:t>
      </w:r>
    </w:p>
    <w:p w:rsidRDefault="00AA2440" w:rsidP="00AA2440" w:rsidR="00AA2440">
      <w:pPr>
        <w:spacing w:lineRule="auto" w:line="276"/>
        <w:ind w:firstLine="708"/>
        <w:jc w:val="both"/>
      </w:pPr>
      <w:r>
        <w:t xml:space="preserve">10. ŠUMAN IVO, Poreč, Piantade 31, Varvari, </w:t>
      </w:r>
      <w:r w:rsidRPr="00BD3A85">
        <w:t xml:space="preserve">OIB: </w:t>
      </w:r>
      <w:r>
        <w:t>65844194112</w:t>
      </w:r>
      <w:r w:rsidRPr="00BD3A85">
        <w:t>,</w:t>
      </w:r>
      <w:r>
        <w:t xml:space="preserve"> </w:t>
      </w:r>
      <w:r w:rsidRPr="00BD3A85">
        <w:t xml:space="preserve">u iznosu od </w:t>
      </w:r>
      <w:r>
        <w:t>30.453,80</w:t>
      </w:r>
      <w:r w:rsidRPr="00BD3A85">
        <w:t xml:space="preserve"> </w:t>
      </w:r>
      <w:r w:rsidRPr="00E86B17">
        <w:t>kn.</w:t>
      </w:r>
    </w:p>
    <w:p w:rsidRDefault="00AA2440" w:rsidP="00AA2440" w:rsidR="00AA2440" w:rsidRPr="00E86B17">
      <w:pPr>
        <w:spacing w:lineRule="auto" w:line="276"/>
        <w:ind w:firstLine="708"/>
        <w:jc w:val="both"/>
      </w:pPr>
      <w:r>
        <w:lastRenderedPageBreak/>
        <w:t xml:space="preserve">11. DINO ŠKRGAT, Pazin, Prolaz Frane Matejčića 17, </w:t>
      </w:r>
      <w:r w:rsidRPr="00BD3A85">
        <w:t xml:space="preserve">OIB: </w:t>
      </w:r>
      <w:r>
        <w:t>27633393280</w:t>
      </w:r>
      <w:r w:rsidRPr="00BD3A85">
        <w:t>,</w:t>
      </w:r>
      <w:r>
        <w:t xml:space="preserve"> </w:t>
      </w:r>
      <w:r w:rsidRPr="00BD3A85">
        <w:t xml:space="preserve">u iznosu od </w:t>
      </w:r>
      <w:r>
        <w:t>50.172,75</w:t>
      </w:r>
      <w:r w:rsidRPr="00BD3A85">
        <w:t xml:space="preserve"> </w:t>
      </w:r>
      <w:r w:rsidRPr="00E86B17">
        <w:t>kn.</w:t>
      </w:r>
    </w:p>
    <w:p w:rsidRDefault="00AA2440" w:rsidP="00AA2440" w:rsidR="00AA2440">
      <w:pPr>
        <w:spacing w:lineRule="auto" w:line="276"/>
        <w:ind w:firstLine="708"/>
        <w:jc w:val="both"/>
      </w:pPr>
      <w:r>
        <w:t xml:space="preserve">12. ALEKSANDAR ŠIMONOVIĆ, Vižinada, Jadruhi 1, </w:t>
      </w:r>
      <w:r w:rsidRPr="00BD3A85">
        <w:t xml:space="preserve">OIB: </w:t>
      </w:r>
      <w:r>
        <w:t>58123138700</w:t>
      </w:r>
      <w:r w:rsidRPr="00BD3A85">
        <w:t>,</w:t>
      </w:r>
      <w:r>
        <w:t xml:space="preserve"> </w:t>
      </w:r>
      <w:r w:rsidRPr="00BD3A85">
        <w:t xml:space="preserve">u iznosu od </w:t>
      </w:r>
      <w:r>
        <w:t>42.587,49</w:t>
      </w:r>
      <w:r w:rsidRPr="00BD3A85">
        <w:t xml:space="preserve"> </w:t>
      </w:r>
      <w:r w:rsidRPr="00E86B17">
        <w:t>kn.</w:t>
      </w:r>
    </w:p>
    <w:p w:rsidRDefault="00AA2440" w:rsidP="00AA2440" w:rsidR="00AA2440">
      <w:pPr>
        <w:spacing w:lineRule="auto" w:line="276"/>
        <w:ind w:firstLine="708"/>
        <w:jc w:val="both"/>
      </w:pPr>
      <w:r>
        <w:t xml:space="preserve">13. ANA SOKOLOVIĆ, Pazin, Saše Šantela 50, </w:t>
      </w:r>
      <w:r w:rsidRPr="00BD3A85">
        <w:t xml:space="preserve">OIB: </w:t>
      </w:r>
      <w:r>
        <w:t>80484099972</w:t>
      </w:r>
      <w:r w:rsidRPr="00BD3A85">
        <w:t>,</w:t>
      </w:r>
      <w:r>
        <w:t xml:space="preserve"> </w:t>
      </w:r>
      <w:r w:rsidRPr="00BD3A85">
        <w:t xml:space="preserve">u iznosu od </w:t>
      </w:r>
      <w:r>
        <w:t>37.362,51</w:t>
      </w:r>
      <w:r w:rsidRPr="00BD3A85">
        <w:t xml:space="preserve"> </w:t>
      </w:r>
      <w:r w:rsidRPr="00E86B17">
        <w:t>kn.</w:t>
      </w:r>
    </w:p>
    <w:p w:rsidRDefault="00AA2440" w:rsidP="00AA2440" w:rsidR="00AA2440">
      <w:pPr>
        <w:spacing w:lineRule="auto" w:line="276"/>
        <w:ind w:firstLine="708"/>
        <w:jc w:val="both"/>
      </w:pPr>
      <w:r>
        <w:t xml:space="preserve">14. </w:t>
      </w:r>
      <w:r w:rsidR="00F85467">
        <w:t xml:space="preserve">RITOŠA DORIJANO, Vižinada, Brig 35, </w:t>
      </w:r>
      <w:r w:rsidR="00F85467" w:rsidRPr="00BD3A85">
        <w:t xml:space="preserve">OIB: </w:t>
      </w:r>
      <w:r w:rsidR="00F85467">
        <w:t>76923560177</w:t>
      </w:r>
      <w:r w:rsidR="00F85467" w:rsidRPr="00BD3A85">
        <w:t>,</w:t>
      </w:r>
      <w:r w:rsidR="00F85467">
        <w:t xml:space="preserve"> </w:t>
      </w:r>
      <w:r w:rsidR="00F85467" w:rsidRPr="00BD3A85">
        <w:t xml:space="preserve">u iznosu od </w:t>
      </w:r>
      <w:r w:rsidR="00F85467">
        <w:t>14.336,58</w:t>
      </w:r>
      <w:r w:rsidRPr="00BD3A85">
        <w:t xml:space="preserve"> </w:t>
      </w:r>
      <w:r w:rsidRPr="00E86B17">
        <w:t>kn.</w:t>
      </w:r>
    </w:p>
    <w:p w:rsidRDefault="00F85467" w:rsidP="00F85467" w:rsidR="00F85467">
      <w:pPr>
        <w:spacing w:lineRule="auto" w:line="276"/>
        <w:ind w:firstLine="708"/>
        <w:jc w:val="both"/>
      </w:pPr>
      <w:r>
        <w:t xml:space="preserve">15. RADETIĆ DEJAN, Poreč, Mičetići 2, </w:t>
      </w:r>
      <w:r w:rsidRPr="00BD3A85">
        <w:t xml:space="preserve">OIB: </w:t>
      </w:r>
      <w:r>
        <w:t>15197161062</w:t>
      </w:r>
      <w:r w:rsidRPr="00BD3A85">
        <w:t>,</w:t>
      </w:r>
      <w:r>
        <w:t xml:space="preserve"> </w:t>
      </w:r>
      <w:r w:rsidRPr="00BD3A85">
        <w:t xml:space="preserve">u iznosu od </w:t>
      </w:r>
      <w:r>
        <w:t>15.535,36</w:t>
      </w:r>
      <w:r w:rsidRPr="00BD3A85">
        <w:t xml:space="preserve"> </w:t>
      </w:r>
      <w:r w:rsidRPr="00E86B17">
        <w:t>kn.</w:t>
      </w:r>
    </w:p>
    <w:p w:rsidRDefault="00F85467" w:rsidP="00F85467" w:rsidR="00F85467">
      <w:pPr>
        <w:spacing w:lineRule="auto" w:line="276"/>
        <w:ind w:firstLine="708"/>
        <w:jc w:val="both"/>
      </w:pPr>
      <w:r>
        <w:t xml:space="preserve">16. RADANOVIĆ ANA, Pazin, Zovići 47, </w:t>
      </w:r>
      <w:r w:rsidRPr="00BD3A85">
        <w:t xml:space="preserve">OIB: </w:t>
      </w:r>
      <w:r>
        <w:t>00624264993</w:t>
      </w:r>
      <w:r w:rsidRPr="00BD3A85">
        <w:t>,</w:t>
      </w:r>
      <w:r>
        <w:t xml:space="preserve"> </w:t>
      </w:r>
      <w:r w:rsidRPr="00BD3A85">
        <w:t xml:space="preserve">u iznosu od </w:t>
      </w:r>
      <w:r>
        <w:t>12.965,29</w:t>
      </w:r>
      <w:r w:rsidRPr="00BD3A85">
        <w:t xml:space="preserve"> </w:t>
      </w:r>
      <w:r w:rsidRPr="00E86B17">
        <w:t>kn.</w:t>
      </w:r>
    </w:p>
    <w:p w:rsidRDefault="00F85467" w:rsidP="00F85467" w:rsidR="00F85467">
      <w:pPr>
        <w:spacing w:lineRule="auto" w:line="276"/>
        <w:ind w:firstLine="708"/>
        <w:jc w:val="both"/>
      </w:pPr>
      <w:r>
        <w:t xml:space="preserve">17. PERČIĆ EMANUEL, Pazin, Trviž 42, </w:t>
      </w:r>
      <w:r w:rsidRPr="00BD3A85">
        <w:t xml:space="preserve">OIB: </w:t>
      </w:r>
      <w:r>
        <w:t>44114429871</w:t>
      </w:r>
      <w:r w:rsidRPr="00BD3A85">
        <w:t>,</w:t>
      </w:r>
      <w:r>
        <w:t xml:space="preserve"> </w:t>
      </w:r>
      <w:r w:rsidRPr="00BD3A85">
        <w:t xml:space="preserve">u iznosu od </w:t>
      </w:r>
      <w:r>
        <w:t xml:space="preserve">56.963,07 </w:t>
      </w:r>
      <w:r w:rsidRPr="00E86B17">
        <w:t>kn.</w:t>
      </w:r>
    </w:p>
    <w:p w:rsidRDefault="00F85467" w:rsidP="00F85467" w:rsidR="00F85467">
      <w:pPr>
        <w:spacing w:lineRule="auto" w:line="276"/>
        <w:ind w:firstLine="708"/>
        <w:jc w:val="both"/>
      </w:pPr>
      <w:r>
        <w:t xml:space="preserve">18. LORI PAŠKULA, Pazin, Bertoši, Maršeti 16, </w:t>
      </w:r>
      <w:r w:rsidRPr="00BD3A85">
        <w:t xml:space="preserve">OIB: </w:t>
      </w:r>
      <w:r>
        <w:t>89167598750</w:t>
      </w:r>
      <w:r w:rsidRPr="00BD3A85">
        <w:t>,</w:t>
      </w:r>
      <w:r>
        <w:t xml:space="preserve"> </w:t>
      </w:r>
      <w:r w:rsidRPr="00BD3A85">
        <w:t xml:space="preserve">u iznosu od </w:t>
      </w:r>
      <w:r>
        <w:t>2.772,14 kn</w:t>
      </w:r>
      <w:r w:rsidRPr="00E86B17">
        <w:t>.</w:t>
      </w:r>
    </w:p>
    <w:p w:rsidRDefault="00F85467" w:rsidP="00F85467" w:rsidR="00F85467">
      <w:pPr>
        <w:spacing w:lineRule="auto" w:line="276"/>
        <w:ind w:firstLine="708"/>
        <w:jc w:val="both"/>
      </w:pPr>
      <w:r>
        <w:t xml:space="preserve">19. LORENA PALADIN, Pagubice, Omošćice 25, Cerovlje, </w:t>
      </w:r>
      <w:r w:rsidRPr="00BD3A85">
        <w:t xml:space="preserve">OIB: </w:t>
      </w:r>
      <w:r>
        <w:t>69328617338</w:t>
      </w:r>
      <w:r w:rsidRPr="00BD3A85">
        <w:t>,</w:t>
      </w:r>
      <w:r>
        <w:t xml:space="preserve"> </w:t>
      </w:r>
      <w:r w:rsidRPr="00BD3A85">
        <w:t xml:space="preserve">u iznosu od </w:t>
      </w:r>
      <w:r>
        <w:t>17.464,85</w:t>
      </w:r>
      <w:r w:rsidRPr="00BD3A85">
        <w:t xml:space="preserve"> </w:t>
      </w:r>
      <w:r>
        <w:t>kn</w:t>
      </w:r>
      <w:r w:rsidRPr="00E86B17">
        <w:t>.</w:t>
      </w:r>
    </w:p>
    <w:p w:rsidRDefault="00F85467" w:rsidP="00F85467" w:rsidR="00F85467">
      <w:pPr>
        <w:spacing w:lineRule="auto" w:line="276"/>
        <w:ind w:firstLine="708"/>
        <w:jc w:val="both"/>
      </w:pPr>
      <w:r>
        <w:t xml:space="preserve">20. NAČINOVIĆ DALIBOR, Poreč, Žbandaj 5A, </w:t>
      </w:r>
      <w:r w:rsidRPr="00BD3A85">
        <w:t xml:space="preserve">OIB: </w:t>
      </w:r>
      <w:r>
        <w:t>05069140208</w:t>
      </w:r>
      <w:r w:rsidRPr="00BD3A85">
        <w:t>,</w:t>
      </w:r>
      <w:r>
        <w:t xml:space="preserve"> </w:t>
      </w:r>
      <w:r w:rsidRPr="00BD3A85">
        <w:t xml:space="preserve">u iznosu od </w:t>
      </w:r>
      <w:r>
        <w:t>30.548,45</w:t>
      </w:r>
      <w:r w:rsidRPr="00BD3A85">
        <w:t xml:space="preserve"> </w:t>
      </w:r>
      <w:r>
        <w:t>kn</w:t>
      </w:r>
      <w:r w:rsidRPr="00E86B17">
        <w:t>.</w:t>
      </w:r>
    </w:p>
    <w:p w:rsidRDefault="00F85467" w:rsidP="00F85467" w:rsidR="00F85467">
      <w:pPr>
        <w:spacing w:lineRule="auto" w:line="276"/>
        <w:ind w:firstLine="708"/>
        <w:jc w:val="both"/>
      </w:pPr>
      <w:r>
        <w:t xml:space="preserve">21. MARIJA MUZIKA, Kurili, Kurili 16, </w:t>
      </w:r>
      <w:r w:rsidRPr="00BD3A85">
        <w:t xml:space="preserve">OIB: </w:t>
      </w:r>
      <w:r>
        <w:t>69277877820</w:t>
      </w:r>
      <w:r w:rsidRPr="00BD3A85">
        <w:t>,</w:t>
      </w:r>
      <w:r>
        <w:t xml:space="preserve"> </w:t>
      </w:r>
      <w:r w:rsidRPr="00BD3A85">
        <w:t xml:space="preserve">u iznosu od </w:t>
      </w:r>
      <w:r>
        <w:t>17.464,58</w:t>
      </w:r>
      <w:r w:rsidRPr="00BD3A85">
        <w:t xml:space="preserve"> </w:t>
      </w:r>
      <w:r>
        <w:t>kn</w:t>
      </w:r>
      <w:r w:rsidRPr="00E86B17">
        <w:t>.</w:t>
      </w:r>
    </w:p>
    <w:p w:rsidRDefault="00F85467" w:rsidP="00F85467" w:rsidR="00F85467">
      <w:pPr>
        <w:spacing w:lineRule="auto" w:line="276"/>
        <w:ind w:firstLine="708"/>
        <w:jc w:val="both"/>
      </w:pPr>
      <w:r>
        <w:t xml:space="preserve">22. KANDIDA MILOTIĆ, Cerovlje, Gologorica 1A, </w:t>
      </w:r>
      <w:r w:rsidRPr="00BD3A85">
        <w:t xml:space="preserve">OIB: </w:t>
      </w:r>
      <w:r>
        <w:t>96357993730</w:t>
      </w:r>
      <w:r w:rsidRPr="00BD3A85">
        <w:t>,</w:t>
      </w:r>
      <w:r>
        <w:t xml:space="preserve"> </w:t>
      </w:r>
      <w:r w:rsidRPr="00BD3A85">
        <w:t xml:space="preserve">u iznosu od </w:t>
      </w:r>
      <w:r>
        <w:t>12.035,20</w:t>
      </w:r>
      <w:r w:rsidRPr="00BD3A85">
        <w:t xml:space="preserve"> </w:t>
      </w:r>
      <w:r>
        <w:t>kn</w:t>
      </w:r>
      <w:r w:rsidRPr="00E86B17">
        <w:t>.</w:t>
      </w:r>
    </w:p>
    <w:p w:rsidRDefault="00F85467" w:rsidP="00F85467" w:rsidR="00F85467">
      <w:pPr>
        <w:spacing w:lineRule="auto" w:line="276"/>
        <w:ind w:firstLine="708"/>
        <w:jc w:val="both"/>
      </w:pPr>
      <w:r>
        <w:t xml:space="preserve">23. EDI MIKULIĆ, Pazin, Kapetana Lazarića 3, </w:t>
      </w:r>
      <w:r w:rsidRPr="00BD3A85">
        <w:t xml:space="preserve">OIB: </w:t>
      </w:r>
      <w:r>
        <w:t>71370144545</w:t>
      </w:r>
      <w:r w:rsidRPr="00BD3A85">
        <w:t>,</w:t>
      </w:r>
      <w:r>
        <w:t xml:space="preserve"> </w:t>
      </w:r>
      <w:r w:rsidRPr="00BD3A85">
        <w:t xml:space="preserve">u iznosu od </w:t>
      </w:r>
      <w:r>
        <w:t>2.108,12</w:t>
      </w:r>
      <w:r w:rsidRPr="00BD3A85">
        <w:t xml:space="preserve"> </w:t>
      </w:r>
      <w:r>
        <w:t>kn</w:t>
      </w:r>
      <w:r w:rsidRPr="00E86B17">
        <w:t>.</w:t>
      </w:r>
    </w:p>
    <w:p w:rsidRDefault="00F85467" w:rsidP="00F85467" w:rsidR="00F85467">
      <w:pPr>
        <w:spacing w:lineRule="auto" w:line="276"/>
        <w:ind w:firstLine="708"/>
        <w:jc w:val="both"/>
      </w:pPr>
      <w:r>
        <w:t xml:space="preserve">24. MONIKA MATEJČIĆ, Pazin, Kršikla 4, </w:t>
      </w:r>
      <w:r w:rsidRPr="00BD3A85">
        <w:t xml:space="preserve">OIB: </w:t>
      </w:r>
      <w:r>
        <w:t>74898876375</w:t>
      </w:r>
      <w:r w:rsidRPr="00BD3A85">
        <w:t>,</w:t>
      </w:r>
      <w:r>
        <w:t xml:space="preserve"> prijavila</w:t>
      </w:r>
      <w:r w:rsidRPr="00BD3A85">
        <w:t xml:space="preserve"> je tražbinu u iznosu od </w:t>
      </w:r>
      <w:r>
        <w:t>4.960,64</w:t>
      </w:r>
      <w:r w:rsidRPr="00BD3A85">
        <w:t xml:space="preserve"> </w:t>
      </w:r>
      <w:r>
        <w:t>kn</w:t>
      </w:r>
      <w:r w:rsidRPr="00E86B17">
        <w:t>.</w:t>
      </w:r>
    </w:p>
    <w:p w:rsidRDefault="00F85467" w:rsidP="00F85467" w:rsidR="00F85467">
      <w:pPr>
        <w:spacing w:lineRule="auto" w:line="276"/>
        <w:ind w:firstLine="708"/>
        <w:jc w:val="both"/>
      </w:pPr>
      <w:r>
        <w:t xml:space="preserve">25. MERI LANČA, Sv. Petar u Šumi, Kočevari 13, </w:t>
      </w:r>
      <w:r w:rsidRPr="00BD3A85">
        <w:t xml:space="preserve">OIB: </w:t>
      </w:r>
      <w:r>
        <w:t>95908847029</w:t>
      </w:r>
      <w:r w:rsidRPr="00BD3A85">
        <w:t>,</w:t>
      </w:r>
      <w:r>
        <w:t xml:space="preserve"> </w:t>
      </w:r>
      <w:r w:rsidRPr="00BD3A85">
        <w:t xml:space="preserve">u iznosu od </w:t>
      </w:r>
      <w:r>
        <w:t>2.108,12</w:t>
      </w:r>
      <w:r w:rsidRPr="00BD3A85">
        <w:t xml:space="preserve"> </w:t>
      </w:r>
      <w:r>
        <w:t>kn</w:t>
      </w:r>
      <w:r w:rsidRPr="00E86B17">
        <w:t>.</w:t>
      </w:r>
    </w:p>
    <w:p w:rsidRDefault="00F85467" w:rsidP="00F85467" w:rsidR="00F85467" w:rsidRPr="00E86B17">
      <w:pPr>
        <w:spacing w:lineRule="auto" w:line="276"/>
        <w:ind w:firstLine="708"/>
        <w:jc w:val="both"/>
      </w:pPr>
      <w:r>
        <w:t xml:space="preserve">26. DRAGO LAKOŠELJAC, Pazin, M. B. Rašana 2C, </w:t>
      </w:r>
      <w:r w:rsidRPr="00BD3A85">
        <w:t xml:space="preserve">OIB: </w:t>
      </w:r>
      <w:r>
        <w:t>31785897938</w:t>
      </w:r>
      <w:r w:rsidRPr="00BD3A85">
        <w:t>,</w:t>
      </w:r>
      <w:r>
        <w:t xml:space="preserve"> </w:t>
      </w:r>
      <w:r w:rsidRPr="00BD3A85">
        <w:t xml:space="preserve">u iznosu od </w:t>
      </w:r>
      <w:r>
        <w:t>13.033,65</w:t>
      </w:r>
      <w:r w:rsidRPr="00BD3A85">
        <w:t xml:space="preserve"> </w:t>
      </w:r>
      <w:r>
        <w:t>kn</w:t>
      </w:r>
      <w:r w:rsidRPr="00E86B17">
        <w:t>.</w:t>
      </w:r>
    </w:p>
    <w:p w:rsidRDefault="00F85467" w:rsidP="00F85467" w:rsidR="00F85467">
      <w:pPr>
        <w:spacing w:lineRule="auto" w:line="276"/>
        <w:ind w:firstLine="708"/>
        <w:jc w:val="both"/>
      </w:pPr>
      <w:r>
        <w:t xml:space="preserve">27. EDUARD KIŠ, Pazin, Franine i Jurine 6, </w:t>
      </w:r>
      <w:r w:rsidRPr="00BD3A85">
        <w:t xml:space="preserve">OIB: </w:t>
      </w:r>
      <w:r>
        <w:t>20786137093</w:t>
      </w:r>
      <w:r w:rsidRPr="00BD3A85">
        <w:t>,</w:t>
      </w:r>
      <w:r>
        <w:t xml:space="preserve"> </w:t>
      </w:r>
      <w:r w:rsidRPr="00BD3A85">
        <w:t xml:space="preserve">u iznosu od </w:t>
      </w:r>
      <w:r>
        <w:t>9.212,65</w:t>
      </w:r>
      <w:r w:rsidRPr="00BD3A85">
        <w:t xml:space="preserve"> kn</w:t>
      </w:r>
      <w:r w:rsidRPr="00E86B17">
        <w:t>.</w:t>
      </w:r>
    </w:p>
    <w:p w:rsidRDefault="00F85467" w:rsidP="00F85467" w:rsidR="00F85467" w:rsidRPr="00E86B17">
      <w:pPr>
        <w:spacing w:lineRule="auto" w:line="276"/>
        <w:ind w:firstLine="708"/>
        <w:jc w:val="both"/>
      </w:pPr>
      <w:r>
        <w:t xml:space="preserve">28. JELENKOVIĆ ANTON, Karojba, Motovunski Novaki 19, </w:t>
      </w:r>
      <w:r w:rsidRPr="00BD3A85">
        <w:t xml:space="preserve">OIB: </w:t>
      </w:r>
      <w:r>
        <w:t>61390395472</w:t>
      </w:r>
      <w:r w:rsidRPr="00BD3A85">
        <w:t>,</w:t>
      </w:r>
      <w:r>
        <w:t xml:space="preserve"> </w:t>
      </w:r>
      <w:r w:rsidRPr="00BD3A85">
        <w:t xml:space="preserve">u iznosu od </w:t>
      </w:r>
      <w:r>
        <w:t>46.824,68</w:t>
      </w:r>
      <w:r w:rsidRPr="00BD3A85">
        <w:t xml:space="preserve"> kn</w:t>
      </w:r>
      <w:r w:rsidRPr="00E86B17">
        <w:t>.</w:t>
      </w:r>
    </w:p>
    <w:p w:rsidRDefault="00F85467" w:rsidP="00F85467" w:rsidR="00F85467">
      <w:pPr>
        <w:spacing w:lineRule="auto" w:line="276"/>
        <w:ind w:firstLine="708"/>
        <w:jc w:val="both"/>
      </w:pPr>
      <w:r>
        <w:t xml:space="preserve">29. MIRA JARC, Poreč, Ladrovići 13, </w:t>
      </w:r>
      <w:r w:rsidRPr="00BD3A85">
        <w:t xml:space="preserve">OIB: </w:t>
      </w:r>
      <w:r>
        <w:t>08644026876</w:t>
      </w:r>
      <w:r w:rsidRPr="00BD3A85">
        <w:t>,</w:t>
      </w:r>
      <w:r>
        <w:t xml:space="preserve"> </w:t>
      </w:r>
      <w:r w:rsidRPr="00BD3A85">
        <w:t xml:space="preserve">u iznosu od </w:t>
      </w:r>
      <w:r>
        <w:t>69.647,08</w:t>
      </w:r>
      <w:r w:rsidRPr="00BD3A85">
        <w:t xml:space="preserve"> kn</w:t>
      </w:r>
      <w:r w:rsidRPr="00E86B17">
        <w:t>.</w:t>
      </w:r>
    </w:p>
    <w:p w:rsidRDefault="00F85467" w:rsidP="00F85467" w:rsidR="00F85467">
      <w:pPr>
        <w:spacing w:lineRule="auto" w:line="276"/>
        <w:ind w:firstLine="708"/>
        <w:jc w:val="both"/>
      </w:pPr>
      <w:r>
        <w:t xml:space="preserve">30. MATEJ JARC, Poreč, Ladrovići 13, </w:t>
      </w:r>
      <w:r w:rsidRPr="00BD3A85">
        <w:t xml:space="preserve">OIB: </w:t>
      </w:r>
      <w:r>
        <w:t>95908847029</w:t>
      </w:r>
      <w:r w:rsidRPr="00BD3A85">
        <w:t>,</w:t>
      </w:r>
      <w:r>
        <w:t xml:space="preserve"> </w:t>
      </w:r>
      <w:r w:rsidRPr="00BD3A85">
        <w:t xml:space="preserve">u iznosu od </w:t>
      </w:r>
      <w:r>
        <w:t>39.529,24</w:t>
      </w:r>
      <w:r w:rsidR="00D16276">
        <w:t xml:space="preserve"> </w:t>
      </w:r>
      <w:r w:rsidRPr="00BD3A85">
        <w:t>kn</w:t>
      </w:r>
      <w:r w:rsidRPr="00E86B17">
        <w:t>.</w:t>
      </w:r>
    </w:p>
    <w:p w:rsidRDefault="00D16276" w:rsidP="00D16276" w:rsidR="00D16276">
      <w:pPr>
        <w:spacing w:lineRule="auto" w:line="276"/>
        <w:ind w:firstLine="708"/>
        <w:jc w:val="both"/>
      </w:pPr>
      <w:r>
        <w:t xml:space="preserve">31. MARTIN JARC, Poreč, Ladrovići 13, </w:t>
      </w:r>
      <w:r w:rsidRPr="00BD3A85">
        <w:t xml:space="preserve">OIB: </w:t>
      </w:r>
      <w:r>
        <w:t>23201634901</w:t>
      </w:r>
      <w:r w:rsidRPr="00BD3A85">
        <w:t>,</w:t>
      </w:r>
      <w:r>
        <w:t xml:space="preserve"> </w:t>
      </w:r>
      <w:r w:rsidRPr="00BD3A85">
        <w:t xml:space="preserve">u iznosu od </w:t>
      </w:r>
      <w:r>
        <w:t>204.891,02</w:t>
      </w:r>
      <w:r w:rsidRPr="00BD3A85">
        <w:t xml:space="preserve"> kn</w:t>
      </w:r>
      <w:r w:rsidRPr="00E86B17">
        <w:t>.</w:t>
      </w:r>
    </w:p>
    <w:p w:rsidRDefault="00D16276" w:rsidP="00D16276" w:rsidR="00D16276">
      <w:pPr>
        <w:spacing w:lineRule="auto" w:line="276"/>
        <w:ind w:firstLine="708"/>
        <w:jc w:val="both"/>
      </w:pPr>
      <w:r>
        <w:t xml:space="preserve">32. LUKA JARC, Poreč, Ladrovići 13, </w:t>
      </w:r>
      <w:r w:rsidRPr="00BD3A85">
        <w:t xml:space="preserve">OIB: </w:t>
      </w:r>
      <w:r>
        <w:t>63242047359</w:t>
      </w:r>
      <w:r w:rsidRPr="00BD3A85">
        <w:t>,</w:t>
      </w:r>
      <w:r>
        <w:t xml:space="preserve"> </w:t>
      </w:r>
      <w:r w:rsidRPr="00BD3A85">
        <w:t xml:space="preserve">u iznosu od </w:t>
      </w:r>
      <w:r>
        <w:t>55.960,70</w:t>
      </w:r>
      <w:r w:rsidRPr="00BD3A85">
        <w:t xml:space="preserve"> kn</w:t>
      </w:r>
      <w:r w:rsidRPr="00E86B17">
        <w:t>.</w:t>
      </w:r>
    </w:p>
    <w:p w:rsidRDefault="00D16276" w:rsidP="00D16276" w:rsidR="00D16276" w:rsidRPr="00E86B17">
      <w:pPr>
        <w:spacing w:lineRule="auto" w:line="276"/>
        <w:ind w:firstLine="708"/>
        <w:jc w:val="both"/>
      </w:pPr>
      <w:r>
        <w:t xml:space="preserve">33. ANDREJ JARC, Pazin, Jurja Dobrile 20, </w:t>
      </w:r>
      <w:r w:rsidRPr="00BD3A85">
        <w:t xml:space="preserve">OIB: </w:t>
      </w:r>
      <w:r>
        <w:t>25117791243</w:t>
      </w:r>
      <w:r w:rsidRPr="00BD3A85">
        <w:t>,</w:t>
      </w:r>
      <w:r>
        <w:t xml:space="preserve"> </w:t>
      </w:r>
      <w:r w:rsidRPr="00BD3A85">
        <w:t xml:space="preserve">u iznosu od </w:t>
      </w:r>
      <w:r>
        <w:t>108.074,99</w:t>
      </w:r>
      <w:r w:rsidRPr="00BD3A85">
        <w:t xml:space="preserve"> kn</w:t>
      </w:r>
      <w:r w:rsidRPr="00E86B17">
        <w:t>.</w:t>
      </w:r>
    </w:p>
    <w:p w:rsidRDefault="00D16276" w:rsidP="00D16276" w:rsidR="00D16276" w:rsidRPr="00E86B17">
      <w:pPr>
        <w:spacing w:lineRule="auto" w:line="276"/>
        <w:ind w:firstLine="708"/>
        <w:jc w:val="both"/>
      </w:pPr>
      <w:r>
        <w:t xml:space="preserve">34. GRŽINIĆ MARIJA, Cerovlje, Draguć 45, </w:t>
      </w:r>
      <w:r w:rsidRPr="00BD3A85">
        <w:t xml:space="preserve">OIB: </w:t>
      </w:r>
      <w:r>
        <w:t>90390825072</w:t>
      </w:r>
      <w:r w:rsidRPr="00BD3A85">
        <w:t>,</w:t>
      </w:r>
      <w:r>
        <w:t xml:space="preserve"> </w:t>
      </w:r>
      <w:r w:rsidRPr="00BD3A85">
        <w:t xml:space="preserve">u iznosu od </w:t>
      </w:r>
      <w:r>
        <w:t>24.562,07</w:t>
      </w:r>
      <w:r w:rsidRPr="00BD3A85">
        <w:t xml:space="preserve"> kn</w:t>
      </w:r>
      <w:r w:rsidRPr="00E86B17">
        <w:t>.</w:t>
      </w:r>
    </w:p>
    <w:p w:rsidRDefault="00D16276" w:rsidP="00D16276" w:rsidR="00D16276" w:rsidRPr="00E86B17">
      <w:pPr>
        <w:spacing w:lineRule="auto" w:line="276"/>
        <w:ind w:firstLine="708"/>
        <w:jc w:val="both"/>
      </w:pPr>
      <w:r>
        <w:t xml:space="preserve">35. JOSIP FINDERLE, Pazin, Kolodvorski prilaz 6, </w:t>
      </w:r>
      <w:r w:rsidRPr="00BD3A85">
        <w:t xml:space="preserve">OIB: </w:t>
      </w:r>
      <w:r>
        <w:t>69008517527</w:t>
      </w:r>
      <w:r w:rsidRPr="00BD3A85">
        <w:t>,</w:t>
      </w:r>
      <w:r>
        <w:t xml:space="preserve"> </w:t>
      </w:r>
      <w:r w:rsidRPr="00BD3A85">
        <w:t xml:space="preserve">u iznosu od </w:t>
      </w:r>
      <w:r>
        <w:t>23.064,51</w:t>
      </w:r>
      <w:r w:rsidRPr="00BD3A85">
        <w:t xml:space="preserve"> kn</w:t>
      </w:r>
      <w:r w:rsidRPr="00E86B17">
        <w:t>.</w:t>
      </w:r>
    </w:p>
    <w:p w:rsidRDefault="00D16276" w:rsidP="00D16276" w:rsidR="00D16276" w:rsidRPr="00E86B17">
      <w:pPr>
        <w:spacing w:lineRule="auto" w:line="276"/>
        <w:ind w:firstLine="708"/>
        <w:jc w:val="both"/>
      </w:pPr>
      <w:r>
        <w:t xml:space="preserve">36. KATTY DUŠKOVIĆ, Cerovlje, Pagubice 14, </w:t>
      </w:r>
      <w:r w:rsidRPr="00BD3A85">
        <w:t xml:space="preserve">OIB: </w:t>
      </w:r>
      <w:r>
        <w:t>19382621875</w:t>
      </w:r>
      <w:r w:rsidRPr="00BD3A85">
        <w:t>,</w:t>
      </w:r>
      <w:r>
        <w:t xml:space="preserve"> </w:t>
      </w:r>
      <w:r w:rsidRPr="00BD3A85">
        <w:t xml:space="preserve">u iznosu od </w:t>
      </w:r>
      <w:r>
        <w:t>2.114,64</w:t>
      </w:r>
      <w:r w:rsidRPr="00BD3A85">
        <w:t xml:space="preserve"> kn</w:t>
      </w:r>
      <w:r w:rsidRPr="00E86B17">
        <w:t>.</w:t>
      </w:r>
    </w:p>
    <w:p w:rsidRDefault="00D16276" w:rsidP="00D16276" w:rsidR="00D16276" w:rsidRPr="00E86B17">
      <w:pPr>
        <w:spacing w:lineRule="auto" w:line="276"/>
        <w:ind w:firstLine="708"/>
        <w:jc w:val="both"/>
      </w:pPr>
      <w:r>
        <w:t xml:space="preserve">37. DAMIJANIĆ DANIJEL, Poreč, Varvari, Piantade 170, </w:t>
      </w:r>
      <w:r w:rsidRPr="00BD3A85">
        <w:t xml:space="preserve">OIB: </w:t>
      </w:r>
      <w:r>
        <w:t>30818188784</w:t>
      </w:r>
      <w:r w:rsidRPr="00BD3A85">
        <w:t>,</w:t>
      </w:r>
      <w:r>
        <w:t xml:space="preserve"> </w:t>
      </w:r>
      <w:r w:rsidRPr="00BD3A85">
        <w:t xml:space="preserve">u iznosu od </w:t>
      </w:r>
      <w:r>
        <w:t>19.013,37</w:t>
      </w:r>
      <w:r w:rsidRPr="00BD3A85">
        <w:t xml:space="preserve"> kn</w:t>
      </w:r>
      <w:r w:rsidRPr="00E86B17">
        <w:t>.</w:t>
      </w:r>
    </w:p>
    <w:p w:rsidRDefault="00D16276" w:rsidP="00D16276" w:rsidR="00D16276" w:rsidRPr="00E86B17">
      <w:pPr>
        <w:spacing w:lineRule="auto" w:line="276"/>
        <w:ind w:firstLine="708"/>
        <w:jc w:val="both"/>
      </w:pPr>
      <w:r>
        <w:t xml:space="preserve">38. ĆOSIĆ BLAŽO, Poreč, Kukci, Kestenova 54, </w:t>
      </w:r>
      <w:r w:rsidRPr="00BD3A85">
        <w:t xml:space="preserve">OIB: </w:t>
      </w:r>
      <w:r>
        <w:t>92585126520</w:t>
      </w:r>
      <w:r w:rsidRPr="00BD3A85">
        <w:t>,</w:t>
      </w:r>
      <w:r>
        <w:t xml:space="preserve"> </w:t>
      </w:r>
      <w:r w:rsidRPr="00BD3A85">
        <w:t xml:space="preserve">u iznosu od </w:t>
      </w:r>
      <w:r>
        <w:t>28.388,23</w:t>
      </w:r>
      <w:r w:rsidRPr="00BD3A85">
        <w:t xml:space="preserve"> kn</w:t>
      </w:r>
      <w:r w:rsidRPr="00E86B17">
        <w:t>.</w:t>
      </w:r>
    </w:p>
    <w:p w:rsidRDefault="00D16276" w:rsidP="00D16276" w:rsidR="00D16276" w:rsidRPr="00E86B17">
      <w:pPr>
        <w:spacing w:lineRule="auto" w:line="276"/>
        <w:ind w:firstLine="708"/>
        <w:jc w:val="both"/>
      </w:pPr>
      <w:r>
        <w:t xml:space="preserve">39. SINIŠA ČUTURA, Pazin, S. Konzula Istrijana 3, </w:t>
      </w:r>
      <w:r w:rsidRPr="00BD3A85">
        <w:t xml:space="preserve">OIB: </w:t>
      </w:r>
      <w:r>
        <w:t>33685559895</w:t>
      </w:r>
      <w:r w:rsidRPr="00BD3A85">
        <w:t>,</w:t>
      </w:r>
      <w:r>
        <w:t xml:space="preserve"> </w:t>
      </w:r>
      <w:r w:rsidRPr="00BD3A85">
        <w:t xml:space="preserve">u iznosu od </w:t>
      </w:r>
      <w:r>
        <w:t>8.696,99</w:t>
      </w:r>
      <w:r w:rsidRPr="00BD3A85">
        <w:t xml:space="preserve"> kn</w:t>
      </w:r>
      <w:r w:rsidRPr="00E86B17">
        <w:t>.</w:t>
      </w:r>
    </w:p>
    <w:p w:rsidRDefault="00D16276" w:rsidP="00D16276" w:rsidR="00D16276" w:rsidRPr="00E86B17">
      <w:pPr>
        <w:spacing w:lineRule="auto" w:line="276"/>
        <w:ind w:firstLine="708"/>
        <w:jc w:val="both"/>
      </w:pPr>
      <w:r>
        <w:t xml:space="preserve">40. LJILJANA ČUTURA, Pazin, S. Konzula Istrijana 3, </w:t>
      </w:r>
      <w:r w:rsidRPr="00BD3A85">
        <w:t xml:space="preserve">OIB: </w:t>
      </w:r>
      <w:r>
        <w:t>49610660496</w:t>
      </w:r>
      <w:r w:rsidRPr="00BD3A85">
        <w:t>,</w:t>
      </w:r>
      <w:r>
        <w:t xml:space="preserve"> </w:t>
      </w:r>
      <w:r w:rsidRPr="00BD3A85">
        <w:t xml:space="preserve">u iznosu od </w:t>
      </w:r>
      <w:r>
        <w:t>6.127,84</w:t>
      </w:r>
      <w:r w:rsidRPr="00BD3A85">
        <w:t xml:space="preserve"> kn</w:t>
      </w:r>
      <w:r w:rsidRPr="00E86B17">
        <w:t>.</w:t>
      </w:r>
    </w:p>
    <w:p w:rsidRDefault="00D16276" w:rsidP="00D16276" w:rsidR="00D16276" w:rsidRPr="00E86B17">
      <w:pPr>
        <w:spacing w:lineRule="auto" w:line="276"/>
        <w:ind w:firstLine="708"/>
        <w:jc w:val="both"/>
      </w:pPr>
      <w:r>
        <w:t xml:space="preserve">41. SANJICA ČEH, Paz, Andrejevići 56, Cerovlje, </w:t>
      </w:r>
      <w:r w:rsidRPr="00BD3A85">
        <w:t xml:space="preserve">OIB: </w:t>
      </w:r>
      <w:r>
        <w:t>07980680229</w:t>
      </w:r>
      <w:r w:rsidRPr="00BD3A85">
        <w:t>,</w:t>
      </w:r>
      <w:r>
        <w:t xml:space="preserve"> </w:t>
      </w:r>
      <w:r w:rsidRPr="00BD3A85">
        <w:t xml:space="preserve">u iznosu od </w:t>
      </w:r>
      <w:r>
        <w:t>16.168,77</w:t>
      </w:r>
      <w:r w:rsidRPr="00BD3A85">
        <w:t xml:space="preserve"> kn</w:t>
      </w:r>
      <w:r w:rsidRPr="00E86B17">
        <w:t>.</w:t>
      </w:r>
    </w:p>
    <w:p w:rsidRDefault="00D16276" w:rsidP="00D16276" w:rsidR="00D16276" w:rsidRPr="00E86B17">
      <w:pPr>
        <w:spacing w:lineRule="auto" w:line="276"/>
        <w:ind w:firstLine="708"/>
        <w:jc w:val="both"/>
      </w:pPr>
      <w:r>
        <w:t xml:space="preserve">42. DEAN BRAJKOVIĆ, Pazin, Brajkovići 31, </w:t>
      </w:r>
      <w:r w:rsidRPr="00BD3A85">
        <w:t xml:space="preserve">OIB: </w:t>
      </w:r>
      <w:r>
        <w:t>57594321966</w:t>
      </w:r>
      <w:r w:rsidRPr="00BD3A85">
        <w:t>,</w:t>
      </w:r>
      <w:r>
        <w:t xml:space="preserve"> </w:t>
      </w:r>
      <w:r w:rsidRPr="00BD3A85">
        <w:t xml:space="preserve">u iznosu od </w:t>
      </w:r>
      <w:r>
        <w:t>12.962,50</w:t>
      </w:r>
      <w:r w:rsidRPr="00BD3A85">
        <w:t xml:space="preserve"> kn</w:t>
      </w:r>
      <w:r w:rsidRPr="00E86B17">
        <w:t>.</w:t>
      </w:r>
    </w:p>
    <w:p w:rsidRDefault="00D16276" w:rsidP="00D16276" w:rsidR="00D16276" w:rsidRPr="00E86B17">
      <w:pPr>
        <w:spacing w:lineRule="auto" w:line="276"/>
        <w:ind w:firstLine="708"/>
        <w:jc w:val="both"/>
      </w:pPr>
      <w:r>
        <w:t xml:space="preserve">43. OLIVER BLAŽEVIĆ, Cerovlje, Draguć 7, </w:t>
      </w:r>
      <w:r w:rsidRPr="00BD3A85">
        <w:t xml:space="preserve">OIB: </w:t>
      </w:r>
      <w:r>
        <w:t>49772161561</w:t>
      </w:r>
      <w:r w:rsidRPr="00BD3A85">
        <w:t>,</w:t>
      </w:r>
      <w:r>
        <w:t xml:space="preserve"> </w:t>
      </w:r>
      <w:r w:rsidRPr="00BD3A85">
        <w:t xml:space="preserve">u iznosu od </w:t>
      </w:r>
      <w:r>
        <w:t>2.108,12</w:t>
      </w:r>
      <w:r w:rsidRPr="00BD3A85">
        <w:t xml:space="preserve"> kn</w:t>
      </w:r>
      <w:r w:rsidRPr="00E86B17">
        <w:t>.</w:t>
      </w:r>
    </w:p>
    <w:p w:rsidRDefault="00D16276" w:rsidP="00D16276" w:rsidR="00D16276" w:rsidRPr="00E86B17">
      <w:pPr>
        <w:spacing w:lineRule="auto" w:line="276"/>
        <w:ind w:firstLine="708"/>
        <w:jc w:val="both"/>
      </w:pPr>
      <w:r>
        <w:t xml:space="preserve">44. MILAN BARTOLIĆ, Karojba, Karojba 22, </w:t>
      </w:r>
      <w:r w:rsidRPr="00BD3A85">
        <w:t xml:space="preserve">OIB: </w:t>
      </w:r>
      <w:r>
        <w:t xml:space="preserve">87840888575, </w:t>
      </w:r>
      <w:r w:rsidRPr="00BD3A85">
        <w:t xml:space="preserve">u iznosu od </w:t>
      </w:r>
      <w:r>
        <w:t>37.391,76</w:t>
      </w:r>
      <w:r w:rsidRPr="00BD3A85">
        <w:t xml:space="preserve"> kn</w:t>
      </w:r>
    </w:p>
    <w:p w:rsidRDefault="00712213" w:rsidP="00712213" w:rsidR="00712213" w:rsidRPr="00E86B17">
      <w:pPr>
        <w:jc w:val="both"/>
      </w:pPr>
    </w:p>
    <w:p w:rsidRDefault="00D16276" w:rsidP="00712213" w:rsidR="00712213" w:rsidRPr="00E86B17">
      <w:pPr>
        <w:jc w:val="both"/>
      </w:pPr>
      <w:r>
        <w:tab/>
        <w:t xml:space="preserve">B) </w:t>
      </w:r>
      <w:r w:rsidR="00712213" w:rsidRPr="00E86B17">
        <w:t>tražbine drugog višeg isplatnog reda:</w:t>
      </w:r>
    </w:p>
    <w:p w:rsidRDefault="00F2316C" w:rsidP="00712213" w:rsidR="00F2316C" w:rsidRPr="00E86B17">
      <w:pPr>
        <w:jc w:val="both"/>
      </w:pPr>
    </w:p>
    <w:p w:rsidRDefault="00501B9C" w:rsidP="00501B9C" w:rsidR="00501B9C" w:rsidRPr="00E86B17">
      <w:pPr>
        <w:spacing w:lineRule="auto" w:line="276"/>
        <w:ind w:firstLine="708"/>
        <w:jc w:val="both"/>
      </w:pPr>
      <w:r w:rsidRPr="00E86B17">
        <w:t xml:space="preserve">1. </w:t>
      </w:r>
      <w:r w:rsidR="00D16276">
        <w:t xml:space="preserve">BOMARK d.o.o. Varaždin, I. Severa 15, </w:t>
      </w:r>
      <w:r w:rsidR="00D16276" w:rsidRPr="00BD3A85">
        <w:t xml:space="preserve">OIB: </w:t>
      </w:r>
      <w:r w:rsidR="00D16276">
        <w:t xml:space="preserve">26513813298, zastupano po punomoćniku Siniši Kolarić, odvjetniku u Varaždinu, </w:t>
      </w:r>
      <w:r w:rsidR="00D16276" w:rsidRPr="00BD3A85">
        <w:t xml:space="preserve">u iznosu od </w:t>
      </w:r>
      <w:r w:rsidR="00D16276">
        <w:t>1.860,40</w:t>
      </w:r>
      <w:r w:rsidR="00D16276" w:rsidRPr="00BD3A85">
        <w:t xml:space="preserve"> kn</w:t>
      </w:r>
      <w:r w:rsidRPr="00E86B17">
        <w:t>.</w:t>
      </w:r>
    </w:p>
    <w:p w:rsidRDefault="00501B9C" w:rsidP="00501B9C" w:rsidR="00501B9C" w:rsidRPr="00E86B17">
      <w:pPr>
        <w:jc w:val="both"/>
      </w:pPr>
      <w:r w:rsidRPr="00E86B17">
        <w:tab/>
        <w:t xml:space="preserve">2. </w:t>
      </w:r>
      <w:r w:rsidR="00D16276">
        <w:rPr>
          <w:bCs/>
        </w:rPr>
        <w:t>VIPnet d.o.o. Zagreb, Vrtni put 1, OIB 29524210204</w:t>
      </w:r>
      <w:r w:rsidR="00D16276">
        <w:t>, zastupano po punomoćnici Vesni Alaburić, odvjetnici u Zagrebu</w:t>
      </w:r>
      <w:r w:rsidRPr="00E86B17">
        <w:t xml:space="preserve">, u iznosu od </w:t>
      </w:r>
      <w:r w:rsidR="00D16276">
        <w:t xml:space="preserve">32,84 </w:t>
      </w:r>
      <w:r w:rsidRPr="00E86B17">
        <w:t>kn.</w:t>
      </w:r>
    </w:p>
    <w:p w:rsidRDefault="00771EC1" w:rsidP="001A2CB0" w:rsidR="00501B9C" w:rsidRPr="00E86B17">
      <w:pPr>
        <w:ind w:firstLine="708"/>
        <w:jc w:val="both"/>
      </w:pPr>
      <w:r>
        <w:t xml:space="preserve">3. </w:t>
      </w:r>
      <w:r w:rsidR="00D16276">
        <w:rPr>
          <w:bCs/>
        </w:rPr>
        <w:t>HRVATSKE VODE, Zagreb, Ulica grada Vukovara 220, OIB 28921383001</w:t>
      </w:r>
      <w:r w:rsidR="00D16276">
        <w:t>, u iznosu od</w:t>
      </w:r>
      <w:r w:rsidR="00501B9C" w:rsidRPr="00E86B17">
        <w:t xml:space="preserve"> </w:t>
      </w:r>
      <w:r w:rsidR="00D16276">
        <w:t xml:space="preserve">14.353,24 </w:t>
      </w:r>
      <w:r w:rsidR="00501B9C" w:rsidRPr="00E86B17">
        <w:t>kn.</w:t>
      </w:r>
    </w:p>
    <w:p w:rsidRDefault="001A2CB0" w:rsidP="001A2CB0" w:rsidR="00501B9C" w:rsidRPr="00E86B17">
      <w:pPr>
        <w:ind w:firstLine="708"/>
        <w:jc w:val="both"/>
      </w:pPr>
      <w:r w:rsidRPr="00E86B17">
        <w:t>4</w:t>
      </w:r>
      <w:r w:rsidR="00501B9C" w:rsidRPr="00E86B17">
        <w:t xml:space="preserve">. </w:t>
      </w:r>
      <w:r w:rsidR="00D16276">
        <w:rPr>
          <w:bCs/>
        </w:rPr>
        <w:t>HRVATSKE VODE, Zagreb, Ulica grada Vukovara 220, OIB 28921383001</w:t>
      </w:r>
      <w:r w:rsidR="00D16276">
        <w:t xml:space="preserve">, </w:t>
      </w:r>
      <w:r w:rsidR="00D16276" w:rsidRPr="00BD3A85">
        <w:t xml:space="preserve">u iznosu od </w:t>
      </w:r>
      <w:r w:rsidR="00D16276">
        <w:t>41,86</w:t>
      </w:r>
      <w:r w:rsidR="00D16276" w:rsidRPr="00BD3A85">
        <w:t xml:space="preserve"> </w:t>
      </w:r>
      <w:r w:rsidR="00501B9C" w:rsidRPr="00E86B17">
        <w:t>kn.</w:t>
      </w:r>
    </w:p>
    <w:p w:rsidRDefault="001A2CB0" w:rsidP="001A2CB0" w:rsidR="00501B9C" w:rsidRPr="00E86B17">
      <w:pPr>
        <w:ind w:firstLine="708"/>
        <w:jc w:val="both"/>
      </w:pPr>
      <w:r w:rsidRPr="00E86B17">
        <w:t>5</w:t>
      </w:r>
      <w:r w:rsidR="00501B9C" w:rsidRPr="00E86B17">
        <w:t xml:space="preserve">. </w:t>
      </w:r>
      <w:r w:rsidR="00035C0C">
        <w:rPr>
          <w:bCs/>
        </w:rPr>
        <w:t>SVEUČILIŠTE U ZAGREBU, ŠUMARSKI FAKULTET, Zagreb, Svetošimunska cesta 25, OIB 07699719217</w:t>
      </w:r>
      <w:r w:rsidR="00035C0C">
        <w:t>, zastupano po punomoćnicima odvjetnicima iz Odvjetničkog društva Kos &amp; Partneri j.t.d., iz Zagreba</w:t>
      </w:r>
      <w:r w:rsidR="00501B9C" w:rsidRPr="00E86B17">
        <w:t xml:space="preserve">, u iznosu od </w:t>
      </w:r>
      <w:r w:rsidR="00035C0C">
        <w:t xml:space="preserve">11.114,10 </w:t>
      </w:r>
      <w:r w:rsidR="00501B9C" w:rsidRPr="00E86B17">
        <w:t>kn</w:t>
      </w:r>
      <w:r w:rsidRPr="00E86B17">
        <w:t>.</w:t>
      </w:r>
    </w:p>
    <w:p w:rsidRDefault="001A2CB0" w:rsidP="00501B9C" w:rsidR="00501B9C" w:rsidRPr="00E86B17">
      <w:pPr>
        <w:ind w:firstLine="708"/>
        <w:jc w:val="both"/>
      </w:pPr>
      <w:r w:rsidRPr="00E86B17">
        <w:t>6</w:t>
      </w:r>
      <w:r w:rsidR="00501B9C" w:rsidRPr="00E86B17">
        <w:t xml:space="preserve">. </w:t>
      </w:r>
      <w:r w:rsidR="00035C0C">
        <w:rPr>
          <w:bCs/>
        </w:rPr>
        <w:t>CELPLAST d.o.o. Umag, Šetalište Vladimira Gortana 38, OIB 29446487332</w:t>
      </w:r>
      <w:r w:rsidR="00035C0C">
        <w:t>, zastupano po punomoćnici Nadiji Benolić, odvjetnici u Umagu</w:t>
      </w:r>
      <w:r w:rsidR="00501B9C" w:rsidRPr="00E86B17">
        <w:t xml:space="preserve">, u iznosu od </w:t>
      </w:r>
      <w:r w:rsidR="00035C0C">
        <w:t xml:space="preserve">26.410,54 </w:t>
      </w:r>
      <w:r w:rsidR="00501B9C" w:rsidRPr="00E86B17">
        <w:t>kn.</w:t>
      </w:r>
    </w:p>
    <w:p w:rsidRDefault="001A2CB0" w:rsidP="00501B9C" w:rsidR="00501B9C" w:rsidRPr="00E86B17">
      <w:pPr>
        <w:ind w:firstLine="708"/>
        <w:jc w:val="both"/>
      </w:pPr>
      <w:r w:rsidRPr="00E86B17">
        <w:t>7</w:t>
      </w:r>
      <w:r w:rsidR="00501B9C" w:rsidRPr="00E86B17">
        <w:t xml:space="preserve">. </w:t>
      </w:r>
      <w:r w:rsidR="00035C0C">
        <w:rPr>
          <w:bCs/>
        </w:rPr>
        <w:t>HRVATSKI TELEKOM d.d. Zagreb, R. F. Mihanovića 9, OIB 81793146560</w:t>
      </w:r>
      <w:r w:rsidR="00035C0C">
        <w:t xml:space="preserve">, </w:t>
      </w:r>
      <w:r w:rsidR="00035C0C" w:rsidRPr="00BD3A85">
        <w:t xml:space="preserve">u iznosu od </w:t>
      </w:r>
      <w:r w:rsidR="00035C0C">
        <w:t>20.585,08</w:t>
      </w:r>
      <w:r w:rsidR="00035C0C" w:rsidRPr="00BD3A85">
        <w:t xml:space="preserve"> </w:t>
      </w:r>
      <w:r w:rsidR="00501B9C" w:rsidRPr="00E86B17">
        <w:t>kn</w:t>
      </w:r>
      <w:r w:rsidRPr="00E86B17">
        <w:t>.</w:t>
      </w:r>
    </w:p>
    <w:p w:rsidRDefault="001A2CB0" w:rsidP="001A2CB0" w:rsidR="00501B9C" w:rsidRPr="00E86B17">
      <w:pPr>
        <w:ind w:firstLine="708"/>
        <w:jc w:val="both"/>
      </w:pPr>
      <w:r w:rsidRPr="00E86B17">
        <w:t>8</w:t>
      </w:r>
      <w:r w:rsidR="00501B9C" w:rsidRPr="00E86B17">
        <w:t xml:space="preserve">. </w:t>
      </w:r>
      <w:r w:rsidR="00035C0C">
        <w:rPr>
          <w:bCs/>
        </w:rPr>
        <w:t>ISTARSKI VODOVOD d.o.o. Buzet, Sv. Ivan 8, OIB 13269963589</w:t>
      </w:r>
      <w:r w:rsidR="00035C0C">
        <w:t xml:space="preserve">, </w:t>
      </w:r>
      <w:r w:rsidR="00035C0C" w:rsidRPr="00BD3A85">
        <w:t xml:space="preserve">u iznosu od </w:t>
      </w:r>
      <w:r w:rsidR="00035C0C">
        <w:t>10.610,29</w:t>
      </w:r>
      <w:r w:rsidR="00035C0C" w:rsidRPr="00BD3A85">
        <w:t xml:space="preserve"> </w:t>
      </w:r>
      <w:r w:rsidR="00501B9C" w:rsidRPr="00E86B17">
        <w:t>kn</w:t>
      </w:r>
      <w:r w:rsidRPr="00E86B17">
        <w:t>.</w:t>
      </w:r>
    </w:p>
    <w:p w:rsidRDefault="001A2CB0" w:rsidP="00501B9C" w:rsidR="001A2CB0" w:rsidRPr="00E86B17">
      <w:pPr>
        <w:ind w:firstLine="708"/>
        <w:jc w:val="both"/>
      </w:pPr>
      <w:r w:rsidRPr="00E86B17">
        <w:t>9</w:t>
      </w:r>
      <w:r w:rsidR="00501B9C" w:rsidRPr="00E86B17">
        <w:t xml:space="preserve">. </w:t>
      </w:r>
      <w:r w:rsidR="00035C0C">
        <w:rPr>
          <w:bCs/>
        </w:rPr>
        <w:t>HRVATSKE ŠUME d.o.o. Zagreb, Ljudevita Farkaša Vukotinovića 2, OIB 69693144506</w:t>
      </w:r>
      <w:r w:rsidR="00035C0C">
        <w:t xml:space="preserve">, zastupano po punomoćnicima odvjetnicima iz Odvjetničkog društva Tomić &amp; Klišanin &amp; partneri d.o.o., iz Zagreba, </w:t>
      </w:r>
      <w:r w:rsidR="00035C0C" w:rsidRPr="00BD3A85">
        <w:t xml:space="preserve">u iznosu od </w:t>
      </w:r>
      <w:r w:rsidR="00035C0C">
        <w:t>4.941,27</w:t>
      </w:r>
      <w:r w:rsidR="00035C0C" w:rsidRPr="00BD3A85">
        <w:t xml:space="preserve"> </w:t>
      </w:r>
      <w:r w:rsidR="00501B9C" w:rsidRPr="00E86B17">
        <w:t>kn</w:t>
      </w:r>
      <w:r w:rsidRPr="00E86B17">
        <w:t>.</w:t>
      </w:r>
    </w:p>
    <w:p w:rsidRDefault="00501B9C" w:rsidP="006C3CA4" w:rsidR="00501B9C" w:rsidRPr="00E86B17">
      <w:pPr>
        <w:ind w:firstLine="708"/>
        <w:jc w:val="both"/>
      </w:pPr>
      <w:r w:rsidRPr="00E86B17">
        <w:t>1</w:t>
      </w:r>
      <w:r w:rsidR="001A2CB0" w:rsidRPr="00E86B17">
        <w:t>0</w:t>
      </w:r>
      <w:r w:rsidRPr="00E86B17">
        <w:t xml:space="preserve">. </w:t>
      </w:r>
      <w:r w:rsidR="00035C0C">
        <w:rPr>
          <w:bCs/>
        </w:rPr>
        <w:t>JOSIP SENČAR, vl. obrta SENČAR METAL, Nedelišće, Slakovec 29, OIB 83088983703</w:t>
      </w:r>
      <w:r w:rsidR="00035C0C">
        <w:t>, kojeg zastupa punomoćnik Danko Mandić, odvjetnik u Čakovcu</w:t>
      </w:r>
      <w:r w:rsidRPr="00E86B17">
        <w:t xml:space="preserve">, u iznosu od </w:t>
      </w:r>
      <w:r w:rsidR="00035C0C">
        <w:t xml:space="preserve">167.629,70 </w:t>
      </w:r>
      <w:r w:rsidRPr="00E86B17">
        <w:t>kn</w:t>
      </w:r>
      <w:r w:rsidR="001A2CB0" w:rsidRPr="00E86B17">
        <w:t>.</w:t>
      </w:r>
    </w:p>
    <w:p w:rsidRDefault="00501B9C" w:rsidP="00501B9C" w:rsidR="00501B9C" w:rsidRPr="00E86B17">
      <w:pPr>
        <w:ind w:firstLine="708"/>
        <w:jc w:val="both"/>
      </w:pPr>
      <w:r w:rsidRPr="00E86B17">
        <w:t>1</w:t>
      </w:r>
      <w:r w:rsidR="00173548" w:rsidRPr="00E86B17">
        <w:t>1</w:t>
      </w:r>
      <w:r w:rsidRPr="00E86B17">
        <w:t xml:space="preserve">. </w:t>
      </w:r>
      <w:r w:rsidR="00035C0C">
        <w:rPr>
          <w:bCs/>
        </w:rPr>
        <w:t>REPUBLIKA HRVATSKA, Ministarstvo pravosuđa, OIB 52634238587, zastupana po Županijskom državnom odvjetništvu u Puli</w:t>
      </w:r>
      <w:r w:rsidR="00035C0C">
        <w:t xml:space="preserve">, </w:t>
      </w:r>
      <w:r w:rsidR="00035C0C" w:rsidRPr="00BD3A85">
        <w:t xml:space="preserve">u iznosu od </w:t>
      </w:r>
      <w:r w:rsidR="00035C0C">
        <w:t>1.042,00</w:t>
      </w:r>
      <w:r w:rsidR="00035C0C" w:rsidRPr="00BD3A85">
        <w:t xml:space="preserve"> kn</w:t>
      </w:r>
      <w:r w:rsidR="001A2CB0" w:rsidRPr="00E86B17">
        <w:t>.</w:t>
      </w:r>
    </w:p>
    <w:p w:rsidRDefault="00501B9C" w:rsidP="00501B9C" w:rsidR="00501B9C" w:rsidRPr="00E86B17">
      <w:pPr>
        <w:ind w:firstLine="708"/>
        <w:jc w:val="both"/>
      </w:pPr>
      <w:r w:rsidRPr="00E86B17">
        <w:t>1</w:t>
      </w:r>
      <w:r w:rsidR="00173548" w:rsidRPr="00E86B17">
        <w:t>2</w:t>
      </w:r>
      <w:r w:rsidRPr="00E86B17">
        <w:t xml:space="preserve">. </w:t>
      </w:r>
      <w:r w:rsidR="00035C0C">
        <w:rPr>
          <w:bCs/>
        </w:rPr>
        <w:t>FINANCIJSKA AGENCIJA, Zagreb, Ulica grada Vukovara 70, OIB 85821130368</w:t>
      </w:r>
      <w:r w:rsidR="00035C0C">
        <w:t xml:space="preserve">, </w:t>
      </w:r>
      <w:r w:rsidR="00035C0C" w:rsidRPr="00BD3A85">
        <w:t xml:space="preserve">u iznosu od </w:t>
      </w:r>
      <w:r w:rsidR="00035C0C">
        <w:t>4.868,78</w:t>
      </w:r>
      <w:r w:rsidR="00035C0C" w:rsidRPr="00BD3A85">
        <w:t xml:space="preserve"> kn</w:t>
      </w:r>
      <w:r w:rsidR="001A2CB0" w:rsidRPr="00E86B17">
        <w:t>.</w:t>
      </w:r>
    </w:p>
    <w:p w:rsidRDefault="00501B9C" w:rsidP="00501B9C" w:rsidR="00501B9C" w:rsidRPr="00E86B17">
      <w:pPr>
        <w:ind w:firstLine="708"/>
        <w:jc w:val="both"/>
      </w:pPr>
      <w:r w:rsidRPr="00E86B17">
        <w:t>1</w:t>
      </w:r>
      <w:r w:rsidR="00173548" w:rsidRPr="00E86B17">
        <w:t>3</w:t>
      </w:r>
      <w:r w:rsidRPr="00E86B17">
        <w:t xml:space="preserve">. </w:t>
      </w:r>
      <w:r w:rsidR="00035C0C">
        <w:rPr>
          <w:bCs/>
        </w:rPr>
        <w:t>GRAD PAZIN, Pazin, Družbe Ćirila i Metoda 10, OIB 07969842379</w:t>
      </w:r>
      <w:r w:rsidRPr="00E86B17">
        <w:t xml:space="preserve">, u iznosu od </w:t>
      </w:r>
      <w:r w:rsidR="00035C0C">
        <w:t xml:space="preserve">130.850,26 </w:t>
      </w:r>
      <w:r w:rsidRPr="00E86B17">
        <w:t>kn</w:t>
      </w:r>
      <w:r w:rsidR="001A2CB0" w:rsidRPr="00E86B17">
        <w:t>.</w:t>
      </w:r>
    </w:p>
    <w:p w:rsidRDefault="00501B9C" w:rsidP="001A2CB0" w:rsidR="00501B9C" w:rsidRPr="00E86B17">
      <w:pPr>
        <w:ind w:firstLine="708"/>
        <w:jc w:val="both"/>
      </w:pPr>
      <w:r w:rsidRPr="00E86B17">
        <w:t>1</w:t>
      </w:r>
      <w:r w:rsidR="00173548" w:rsidRPr="00E86B17">
        <w:t>4</w:t>
      </w:r>
      <w:r w:rsidRPr="00E86B17">
        <w:t xml:space="preserve">. </w:t>
      </w:r>
      <w:r w:rsidR="00035C0C">
        <w:rPr>
          <w:bCs/>
        </w:rPr>
        <w:t>REPUBLIKA HRVATSKA, Ministarstvo financija, Porezna uprava, Područni ured Pazin, OIB 52634238587, zastupana po Županijskom državnom odvjetništvu u Puli</w:t>
      </w:r>
      <w:r w:rsidR="00035C0C">
        <w:t xml:space="preserve">, </w:t>
      </w:r>
      <w:r w:rsidR="00035C0C" w:rsidRPr="00BD3A85">
        <w:t xml:space="preserve">u iznosu od </w:t>
      </w:r>
      <w:r w:rsidR="00035C0C">
        <w:t>427.079,55</w:t>
      </w:r>
      <w:r w:rsidR="00035C0C" w:rsidRPr="00BD3A85">
        <w:t xml:space="preserve"> </w:t>
      </w:r>
      <w:r w:rsidRPr="00E86B17">
        <w:t>kn</w:t>
      </w:r>
      <w:r w:rsidR="001A2CB0" w:rsidRPr="00E86B17">
        <w:t>.</w:t>
      </w:r>
    </w:p>
    <w:p w:rsidRDefault="00501B9C" w:rsidP="00501B9C" w:rsidR="00501B9C" w:rsidRPr="00E86B17">
      <w:pPr>
        <w:ind w:firstLine="708"/>
        <w:jc w:val="both"/>
      </w:pPr>
      <w:r w:rsidRPr="00E86B17">
        <w:t>1</w:t>
      </w:r>
      <w:r w:rsidR="00173548" w:rsidRPr="00E86B17">
        <w:t>5</w:t>
      </w:r>
      <w:r w:rsidRPr="00E86B17">
        <w:t xml:space="preserve">. </w:t>
      </w:r>
      <w:r w:rsidR="00035C0C">
        <w:rPr>
          <w:bCs/>
        </w:rPr>
        <w:t xml:space="preserve">ŠTEFLES, Janez Štefin s.p., Republika Slovenija, Postojna, Tržaška cesta 78, SI64015572, </w:t>
      </w:r>
      <w:r w:rsidR="00035C0C" w:rsidRPr="00BD3A85">
        <w:t xml:space="preserve">u iznosu od </w:t>
      </w:r>
      <w:r w:rsidR="00035C0C">
        <w:t>26.934,14</w:t>
      </w:r>
      <w:r w:rsidR="00035C0C" w:rsidRPr="00BD3A85">
        <w:t xml:space="preserve"> </w:t>
      </w:r>
      <w:r w:rsidRPr="00E86B17">
        <w:t>kn</w:t>
      </w:r>
      <w:r w:rsidR="001A2CB0" w:rsidRPr="00E86B17">
        <w:t>.</w:t>
      </w:r>
    </w:p>
    <w:p w:rsidRDefault="00501B9C" w:rsidP="00F40BD0" w:rsidR="00501B9C" w:rsidRPr="00E86B17">
      <w:pPr>
        <w:ind w:firstLine="708"/>
        <w:jc w:val="both"/>
      </w:pPr>
      <w:r w:rsidRPr="00E86B17">
        <w:t>1</w:t>
      </w:r>
      <w:r w:rsidR="00173548" w:rsidRPr="00E86B17">
        <w:t>6</w:t>
      </w:r>
      <w:r w:rsidRPr="00E86B17">
        <w:t xml:space="preserve">. </w:t>
      </w:r>
      <w:r w:rsidR="00035C0C">
        <w:rPr>
          <w:bCs/>
        </w:rPr>
        <w:t>HEP ELEKTRA d.o.o. Rijeka, Viktora Cara Emina 2, OIB 43965974818</w:t>
      </w:r>
      <w:r w:rsidR="00E17FF3">
        <w:t>,</w:t>
      </w:r>
      <w:r w:rsidRPr="00E86B17">
        <w:t xml:space="preserve"> u iznosu od </w:t>
      </w:r>
      <w:r w:rsidR="00035C0C">
        <w:t xml:space="preserve">211.578,13 </w:t>
      </w:r>
      <w:r w:rsidRPr="00E86B17">
        <w:t>kn</w:t>
      </w:r>
      <w:r w:rsidR="00F40BD0" w:rsidRPr="00E86B17">
        <w:t>.</w:t>
      </w:r>
    </w:p>
    <w:p w:rsidRDefault="00F40BD0" w:rsidP="00501B9C" w:rsidR="00501B9C" w:rsidRPr="00E86B17">
      <w:pPr>
        <w:ind w:firstLine="708"/>
        <w:jc w:val="both"/>
      </w:pPr>
      <w:r w:rsidRPr="00E86B17">
        <w:t>1</w:t>
      </w:r>
      <w:r w:rsidR="00173548" w:rsidRPr="00E86B17">
        <w:t>7</w:t>
      </w:r>
      <w:r w:rsidR="00501B9C" w:rsidRPr="00E86B17">
        <w:t xml:space="preserve">. </w:t>
      </w:r>
      <w:r w:rsidR="00035C0C">
        <w:rPr>
          <w:bCs/>
        </w:rPr>
        <w:t>ADRIANO LABINJAN, vl. "LABINJAN" obrt za građevinsku mehanizaciju i trgovinu, Nova Vas, Vala 5, Brčići, OIB 37984002699, kojeg zastupaju punomoćnici iz Zajedničkog odvjetničkog ureda Tomislav Brajković i Milena Matošević Brajković, iz Poreča</w:t>
      </w:r>
      <w:r w:rsidR="00501B9C" w:rsidRPr="00E86B17">
        <w:t xml:space="preserve">, u iznosu od </w:t>
      </w:r>
      <w:r w:rsidR="00035C0C">
        <w:t xml:space="preserve">2.476,74 </w:t>
      </w:r>
      <w:r w:rsidR="00501B9C" w:rsidRPr="00E86B17">
        <w:t>kn</w:t>
      </w:r>
      <w:r w:rsidRPr="00E86B17">
        <w:t>.</w:t>
      </w:r>
    </w:p>
    <w:p w:rsidRDefault="00501B9C" w:rsidP="00F40BD0" w:rsidR="00501B9C" w:rsidRPr="00E86B17">
      <w:pPr>
        <w:ind w:firstLine="708"/>
        <w:jc w:val="both"/>
      </w:pPr>
      <w:r w:rsidRPr="00E86B17">
        <w:t>1</w:t>
      </w:r>
      <w:r w:rsidR="00173548" w:rsidRPr="00E86B17">
        <w:t>8</w:t>
      </w:r>
      <w:r w:rsidRPr="00E86B17">
        <w:t xml:space="preserve">. </w:t>
      </w:r>
      <w:r w:rsidR="00927C07">
        <w:rPr>
          <w:bCs/>
        </w:rPr>
        <w:t xml:space="preserve">HEP - Opskrba d.o.o. Zagreb, Ulica grada Vukovara 37, OIB 63073332379, </w:t>
      </w:r>
      <w:r w:rsidR="00927C07" w:rsidRPr="00BD3A85">
        <w:t xml:space="preserve">u iznosu od </w:t>
      </w:r>
      <w:r w:rsidR="00927C07">
        <w:t>109.172,06</w:t>
      </w:r>
      <w:r w:rsidR="00927C07" w:rsidRPr="00BD3A85">
        <w:t xml:space="preserve"> </w:t>
      </w:r>
      <w:r w:rsidRPr="00E86B17">
        <w:t>kn</w:t>
      </w:r>
      <w:r w:rsidR="00F40BD0" w:rsidRPr="00E86B17">
        <w:t>.</w:t>
      </w:r>
    </w:p>
    <w:p w:rsidRDefault="00173548" w:rsidP="00501B9C" w:rsidR="00501B9C" w:rsidRPr="00E86B17">
      <w:pPr>
        <w:ind w:firstLine="708"/>
        <w:jc w:val="both"/>
      </w:pPr>
      <w:r w:rsidRPr="00E86B17">
        <w:t>19</w:t>
      </w:r>
      <w:r w:rsidR="00501B9C" w:rsidRPr="00E86B17">
        <w:t xml:space="preserve">. </w:t>
      </w:r>
      <w:r w:rsidR="00927C07">
        <w:rPr>
          <w:bCs/>
        </w:rPr>
        <w:t xml:space="preserve">CROATIA OSIGURANJE d.d. Zagreb, Vatroslava Jagića 33, OIB 26187994862, </w:t>
      </w:r>
      <w:r w:rsidR="00927C07" w:rsidRPr="00BD3A85">
        <w:t xml:space="preserve">u iznosu od </w:t>
      </w:r>
      <w:r w:rsidR="00927C07">
        <w:t>60.620,56</w:t>
      </w:r>
      <w:r w:rsidR="00927C07" w:rsidRPr="00BD3A85">
        <w:t xml:space="preserve"> </w:t>
      </w:r>
      <w:r w:rsidR="00501B9C" w:rsidRPr="00E86B17">
        <w:t>kn</w:t>
      </w:r>
      <w:r w:rsidR="00F40BD0" w:rsidRPr="00E86B17">
        <w:t>.</w:t>
      </w:r>
    </w:p>
    <w:p w:rsidRDefault="00501B9C" w:rsidP="00501B9C" w:rsidR="00501B9C" w:rsidRPr="00E86B17">
      <w:pPr>
        <w:ind w:firstLine="708"/>
        <w:jc w:val="both"/>
      </w:pPr>
      <w:r w:rsidRPr="00E86B17">
        <w:t>2</w:t>
      </w:r>
      <w:r w:rsidR="00173548" w:rsidRPr="00E86B17">
        <w:t>0</w:t>
      </w:r>
      <w:r w:rsidRPr="00E86B17">
        <w:t xml:space="preserve">. </w:t>
      </w:r>
      <w:r w:rsidR="00927C07">
        <w:rPr>
          <w:bCs/>
        </w:rPr>
        <w:t xml:space="preserve">WURTH - HRVATSKA d.o.o. Zagreb, Frana Lučića 32, OIB 52641439848, zastupano po punomoćnicima iz Zajedničkog odvjetničkog ureda Domagoj Dumančić, Željka Rajković i Slaven Martić, odvjetnici u Zagrebu, </w:t>
      </w:r>
      <w:r w:rsidR="00927C07" w:rsidRPr="00BD3A85">
        <w:t xml:space="preserve">u iznosu od </w:t>
      </w:r>
      <w:r w:rsidR="00927C07">
        <w:t>2.947,45</w:t>
      </w:r>
      <w:r w:rsidRPr="00E86B17">
        <w:t>kn</w:t>
      </w:r>
      <w:r w:rsidR="00F40BD0" w:rsidRPr="00E86B17">
        <w:t>.</w:t>
      </w:r>
    </w:p>
    <w:p w:rsidRDefault="00501B9C" w:rsidP="00501B9C" w:rsidR="00501B9C" w:rsidRPr="00E86B17">
      <w:pPr>
        <w:ind w:firstLine="708"/>
        <w:jc w:val="both"/>
      </w:pPr>
      <w:r w:rsidRPr="00E86B17">
        <w:t>2</w:t>
      </w:r>
      <w:r w:rsidR="00173548" w:rsidRPr="00E86B17">
        <w:t>1</w:t>
      </w:r>
      <w:r w:rsidRPr="00E86B17">
        <w:t xml:space="preserve">. </w:t>
      </w:r>
      <w:r w:rsidR="00927C07">
        <w:rPr>
          <w:bCs/>
        </w:rPr>
        <w:t xml:space="preserve">ISTARSKA KREDITNA BANKA d.d. Umag, Ernesta Miloša 1, OIB 65723536010, </w:t>
      </w:r>
      <w:r w:rsidR="00927C07" w:rsidRPr="00BD3A85">
        <w:t xml:space="preserve">u iznosu od </w:t>
      </w:r>
      <w:r w:rsidR="00927C07">
        <w:t>27.633.395,48</w:t>
      </w:r>
      <w:r w:rsidR="00927C07" w:rsidRPr="00BD3A85">
        <w:t xml:space="preserve"> </w:t>
      </w:r>
      <w:r w:rsidRPr="00E86B17">
        <w:t>kn</w:t>
      </w:r>
      <w:r w:rsidR="00F40BD0" w:rsidRPr="00E86B17">
        <w:t>.</w:t>
      </w:r>
    </w:p>
    <w:p w:rsidRDefault="00501B9C" w:rsidP="00501B9C" w:rsidR="00501B9C" w:rsidRPr="00E86B17">
      <w:pPr>
        <w:ind w:firstLine="708"/>
        <w:jc w:val="both"/>
      </w:pPr>
      <w:r w:rsidRPr="00E86B17">
        <w:t>2</w:t>
      </w:r>
      <w:r w:rsidR="00173548" w:rsidRPr="00E86B17">
        <w:t>2</w:t>
      </w:r>
      <w:r w:rsidRPr="00E86B17">
        <w:t xml:space="preserve">. </w:t>
      </w:r>
      <w:r w:rsidR="00927C07">
        <w:rPr>
          <w:bCs/>
        </w:rPr>
        <w:t>STAKLO - KOM d.o.o. Pula, Bečka 7, OIB 55879204817</w:t>
      </w:r>
      <w:r w:rsidR="00927C07">
        <w:t>, u iznosu od</w:t>
      </w:r>
      <w:r w:rsidRPr="00E86B17">
        <w:t xml:space="preserve"> </w:t>
      </w:r>
      <w:r w:rsidR="00927C07">
        <w:t xml:space="preserve">37.472,77 </w:t>
      </w:r>
      <w:r w:rsidRPr="00E86B17">
        <w:t>kn</w:t>
      </w:r>
      <w:r w:rsidR="00F40BD0" w:rsidRPr="00E86B17">
        <w:t>.</w:t>
      </w:r>
    </w:p>
    <w:p w:rsidRDefault="00501B9C" w:rsidP="00501B9C" w:rsidR="00501B9C" w:rsidRPr="00E86B17">
      <w:pPr>
        <w:ind w:firstLine="708"/>
        <w:jc w:val="both"/>
      </w:pPr>
      <w:r w:rsidRPr="00E86B17">
        <w:t>2</w:t>
      </w:r>
      <w:r w:rsidR="00173548" w:rsidRPr="00E86B17">
        <w:t>3</w:t>
      </w:r>
      <w:r w:rsidRPr="00E86B17">
        <w:t xml:space="preserve">. </w:t>
      </w:r>
      <w:r w:rsidR="00927C07">
        <w:rPr>
          <w:bCs/>
        </w:rPr>
        <w:t>A.V. LETAN d.o.o. Pula, Bečka 7, OIB 84461271114</w:t>
      </w:r>
      <w:r w:rsidRPr="00E86B17">
        <w:t xml:space="preserve">, u iznosu od </w:t>
      </w:r>
      <w:r w:rsidR="00927C07">
        <w:t xml:space="preserve">76.944,00 </w:t>
      </w:r>
      <w:r w:rsidRPr="00E86B17">
        <w:t>kn</w:t>
      </w:r>
      <w:r w:rsidR="00F40BD0" w:rsidRPr="00E86B17">
        <w:t>.</w:t>
      </w:r>
    </w:p>
    <w:p w:rsidRDefault="00501B9C" w:rsidP="00501B9C" w:rsidR="00501B9C" w:rsidRPr="00E86B17">
      <w:pPr>
        <w:ind w:firstLine="708"/>
        <w:jc w:val="both"/>
      </w:pPr>
      <w:r w:rsidRPr="00E86B17">
        <w:t>2</w:t>
      </w:r>
      <w:r w:rsidR="00173548" w:rsidRPr="00E86B17">
        <w:t>4</w:t>
      </w:r>
      <w:r w:rsidRPr="00E86B17">
        <w:t xml:space="preserve">. </w:t>
      </w:r>
      <w:r w:rsidR="00927C07">
        <w:rPr>
          <w:bCs/>
        </w:rPr>
        <w:t>AURA SOFT d.o.o. Pazin, Kapetana Lazarića 1d, OIB 26389058739</w:t>
      </w:r>
      <w:r w:rsidRPr="00E86B17">
        <w:t xml:space="preserve">, </w:t>
      </w:r>
      <w:r w:rsidR="00927C07">
        <w:t>u iznosu od</w:t>
      </w:r>
      <w:r w:rsidR="00812D34" w:rsidRPr="00E86B17">
        <w:t xml:space="preserve"> </w:t>
      </w:r>
      <w:r w:rsidR="00927C07">
        <w:t xml:space="preserve">11.568,07 </w:t>
      </w:r>
      <w:r w:rsidRPr="00E86B17">
        <w:t>kn</w:t>
      </w:r>
      <w:r w:rsidR="00812D34" w:rsidRPr="00E86B17">
        <w:t>.</w:t>
      </w:r>
    </w:p>
    <w:p w:rsidRDefault="00812D34" w:rsidP="00501B9C" w:rsidR="00501B9C" w:rsidRPr="00E86B17">
      <w:pPr>
        <w:ind w:firstLine="708"/>
        <w:jc w:val="both"/>
      </w:pPr>
      <w:r w:rsidRPr="00E86B17">
        <w:t>2</w:t>
      </w:r>
      <w:r w:rsidR="00173548" w:rsidRPr="00E86B17">
        <w:t>5</w:t>
      </w:r>
      <w:r w:rsidR="00501B9C" w:rsidRPr="00E86B17">
        <w:t xml:space="preserve">. </w:t>
      </w:r>
      <w:r w:rsidR="00927C07">
        <w:rPr>
          <w:bCs/>
        </w:rPr>
        <w:t>STERNA - EXPORT d.o.o. Umag, 43. Istarske divizije 2, OIB 31981825883, zastupano po punomoćnici Nadiji Benolić, odvjetnici u Umagu</w:t>
      </w:r>
      <w:r w:rsidR="00501B9C" w:rsidRPr="00E86B17">
        <w:t xml:space="preserve">, u iznosu od </w:t>
      </w:r>
      <w:r w:rsidR="00927C07">
        <w:t xml:space="preserve">33.429,55 </w:t>
      </w:r>
      <w:r w:rsidR="00501B9C" w:rsidRPr="00E86B17">
        <w:t>kn</w:t>
      </w:r>
      <w:r w:rsidRPr="00E86B17">
        <w:t>.</w:t>
      </w:r>
    </w:p>
    <w:p w:rsidRDefault="005066D2" w:rsidP="005066D2" w:rsidR="005066D2" w:rsidRPr="00E86B17"/>
    <w:p w:rsidRDefault="00927C07" w:rsidP="003F1D38" w:rsidR="003F1D38" w:rsidRPr="00E86B17">
      <w:pPr>
        <w:ind w:firstLine="708"/>
        <w:jc w:val="both"/>
      </w:pPr>
      <w:r>
        <w:t xml:space="preserve">C) </w:t>
      </w:r>
      <w:r w:rsidR="003F1D38" w:rsidRPr="00E86B17">
        <w:t>Osporene tražbine I</w:t>
      </w:r>
      <w:r w:rsidR="003F1D38">
        <w:t>I</w:t>
      </w:r>
      <w:r w:rsidR="003F1D38" w:rsidRPr="00E86B17">
        <w:t>. višeg isplatnog reda:</w:t>
      </w:r>
    </w:p>
    <w:p w:rsidRDefault="003F1D38" w:rsidP="003F1D38" w:rsidR="003F1D38" w:rsidRPr="00E86B17">
      <w:pPr>
        <w:ind w:firstLine="708"/>
        <w:jc w:val="both"/>
      </w:pPr>
      <w:r w:rsidRPr="00E86B17">
        <w:tab/>
      </w:r>
    </w:p>
    <w:p w:rsidRDefault="003F1D38" w:rsidP="003F1D38" w:rsidR="003F1D38" w:rsidRPr="00E86B17">
      <w:pPr>
        <w:ind w:firstLine="708"/>
        <w:jc w:val="both"/>
      </w:pPr>
      <w:r w:rsidRPr="00E86B17">
        <w:t xml:space="preserve">Stečajni upravitelj je osporio tražbine </w:t>
      </w:r>
      <w:r>
        <w:t>drugo</w:t>
      </w:r>
      <w:r w:rsidRPr="00E86B17">
        <w:t>g višeg isplatnog reda stečajnih vjerovnika:</w:t>
      </w:r>
    </w:p>
    <w:p w:rsidRDefault="003F1D38" w:rsidP="003F1D38" w:rsidR="003F1D38" w:rsidRPr="00E86B17">
      <w:pPr>
        <w:ind w:firstLine="708"/>
        <w:jc w:val="both"/>
      </w:pPr>
    </w:p>
    <w:p w:rsidRDefault="003F1D38" w:rsidP="003F1D38" w:rsidR="003F1D38" w:rsidRPr="00E86B17">
      <w:pPr>
        <w:ind w:firstLine="708"/>
        <w:jc w:val="both"/>
      </w:pPr>
      <w:r w:rsidRPr="00E86B17">
        <w:t xml:space="preserve">1. </w:t>
      </w:r>
      <w:r w:rsidR="00927C07">
        <w:rPr>
          <w:bCs/>
        </w:rPr>
        <w:t>VIPnet d.o.o. Zagreb, Vrtni put 1, OIB 29524210204</w:t>
      </w:r>
      <w:r w:rsidR="00927C07">
        <w:t>, zastupano punomoćnici Vesni Alaburić, odvjetnici u Zagrebu, u iznosu od</w:t>
      </w:r>
      <w:r w:rsidRPr="00E86B17">
        <w:t xml:space="preserve"> </w:t>
      </w:r>
      <w:r w:rsidR="00927C07">
        <w:t xml:space="preserve">868,03 </w:t>
      </w:r>
      <w:r w:rsidRPr="00E86B17">
        <w:t>kn.</w:t>
      </w:r>
    </w:p>
    <w:p w:rsidRDefault="003F1D38" w:rsidP="003F1D38" w:rsidR="003F1D38" w:rsidRPr="00E86B17">
      <w:pPr>
        <w:jc w:val="both"/>
      </w:pPr>
      <w:r w:rsidRPr="00E86B17">
        <w:tab/>
        <w:t xml:space="preserve">Upućuje se vjerovnik </w:t>
      </w:r>
      <w:r w:rsidR="00927C07">
        <w:rPr>
          <w:bCs/>
        </w:rPr>
        <w:t>VIPnet d.o.o. Zagreb, Vrtni put 1, OIB 29524210204</w:t>
      </w:r>
      <w:r w:rsidRPr="00E86B17">
        <w:t xml:space="preserve">, na parnicu radi utvrđivanja osporene tražbine </w:t>
      </w:r>
      <w:r>
        <w:t>drugog</w:t>
      </w:r>
      <w:r w:rsidRPr="00E86B17">
        <w:t xml:space="preserve"> višeg isplatnog reda u iznosu od </w:t>
      </w:r>
      <w:r w:rsidR="00927C07">
        <w:t xml:space="preserve">868,03 </w:t>
      </w:r>
      <w:r w:rsidRPr="00E86B17">
        <w:t xml:space="preserve">kn te mu se za podnošenje tužbe određuje rok od 8 dana od pravomoćnosti rješenja o upućivanju na parnicu odnosno primitka drugostupanjske odluke, a ukoliko je u tijeku parnični postupak da predloži nastavak istog. </w:t>
      </w:r>
    </w:p>
    <w:p w:rsidRDefault="003F1D38" w:rsidP="003F1D38" w:rsidR="003F1D38">
      <w:pPr>
        <w:ind w:firstLine="720"/>
        <w:jc w:val="both"/>
      </w:pPr>
      <w:r w:rsidRPr="00E86B17">
        <w:t xml:space="preserve"> Ako osoba koja je upućena na parnicu ne pokrene parnicu ili ne predloži nastavak parnice u roku koji je za to određen ovim rješenjem, smatrat će se da je odustala od prava na vođenje parnice.</w:t>
      </w:r>
    </w:p>
    <w:p w:rsidRDefault="003F1D38" w:rsidP="003F1D38" w:rsidR="003F1D38" w:rsidRPr="00E86B17">
      <w:pPr>
        <w:ind w:firstLine="720"/>
        <w:jc w:val="both"/>
      </w:pPr>
    </w:p>
    <w:p w:rsidRDefault="003F1D38" w:rsidP="003F1D38" w:rsidR="003F1D38" w:rsidRPr="00E86B17">
      <w:pPr>
        <w:ind w:firstLine="708"/>
        <w:jc w:val="both"/>
      </w:pPr>
      <w:r>
        <w:t>2</w:t>
      </w:r>
      <w:r w:rsidRPr="00E86B17">
        <w:t xml:space="preserve">. </w:t>
      </w:r>
      <w:r w:rsidR="00927C07">
        <w:rPr>
          <w:bCs/>
        </w:rPr>
        <w:t>HRVATSKE VODE, Zagreb, Ulica grada Vukovara 220, OIB 28921383001</w:t>
      </w:r>
      <w:r w:rsidR="00927C07">
        <w:t>, u iznosu od</w:t>
      </w:r>
      <w:r w:rsidRPr="00E86B17">
        <w:t xml:space="preserve"> </w:t>
      </w:r>
      <w:r w:rsidR="00927C07">
        <w:t xml:space="preserve">37.594,40 </w:t>
      </w:r>
      <w:r w:rsidRPr="00E86B17">
        <w:t>kn.</w:t>
      </w:r>
    </w:p>
    <w:p w:rsidRDefault="003F1D38" w:rsidP="003F1D38" w:rsidR="003F1D38" w:rsidRPr="00E86B17">
      <w:pPr>
        <w:jc w:val="both"/>
      </w:pPr>
      <w:r w:rsidRPr="00E86B17">
        <w:tab/>
        <w:t xml:space="preserve">Upućuje se vjerovnik </w:t>
      </w:r>
      <w:r w:rsidR="00927C07">
        <w:rPr>
          <w:bCs/>
        </w:rPr>
        <w:t>HRVATSKE VODE, Zagreb, Ulica grada Vukovara 220, OIB 28921383001</w:t>
      </w:r>
      <w:r w:rsidRPr="00E86B17">
        <w:t xml:space="preserve">, na parnicu radi utvrđivanja osporene tražbine </w:t>
      </w:r>
      <w:r>
        <w:t>drugog</w:t>
      </w:r>
      <w:r w:rsidRPr="00E86B17">
        <w:t xml:space="preserve"> višeg isplatnog reda u iznosu od </w:t>
      </w:r>
      <w:r w:rsidR="00927C07">
        <w:t xml:space="preserve">37.594,40 </w:t>
      </w:r>
      <w:r w:rsidRPr="00E86B17">
        <w:t xml:space="preserve">kn te mu se za podnošenje tužbe određuje rok od 8 dana od pravomoćnosti rješenja o upućivanju na parnicu odnosno primitka drugostupanjske odluke, a ukoliko je u tijeku parnični postupak da predloži nastavak istog. </w:t>
      </w:r>
    </w:p>
    <w:p w:rsidRDefault="003F1D38" w:rsidP="003F1D38" w:rsidR="003F1D38">
      <w:pPr>
        <w:ind w:firstLine="720"/>
        <w:jc w:val="both"/>
      </w:pPr>
      <w:r w:rsidRPr="00E86B17">
        <w:t xml:space="preserve"> Ako osoba koja je upućena na parnicu ne pokrene parnicu ili ne predloži nastavak parnice u roku koji je za to određen ovim rješenjem, smatrat će se da je odustala od prava na vođenje parnice.</w:t>
      </w:r>
    </w:p>
    <w:p w:rsidRDefault="003F1D38" w:rsidP="003F1D38" w:rsidR="003F1D38">
      <w:pPr>
        <w:ind w:firstLine="720"/>
        <w:jc w:val="both"/>
      </w:pPr>
    </w:p>
    <w:p w:rsidRDefault="003F1D38" w:rsidP="003F1D38" w:rsidR="003F1D38" w:rsidRPr="00E86B17">
      <w:pPr>
        <w:ind w:firstLine="708"/>
        <w:jc w:val="both"/>
      </w:pPr>
      <w:r>
        <w:t>3</w:t>
      </w:r>
      <w:r w:rsidRPr="00E86B17">
        <w:t xml:space="preserve">. </w:t>
      </w:r>
      <w:r w:rsidR="00927C07">
        <w:rPr>
          <w:bCs/>
        </w:rPr>
        <w:t>SVEUČILIŠTE U ZAGREBU, ŠUMARSKI FAKULTET, Zagreb, Svetošimunska cesta 25, OIB 07699719217</w:t>
      </w:r>
      <w:r w:rsidR="00927C07">
        <w:t xml:space="preserve">, zastupano po punomoćnicima odvjetnicima iz Odvjetničkog društva Kos &amp; Partneri j.t.d., iz Zagreba, u iznosu od </w:t>
      </w:r>
      <w:r w:rsidR="00927C07" w:rsidRPr="00765249">
        <w:t xml:space="preserve">21.480,52 </w:t>
      </w:r>
      <w:r w:rsidRPr="00E86B17">
        <w:t>kn.</w:t>
      </w:r>
    </w:p>
    <w:p w:rsidRDefault="003F1D38" w:rsidP="003F1D38" w:rsidR="003F1D38" w:rsidRPr="00E86B17">
      <w:pPr>
        <w:jc w:val="both"/>
      </w:pPr>
      <w:r w:rsidRPr="00E86B17">
        <w:tab/>
        <w:t xml:space="preserve">Upućuje se vjerovnik </w:t>
      </w:r>
      <w:r w:rsidR="00927C07">
        <w:rPr>
          <w:bCs/>
        </w:rPr>
        <w:t>SVEUČILIŠTE U ZAGREBU, ŠUMARSKI FAKULTET, Zagreb, Svetošimunska cesta 25, OIB 07699719217</w:t>
      </w:r>
      <w:r w:rsidRPr="00E86B17">
        <w:t xml:space="preserve">, na parnicu radi utvrđivanja osporene tražbine </w:t>
      </w:r>
      <w:r>
        <w:t>drugog</w:t>
      </w:r>
      <w:r w:rsidRPr="00E86B17">
        <w:t xml:space="preserve"> višeg isplatnog reda u iznosu od </w:t>
      </w:r>
      <w:r w:rsidR="00927C07" w:rsidRPr="00765249">
        <w:t xml:space="preserve">21.480,52 </w:t>
      </w:r>
      <w:r w:rsidRPr="00E86B17">
        <w:t xml:space="preserve">kn te mu se za podnošenje tužbe određuje rok od 8 dana od pravomoćnosti rješenja o upućivanju na parnicu odnosno primitka drugostupanjske odluke, a ukoliko je u tijeku parnični postupak da predloži nastavak istog. </w:t>
      </w:r>
    </w:p>
    <w:p w:rsidRDefault="003F1D38" w:rsidP="003F1D38" w:rsidR="003F1D38" w:rsidRPr="00E86B17">
      <w:pPr>
        <w:ind w:firstLine="720"/>
        <w:jc w:val="both"/>
      </w:pPr>
      <w:r w:rsidRPr="00E86B17">
        <w:t xml:space="preserve"> Ako osoba koja je upućena na parnicu ne pokrene parnicu ili ne predloži nastavak parnice u roku koji je za to određen ovim rješenjem, smatrat će se da je odustala od prava na vođenje parnice.</w:t>
      </w:r>
    </w:p>
    <w:p w:rsidRDefault="003F1D38" w:rsidP="003F1D38" w:rsidR="003F1D38" w:rsidRPr="00E86B17">
      <w:pPr>
        <w:ind w:firstLine="720"/>
        <w:jc w:val="both"/>
      </w:pPr>
    </w:p>
    <w:p w:rsidRDefault="00614304" w:rsidP="00614304" w:rsidR="00614304" w:rsidRPr="00E86B17">
      <w:pPr>
        <w:ind w:firstLine="708"/>
        <w:jc w:val="both"/>
      </w:pPr>
      <w:r>
        <w:t>4</w:t>
      </w:r>
      <w:r w:rsidRPr="00E86B17">
        <w:t xml:space="preserve">. </w:t>
      </w:r>
      <w:r w:rsidR="00FD7F70">
        <w:rPr>
          <w:bCs/>
        </w:rPr>
        <w:t>CELPLAST d.o.o. Umag, Šetalište Vladimira Gortana 38, OIB 29446487332</w:t>
      </w:r>
      <w:r w:rsidR="00FD7F70">
        <w:t>, zastupano po punomoćnici Nadiji Benolić, odvjetnici u Umagu</w:t>
      </w:r>
      <w:r>
        <w:t xml:space="preserve">, u iznosu od </w:t>
      </w:r>
      <w:r w:rsidR="00FD7F70">
        <w:t xml:space="preserve">39.615,80 </w:t>
      </w:r>
      <w:r w:rsidRPr="00E86B17">
        <w:t>kn.</w:t>
      </w:r>
    </w:p>
    <w:p w:rsidRDefault="00614304" w:rsidP="00614304" w:rsidR="00614304" w:rsidRPr="00E86B17">
      <w:pPr>
        <w:jc w:val="both"/>
      </w:pPr>
      <w:r w:rsidRPr="00E86B17">
        <w:tab/>
        <w:t xml:space="preserve">Upućuje se vjerovnik </w:t>
      </w:r>
      <w:r w:rsidR="00FD7F70">
        <w:rPr>
          <w:bCs/>
        </w:rPr>
        <w:t>CELPLAST d.o.o. Umag, Šetalište Vladimira Gortana 38, OIB 29446487332</w:t>
      </w:r>
      <w:r w:rsidRPr="00E86B17">
        <w:t xml:space="preserve">, na parnicu radi utvrđivanja osporene tražbine </w:t>
      </w:r>
      <w:r>
        <w:t>drugog</w:t>
      </w:r>
      <w:r w:rsidRPr="00E86B17">
        <w:t xml:space="preserve"> višeg isplatnog reda u iznosu od </w:t>
      </w:r>
      <w:r w:rsidR="00FD7F70">
        <w:t xml:space="preserve">39.615,80 </w:t>
      </w:r>
      <w:r w:rsidRPr="00E86B17">
        <w:t xml:space="preserve">kn te mu se za podnošenje tužbe određuje rok od 8 dana od pravomoćnosti rješenja o upućivanju na parnicu odnosno primitka drugostupanjske odluke, a ukoliko je u tijeku parnični postupak da predloži nastavak istog. </w:t>
      </w:r>
    </w:p>
    <w:p w:rsidRDefault="00614304" w:rsidP="00614304" w:rsidR="00614304" w:rsidRPr="00E86B17">
      <w:pPr>
        <w:ind w:firstLine="720"/>
        <w:jc w:val="both"/>
      </w:pPr>
      <w:r w:rsidRPr="00E86B17">
        <w:t xml:space="preserve"> Ako osoba koja je upućena na parnicu ne pokrene parnicu ili ne predloži nastavak parnice u roku koji je za to određen ovim rješenjem, smatrat će se da je odustala od prava na vođenje parnice.</w:t>
      </w:r>
    </w:p>
    <w:p w:rsidRDefault="00D46EA0" w:rsidP="00844C7C" w:rsidR="00D46EA0">
      <w:pPr>
        <w:spacing w:lineRule="auto" w:line="276"/>
        <w:jc w:val="both"/>
      </w:pPr>
    </w:p>
    <w:p w:rsidRDefault="00614304" w:rsidP="00614304" w:rsidR="00614304" w:rsidRPr="00E86B17">
      <w:pPr>
        <w:ind w:firstLine="708"/>
        <w:jc w:val="both"/>
      </w:pPr>
      <w:r>
        <w:t>5</w:t>
      </w:r>
      <w:r w:rsidRPr="00E86B17">
        <w:t xml:space="preserve">. </w:t>
      </w:r>
      <w:r w:rsidR="00FD7F70">
        <w:rPr>
          <w:bCs/>
        </w:rPr>
        <w:t>JOSIP SENČAR, vl. obrta SENČAR METAL, Nedelišće, Slakovec 29, OIB 83088983703</w:t>
      </w:r>
      <w:r w:rsidR="00FD7F70">
        <w:t>, kojeg zastupa punomoćnik Danko Mandić, odvjetnik u Čakovcu</w:t>
      </w:r>
      <w:r>
        <w:t xml:space="preserve">, u iznosu od </w:t>
      </w:r>
      <w:r w:rsidR="00FD7F70">
        <w:t xml:space="preserve">322.605,21 </w:t>
      </w:r>
      <w:r w:rsidRPr="00E86B17">
        <w:t>kn.</w:t>
      </w:r>
    </w:p>
    <w:p w:rsidRDefault="00614304" w:rsidP="00614304" w:rsidR="00614304" w:rsidRPr="00E86B17">
      <w:pPr>
        <w:jc w:val="both"/>
      </w:pPr>
      <w:r w:rsidRPr="00E86B17">
        <w:tab/>
        <w:t xml:space="preserve">Upućuje se vjerovnik </w:t>
      </w:r>
      <w:r w:rsidR="00FD7F70">
        <w:rPr>
          <w:bCs/>
        </w:rPr>
        <w:t>JOSIP SENČAR, vl. obrta SENČAR METAL, Nedelišće, Slakovec 29, OIB 83088983703</w:t>
      </w:r>
      <w:r w:rsidRPr="00E86B17">
        <w:t xml:space="preserve">, na parnicu radi utvrđivanja osporene tražbine </w:t>
      </w:r>
      <w:r>
        <w:t>drugog</w:t>
      </w:r>
      <w:r w:rsidRPr="00E86B17">
        <w:t xml:space="preserve"> višeg isplatnog reda u iznosu od </w:t>
      </w:r>
      <w:r w:rsidR="00FD7F70">
        <w:t xml:space="preserve">322.605,21 </w:t>
      </w:r>
      <w:r w:rsidRPr="00E86B17">
        <w:t xml:space="preserve">kn te mu se za podnošenje tužbe određuje rok od 8 dana od pravomoćnosti rješenja o upućivanju na parnicu odnosno primitka drugostupanjske odluke, a ukoliko je u tijeku parnični postupak da predloži nastavak istog. </w:t>
      </w:r>
    </w:p>
    <w:p w:rsidRDefault="00614304" w:rsidP="00614304" w:rsidR="00614304" w:rsidRPr="00E86B17">
      <w:pPr>
        <w:ind w:firstLine="720"/>
        <w:jc w:val="both"/>
      </w:pPr>
      <w:r w:rsidRPr="00E86B17">
        <w:t xml:space="preserve"> Ako osoba koja je upućena na parnicu ne pokrene parnicu ili ne predloži nastavak parnice u roku koji je za to određen ovim rješenjem, smatrat će se da je odustala od prava na vođenje parnice.</w:t>
      </w:r>
    </w:p>
    <w:p w:rsidRDefault="00614304" w:rsidP="00844C7C" w:rsidR="00614304">
      <w:pPr>
        <w:spacing w:lineRule="auto" w:line="276"/>
        <w:jc w:val="both"/>
      </w:pPr>
    </w:p>
    <w:p w:rsidRDefault="00FD7F70" w:rsidP="00FD7F70" w:rsidR="00FD7F70" w:rsidRPr="00E86B17">
      <w:pPr>
        <w:ind w:firstLine="708"/>
        <w:jc w:val="both"/>
      </w:pPr>
      <w:r>
        <w:t>6</w:t>
      </w:r>
      <w:r w:rsidRPr="00E86B17">
        <w:t xml:space="preserve">. </w:t>
      </w:r>
      <w:r>
        <w:rPr>
          <w:bCs/>
        </w:rPr>
        <w:t>GRAD PAZIN, Pazin, Družbe Ćirila i Metoda 10, OIB 07969842379</w:t>
      </w:r>
      <w:r>
        <w:t xml:space="preserve">, u iznosu od </w:t>
      </w:r>
      <w:r w:rsidRPr="008A0E98">
        <w:t xml:space="preserve">26.050,81 </w:t>
      </w:r>
      <w:r w:rsidRPr="00E86B17">
        <w:t>kn.</w:t>
      </w:r>
    </w:p>
    <w:p w:rsidRDefault="00FD7F70" w:rsidP="00FD7F70" w:rsidR="00FD7F70" w:rsidRPr="00E86B17">
      <w:pPr>
        <w:jc w:val="both"/>
      </w:pPr>
      <w:r w:rsidRPr="00E86B17">
        <w:tab/>
        <w:t xml:space="preserve">Upućuje se vjerovnik </w:t>
      </w:r>
      <w:r w:rsidR="00156FFB">
        <w:rPr>
          <w:bCs/>
        </w:rPr>
        <w:t>GRAD PAZIN, Pazin, Družbe Ćirila i Metoda 10, OIB 07969842379</w:t>
      </w:r>
      <w:r w:rsidRPr="00E86B17">
        <w:t xml:space="preserve">, na parnicu radi utvrđivanja osporene tražbine </w:t>
      </w:r>
      <w:r>
        <w:t>drugog</w:t>
      </w:r>
      <w:r w:rsidRPr="00E86B17">
        <w:t xml:space="preserve"> višeg isplatnog reda u iznosu od </w:t>
      </w:r>
      <w:r w:rsidR="00156FFB" w:rsidRPr="008A0E98">
        <w:t xml:space="preserve">26.050,81 </w:t>
      </w:r>
      <w:r w:rsidRPr="00E86B17">
        <w:t xml:space="preserve">kn te mu se za podnošenje tužbe određuje rok od 8 dana od pravomoćnosti rješenja o upućivanju na parnicu odnosno primitka drugostupanjske odluke, a ukoliko je u tijeku parnični postupak da predloži nastavak istog. </w:t>
      </w:r>
    </w:p>
    <w:p w:rsidRDefault="00FD7F70" w:rsidP="00FD7F70" w:rsidR="00FD7F70">
      <w:pPr>
        <w:ind w:firstLine="720"/>
        <w:jc w:val="both"/>
      </w:pPr>
      <w:r w:rsidRPr="00E86B17">
        <w:t xml:space="preserve"> Ako osoba koja je upućena na parnicu ne pokrene parnicu ili ne predloži nastavak parnice u roku koji je za to određen ovim rješenjem, smatrat će se da je odustala od prava na vođenje parnice.</w:t>
      </w:r>
    </w:p>
    <w:p w:rsidRDefault="00156FFB" w:rsidP="00FD7F70" w:rsidR="00156FFB" w:rsidRPr="00E86B17">
      <w:pPr>
        <w:ind w:firstLine="720"/>
        <w:jc w:val="both"/>
      </w:pPr>
    </w:p>
    <w:p w:rsidRDefault="00156FFB" w:rsidP="00156FFB" w:rsidR="00156FFB" w:rsidRPr="00E86B17">
      <w:pPr>
        <w:ind w:firstLine="708"/>
        <w:jc w:val="both"/>
      </w:pPr>
      <w:r>
        <w:t>7</w:t>
      </w:r>
      <w:r w:rsidRPr="00E86B17">
        <w:t xml:space="preserve">. </w:t>
      </w:r>
      <w:r>
        <w:rPr>
          <w:bCs/>
        </w:rPr>
        <w:t>HEP ELEKTRA d.o.o. Rijeka, Viktora Cara Emina 2, OIB 43965974818</w:t>
      </w:r>
      <w:r>
        <w:t xml:space="preserve">, u iznosu od </w:t>
      </w:r>
      <w:r w:rsidRPr="008A0E98">
        <w:t xml:space="preserve">54.522,23 </w:t>
      </w:r>
      <w:r w:rsidRPr="00E86B17">
        <w:t>kn.</w:t>
      </w:r>
    </w:p>
    <w:p w:rsidRDefault="00156FFB" w:rsidP="00156FFB" w:rsidR="00156FFB" w:rsidRPr="00E86B17">
      <w:pPr>
        <w:jc w:val="both"/>
      </w:pPr>
      <w:r w:rsidRPr="00E86B17">
        <w:tab/>
        <w:t xml:space="preserve">Upućuje se vjerovnik </w:t>
      </w:r>
      <w:r>
        <w:rPr>
          <w:bCs/>
        </w:rPr>
        <w:t>HEP ELEKTRA d.o.o. Rijeka, Viktora Cara Emina 2, OIB 43965974818</w:t>
      </w:r>
      <w:r w:rsidRPr="00E86B17">
        <w:t xml:space="preserve">, na parnicu radi utvrđivanja osporene tražbine </w:t>
      </w:r>
      <w:r>
        <w:t>drugog</w:t>
      </w:r>
      <w:r w:rsidRPr="00E86B17">
        <w:t xml:space="preserve"> višeg isplatnog reda u iznosu od </w:t>
      </w:r>
      <w:r w:rsidRPr="008A0E98">
        <w:t xml:space="preserve">54.522,23 </w:t>
      </w:r>
      <w:r w:rsidRPr="00E86B17">
        <w:t xml:space="preserve">kn te mu se za podnošenje tužbe određuje rok od 8 dana od pravomoćnosti rješenja o upućivanju na parnicu odnosno primitka drugostupanjske odluke, a ukoliko je u tijeku parnični postupak da predloži nastavak istog. </w:t>
      </w:r>
    </w:p>
    <w:p w:rsidRDefault="00156FFB" w:rsidP="00156FFB" w:rsidR="00156FFB" w:rsidRPr="00E86B17">
      <w:pPr>
        <w:ind w:firstLine="720"/>
        <w:jc w:val="both"/>
      </w:pPr>
      <w:r w:rsidRPr="00E86B17">
        <w:t xml:space="preserve"> Ako osoba koja je upućena na parnicu ne pokrene parnicu ili ne predloži nastavak parnice u roku koji je za to određen ovim rješenjem, smatrat će se da je odustala od prava na vođenje parnice.</w:t>
      </w:r>
    </w:p>
    <w:p w:rsidRDefault="00156FFB" w:rsidP="00156FFB" w:rsidR="00156FFB">
      <w:pPr>
        <w:spacing w:lineRule="auto" w:line="276"/>
        <w:jc w:val="both"/>
      </w:pPr>
    </w:p>
    <w:p w:rsidRDefault="00156FFB" w:rsidP="00156FFB" w:rsidR="00156FFB" w:rsidRPr="00E86B17">
      <w:pPr>
        <w:ind w:firstLine="708"/>
        <w:jc w:val="both"/>
      </w:pPr>
      <w:r>
        <w:t>8</w:t>
      </w:r>
      <w:r w:rsidRPr="00E86B17">
        <w:t xml:space="preserve">. </w:t>
      </w:r>
      <w:r>
        <w:rPr>
          <w:bCs/>
        </w:rPr>
        <w:t>ADRIANO LABINJAN, vl. "LABINJAN" obrt za građevinsku mehanizaciju i trgovinu, Nova Vas, Vala 5, Brčići, OIB 37984002699, kojeg zastupaju punomoćnici iz Zajedničkog odvjetničkog ureda Tomislav Brajković i Milena Matošević Brajković, odvjetnici iz Poreča</w:t>
      </w:r>
      <w:r>
        <w:t xml:space="preserve">, u iznosu od 4.087,78 </w:t>
      </w:r>
      <w:r w:rsidRPr="00E86B17">
        <w:t>kn.</w:t>
      </w:r>
    </w:p>
    <w:p w:rsidRDefault="00156FFB" w:rsidP="00156FFB" w:rsidR="00156FFB" w:rsidRPr="00E86B17">
      <w:pPr>
        <w:jc w:val="both"/>
      </w:pPr>
      <w:r w:rsidRPr="00E86B17">
        <w:tab/>
        <w:t xml:space="preserve">Upućuje se vjerovnik </w:t>
      </w:r>
      <w:r>
        <w:rPr>
          <w:bCs/>
        </w:rPr>
        <w:t>ADRIANO LABINJAN, vl. "LABINJAN" obrt za građevinsku mehanizaciju i trgovinu, Nova Vas, Vala 5, Brčići, OIB 37984002699</w:t>
      </w:r>
      <w:r w:rsidRPr="00E86B17">
        <w:t xml:space="preserve">, na parnicu radi utvrđivanja osporene tražbine </w:t>
      </w:r>
      <w:r>
        <w:t>drugog</w:t>
      </w:r>
      <w:r w:rsidRPr="00E86B17">
        <w:t xml:space="preserve"> višeg isplatnog reda u iznosu od </w:t>
      </w:r>
      <w:r>
        <w:t xml:space="preserve">4.087,78 </w:t>
      </w:r>
      <w:r w:rsidRPr="00E86B17">
        <w:t xml:space="preserve">kn te mu se za podnošenje tužbe određuje rok od 8 dana od pravomoćnosti rješenja o upućivanju na parnicu odnosno primitka drugostupanjske odluke, a ukoliko je u tijeku parnični postupak da predloži nastavak istog. </w:t>
      </w:r>
    </w:p>
    <w:p w:rsidRDefault="00156FFB" w:rsidP="00156FFB" w:rsidR="00156FFB" w:rsidRPr="00E86B17">
      <w:pPr>
        <w:ind w:firstLine="720"/>
        <w:jc w:val="both"/>
      </w:pPr>
      <w:r w:rsidRPr="00E86B17">
        <w:t xml:space="preserve"> Ako osoba koja je upućena na parnicu ne pokrene parnicu ili ne predloži nastavak parnice u roku koji je za to određen ovim rješenjem, smatrat će se da je odustala od prava na vođenje parnice.</w:t>
      </w:r>
    </w:p>
    <w:p w:rsidRDefault="00156FFB" w:rsidP="00156FFB" w:rsidR="00156FFB" w:rsidRPr="00E86B17">
      <w:pPr>
        <w:spacing w:lineRule="auto" w:line="276"/>
        <w:jc w:val="both"/>
      </w:pPr>
    </w:p>
    <w:p w:rsidRDefault="00156FFB" w:rsidP="00156FFB" w:rsidR="00156FFB" w:rsidRPr="00E86B17">
      <w:pPr>
        <w:ind w:firstLine="708"/>
        <w:jc w:val="both"/>
      </w:pPr>
      <w:r>
        <w:t>9</w:t>
      </w:r>
      <w:r w:rsidRPr="00E86B17">
        <w:t xml:space="preserve">. </w:t>
      </w:r>
      <w:r>
        <w:t xml:space="preserve">ZAGORJE TEHNOBETON d.d. Varaždin, Pavleka Miškine 49, </w:t>
      </w:r>
      <w:r w:rsidRPr="00BD3A85">
        <w:t xml:space="preserve">OIB: </w:t>
      </w:r>
      <w:r>
        <w:t>68289504926</w:t>
      </w:r>
      <w:r w:rsidRPr="00BD3A85">
        <w:t>,</w:t>
      </w:r>
      <w:r>
        <w:t xml:space="preserve"> zastupan po punomoćniku Domagoju Crnogorac, odvjetniku u Varaždinu, u iznosu od 614.826,25</w:t>
      </w:r>
      <w:r w:rsidRPr="00BD3A85">
        <w:t xml:space="preserve"> </w:t>
      </w:r>
      <w:r w:rsidRPr="00E86B17">
        <w:t>kn.</w:t>
      </w:r>
    </w:p>
    <w:p w:rsidRDefault="00156FFB" w:rsidP="00156FFB" w:rsidR="00156FFB" w:rsidRPr="00E86B17">
      <w:pPr>
        <w:jc w:val="both"/>
      </w:pPr>
      <w:r w:rsidRPr="00E86B17">
        <w:tab/>
        <w:t xml:space="preserve">Upućuje se vjerovnik </w:t>
      </w:r>
      <w:r>
        <w:t xml:space="preserve">ZAGORJE TEHNOBETON d.d. Varaždin, Pavleka Miškine 49, </w:t>
      </w:r>
      <w:r w:rsidRPr="00BD3A85">
        <w:t xml:space="preserve">OIB: </w:t>
      </w:r>
      <w:r>
        <w:t>68289504926</w:t>
      </w:r>
      <w:r w:rsidRPr="00BD3A85">
        <w:t>,</w:t>
      </w:r>
      <w:r>
        <w:t xml:space="preserve"> </w:t>
      </w:r>
      <w:r w:rsidRPr="00E86B17">
        <w:t xml:space="preserve">na parnicu radi utvrđivanja osporene tražbine </w:t>
      </w:r>
      <w:r>
        <w:t>drugog</w:t>
      </w:r>
      <w:r w:rsidRPr="00E86B17">
        <w:t xml:space="preserve"> višeg isplatnog reda u iznosu od </w:t>
      </w:r>
      <w:r>
        <w:t>614.826,25</w:t>
      </w:r>
      <w:r w:rsidRPr="00BD3A85">
        <w:t xml:space="preserve"> </w:t>
      </w:r>
      <w:r w:rsidRPr="00E86B17">
        <w:t xml:space="preserve">kn te mu se za podnošenje tužbe određuje rok od 8 dana od pravomoćnosti rješenja o upućivanju na parnicu odnosno primitka drugostupanjske odluke, a ukoliko je u tijeku parnični postupak da predloži nastavak istog. </w:t>
      </w:r>
    </w:p>
    <w:p w:rsidRDefault="00156FFB" w:rsidP="00156FFB" w:rsidR="00156FFB" w:rsidRPr="00E86B17">
      <w:pPr>
        <w:ind w:firstLine="720"/>
        <w:jc w:val="both"/>
      </w:pPr>
      <w:r w:rsidRPr="00E86B17">
        <w:t xml:space="preserve"> Ako osoba koja je upućena na parnicu ne pokrene parnicu ili ne predloži nastavak parnice u roku koji je za to određen ovim rješenjem, smatrat će se da je odustala od prava na vođenje parnice.</w:t>
      </w:r>
    </w:p>
    <w:p w:rsidRDefault="00FD7F70" w:rsidP="00844C7C" w:rsidR="00FD7F70">
      <w:pPr>
        <w:spacing w:lineRule="auto" w:line="276"/>
        <w:jc w:val="both"/>
      </w:pPr>
    </w:p>
    <w:p w:rsidRDefault="00156FFB" w:rsidP="00156FFB" w:rsidR="00156FFB" w:rsidRPr="00E86B17">
      <w:pPr>
        <w:ind w:firstLine="708"/>
        <w:jc w:val="both"/>
      </w:pPr>
      <w:r>
        <w:t>10</w:t>
      </w:r>
      <w:r w:rsidRPr="00E86B17">
        <w:t xml:space="preserve">. </w:t>
      </w:r>
      <w:r>
        <w:rPr>
          <w:bCs/>
        </w:rPr>
        <w:t>STAKLO - KOM d.o.o. Pula, Bečka 7, OIB 55879204817</w:t>
      </w:r>
      <w:r>
        <w:t xml:space="preserve">, u iznosu od </w:t>
      </w:r>
      <w:r w:rsidRPr="008A0E98">
        <w:t xml:space="preserve">98.956,33 </w:t>
      </w:r>
      <w:r w:rsidRPr="00E86B17">
        <w:t>kn.</w:t>
      </w:r>
    </w:p>
    <w:p w:rsidRDefault="00156FFB" w:rsidP="00156FFB" w:rsidR="00156FFB" w:rsidRPr="00E86B17">
      <w:pPr>
        <w:jc w:val="both"/>
      </w:pPr>
      <w:r w:rsidRPr="00E86B17">
        <w:tab/>
        <w:t xml:space="preserve">Upućuje se vjerovnik </w:t>
      </w:r>
      <w:r>
        <w:rPr>
          <w:bCs/>
        </w:rPr>
        <w:t>STAKLO - KOM d.o.o. Pula, Bečka 7, OIB 55879204817</w:t>
      </w:r>
      <w:r w:rsidRPr="00BD3A85">
        <w:t>,</w:t>
      </w:r>
      <w:r>
        <w:t xml:space="preserve"> </w:t>
      </w:r>
      <w:r w:rsidRPr="00E86B17">
        <w:t xml:space="preserve">na parnicu radi utvrđivanja osporene tražbine </w:t>
      </w:r>
      <w:r>
        <w:t>drugog</w:t>
      </w:r>
      <w:r w:rsidRPr="00E86B17">
        <w:t xml:space="preserve"> višeg isplatnog reda u iznosu od </w:t>
      </w:r>
      <w:r w:rsidRPr="008A0E98">
        <w:t xml:space="preserve">98.956,33 </w:t>
      </w:r>
      <w:r w:rsidRPr="00E86B17">
        <w:t xml:space="preserve">kn te mu se za podnošenje tužbe određuje rok od 8 dana od pravomoćnosti rješenja o upućivanju na parnicu odnosno primitka drugostupanjske odluke, a ukoliko je u tijeku parnični postupak da predloži nastavak istog. </w:t>
      </w:r>
    </w:p>
    <w:p w:rsidRDefault="00156FFB" w:rsidP="00156FFB" w:rsidR="00156FFB">
      <w:pPr>
        <w:ind w:firstLine="720"/>
        <w:jc w:val="both"/>
      </w:pPr>
      <w:r w:rsidRPr="00E86B17">
        <w:t xml:space="preserve"> Ako osoba koja je upućena na parnicu ne pokrene parnicu ili ne predloži nastavak parnice u roku koji je za to određen ovim rješenjem, smatrat će se da je odustala od prava na vođenje parnice.</w:t>
      </w:r>
    </w:p>
    <w:p w:rsidRDefault="00156FFB" w:rsidP="00156FFB" w:rsidR="00156FFB">
      <w:pPr>
        <w:ind w:firstLine="720"/>
        <w:jc w:val="both"/>
      </w:pPr>
    </w:p>
    <w:p w:rsidRDefault="00156FFB" w:rsidP="00156FFB" w:rsidR="00156FFB" w:rsidRPr="00E86B17">
      <w:pPr>
        <w:ind w:firstLine="708"/>
        <w:jc w:val="both"/>
      </w:pPr>
      <w:r>
        <w:t>11</w:t>
      </w:r>
      <w:r w:rsidRPr="00E86B17">
        <w:t xml:space="preserve">. </w:t>
      </w:r>
      <w:r>
        <w:rPr>
          <w:bCs/>
        </w:rPr>
        <w:t>A.V. LETAN d.o.o. Pula, Bečka 7, OIB 84461271114</w:t>
      </w:r>
      <w:r>
        <w:t xml:space="preserve">, u iznosu od </w:t>
      </w:r>
      <w:r w:rsidRPr="008A0E98">
        <w:t xml:space="preserve">228.424,28 </w:t>
      </w:r>
      <w:r w:rsidRPr="00E86B17">
        <w:t>kn.</w:t>
      </w:r>
    </w:p>
    <w:p w:rsidRDefault="00156FFB" w:rsidP="00156FFB" w:rsidR="00156FFB" w:rsidRPr="00E86B17">
      <w:pPr>
        <w:jc w:val="both"/>
      </w:pPr>
      <w:r w:rsidRPr="00E86B17">
        <w:tab/>
        <w:t xml:space="preserve">Upućuje se vjerovnik </w:t>
      </w:r>
      <w:r>
        <w:rPr>
          <w:bCs/>
        </w:rPr>
        <w:t>A.V. LETAN d.o.o. Pula, Bečka 7, OIB 84461271114</w:t>
      </w:r>
      <w:r w:rsidRPr="00BD3A85">
        <w:t>,</w:t>
      </w:r>
      <w:r>
        <w:t xml:space="preserve"> </w:t>
      </w:r>
      <w:r w:rsidRPr="00E86B17">
        <w:t xml:space="preserve">na parnicu radi utvrđivanja osporene tražbine </w:t>
      </w:r>
      <w:r>
        <w:t>drugog</w:t>
      </w:r>
      <w:r w:rsidRPr="00E86B17">
        <w:t xml:space="preserve"> višeg isplatnog reda u iznosu od </w:t>
      </w:r>
      <w:r w:rsidRPr="008A0E98">
        <w:t xml:space="preserve">228.424,28 </w:t>
      </w:r>
      <w:r w:rsidRPr="00E86B17">
        <w:t xml:space="preserve">kn te mu se za podnošenje tužbe određuje rok od 8 dana od pravomoćnosti rješenja o upućivanju na parnicu odnosno primitka drugostupanjske odluke, a ukoliko je u tijeku parnični postupak da predloži nastavak istog. </w:t>
      </w:r>
    </w:p>
    <w:p w:rsidRDefault="00156FFB" w:rsidP="00156FFB" w:rsidR="00156FFB">
      <w:pPr>
        <w:ind w:firstLine="720"/>
        <w:jc w:val="both"/>
      </w:pPr>
      <w:r w:rsidRPr="00E86B17">
        <w:t xml:space="preserve"> Ako osoba koja je upućena na parnicu ne pokrene parnicu ili ne predloži nastavak parnice u roku koji je za to određen ovim rješenjem, smatrat će se da je odustala od prava na vođenje parnice.</w:t>
      </w:r>
    </w:p>
    <w:p w:rsidRDefault="00156FFB" w:rsidP="00156FFB" w:rsidR="00156FFB">
      <w:pPr>
        <w:ind w:firstLine="720"/>
        <w:jc w:val="both"/>
      </w:pPr>
    </w:p>
    <w:p w:rsidRDefault="00156FFB" w:rsidP="00156FFB" w:rsidR="00156FFB" w:rsidRPr="00E86B17">
      <w:pPr>
        <w:ind w:firstLine="708"/>
        <w:jc w:val="both"/>
      </w:pPr>
      <w:r>
        <w:t>12</w:t>
      </w:r>
      <w:r w:rsidRPr="00E86B17">
        <w:t xml:space="preserve">. </w:t>
      </w:r>
      <w:r>
        <w:rPr>
          <w:bCs/>
        </w:rPr>
        <w:t>AURA SOFT d.o.o. Pazin, Kapetana Lazarića 1d, OIB 26389058739</w:t>
      </w:r>
      <w:r>
        <w:t xml:space="preserve">, u iznosu od 17.752,10 </w:t>
      </w:r>
      <w:r w:rsidRPr="00E86B17">
        <w:t>kn.</w:t>
      </w:r>
    </w:p>
    <w:p w:rsidRDefault="00156FFB" w:rsidP="00156FFB" w:rsidR="00156FFB" w:rsidRPr="00E86B17">
      <w:pPr>
        <w:jc w:val="both"/>
      </w:pPr>
      <w:r w:rsidRPr="00E86B17">
        <w:tab/>
        <w:t xml:space="preserve">Upućuje se vjerovnik </w:t>
      </w:r>
      <w:r>
        <w:rPr>
          <w:bCs/>
        </w:rPr>
        <w:t>AURA SOFT d.o.o. Pazin, Kapetana Lazarića 1d, OIB 26389058739</w:t>
      </w:r>
      <w:r w:rsidRPr="00BD3A85">
        <w:t>,</w:t>
      </w:r>
      <w:r>
        <w:t xml:space="preserve"> </w:t>
      </w:r>
      <w:r w:rsidRPr="00E86B17">
        <w:t xml:space="preserve">na parnicu radi utvrđivanja osporene tražbine </w:t>
      </w:r>
      <w:r>
        <w:t>drugog</w:t>
      </w:r>
      <w:r w:rsidRPr="00E86B17">
        <w:t xml:space="preserve"> višeg isplatnog reda u iznosu od </w:t>
      </w:r>
      <w:r>
        <w:t xml:space="preserve">17.752,10 </w:t>
      </w:r>
      <w:r w:rsidRPr="00E86B17">
        <w:t xml:space="preserve">kn te mu se za podnošenje tužbe određuje rok od 8 dana od pravomoćnosti rješenja o upućivanju na parnicu odnosno primitka drugostupanjske odluke, a ukoliko je u tijeku parnični postupak da predloži nastavak istog. </w:t>
      </w:r>
    </w:p>
    <w:p w:rsidRDefault="00156FFB" w:rsidP="00156FFB" w:rsidR="00156FFB">
      <w:pPr>
        <w:ind w:firstLine="720"/>
        <w:jc w:val="both"/>
      </w:pPr>
      <w:r w:rsidRPr="00E86B17">
        <w:t xml:space="preserve"> Ako osoba koja je upućena na parnicu ne pokrene parnicu ili ne predloži nastavak parnice u roku koji je za to određen ovim rješenjem, smatrat će se da je odustala od prava na vođenje parnice.</w:t>
      </w:r>
    </w:p>
    <w:p w:rsidRDefault="00156FFB" w:rsidP="00156FFB" w:rsidR="00156FFB">
      <w:pPr>
        <w:ind w:firstLine="720"/>
        <w:jc w:val="both"/>
      </w:pPr>
    </w:p>
    <w:p w:rsidRDefault="00156FFB" w:rsidP="00156FFB" w:rsidR="00156FFB" w:rsidRPr="00E86B17">
      <w:pPr>
        <w:ind w:firstLine="708"/>
        <w:jc w:val="both"/>
      </w:pPr>
      <w:r>
        <w:t>13</w:t>
      </w:r>
      <w:r w:rsidRPr="00E86B17">
        <w:t xml:space="preserve">. </w:t>
      </w:r>
      <w:r>
        <w:rPr>
          <w:bCs/>
        </w:rPr>
        <w:t>STERNA - EXPORT d.o.o. Umag, 43. Istarske divizije 2, OIB 31981825883, zastupano po punomoćnici Nadiji Benolić, odvjetnici u Umagu</w:t>
      </w:r>
      <w:r>
        <w:t xml:space="preserve">, u iznosu od </w:t>
      </w:r>
      <w:r w:rsidRPr="008A0E98">
        <w:t xml:space="preserve">51.894,32 </w:t>
      </w:r>
      <w:r w:rsidRPr="00E86B17">
        <w:t>kn.</w:t>
      </w:r>
    </w:p>
    <w:p w:rsidRDefault="00156FFB" w:rsidP="00156FFB" w:rsidR="00156FFB" w:rsidRPr="00E86B17">
      <w:pPr>
        <w:jc w:val="both"/>
      </w:pPr>
      <w:r w:rsidRPr="00E86B17">
        <w:tab/>
        <w:t xml:space="preserve">Upućuje se vjerovnik </w:t>
      </w:r>
      <w:r>
        <w:rPr>
          <w:bCs/>
        </w:rPr>
        <w:t>STERNA - EXPORT d.o.o. Umag, 43. Istarske divizije 2, OIB 31981825883</w:t>
      </w:r>
      <w:r w:rsidRPr="00BD3A85">
        <w:t>,</w:t>
      </w:r>
      <w:r>
        <w:t xml:space="preserve"> </w:t>
      </w:r>
      <w:r w:rsidRPr="00E86B17">
        <w:t xml:space="preserve">na parnicu radi utvrđivanja osporene tražbine </w:t>
      </w:r>
      <w:r>
        <w:t>drugog</w:t>
      </w:r>
      <w:r w:rsidRPr="00E86B17">
        <w:t xml:space="preserve"> višeg isplatnog reda u iznosu od </w:t>
      </w:r>
      <w:r w:rsidRPr="008A0E98">
        <w:t xml:space="preserve">51.894,32 </w:t>
      </w:r>
      <w:r w:rsidRPr="00E86B17">
        <w:t xml:space="preserve">kn te mu se za podnošenje tužbe određuje rok od 8 dana od pravomoćnosti rješenja o upućivanju na parnicu odnosno primitka drugostupanjske odluke, a ukoliko je u tijeku parnični postupak da predloži nastavak istog. </w:t>
      </w:r>
    </w:p>
    <w:p w:rsidRDefault="00156FFB" w:rsidP="00156FFB" w:rsidR="00156FFB" w:rsidRPr="00E86B17">
      <w:pPr>
        <w:ind w:firstLine="720"/>
        <w:jc w:val="both"/>
      </w:pPr>
      <w:r w:rsidRPr="00E86B17">
        <w:t xml:space="preserve"> Ako osoba koja je upućena na parnicu ne pokrene parnicu ili ne predloži nastavak parnice u roku koji je za to određen ovim rješenjem, smatrat će se da je odustala od prava na vođenje parnice.</w:t>
      </w:r>
    </w:p>
    <w:p w:rsidRDefault="00156FFB" w:rsidP="00156FFB" w:rsidR="00156FFB">
      <w:pPr>
        <w:ind w:firstLine="720"/>
        <w:jc w:val="both"/>
      </w:pPr>
    </w:p>
    <w:p w:rsidRDefault="00156FFB" w:rsidP="00156FFB" w:rsidR="00156FFB" w:rsidRPr="00E86B17">
      <w:pPr>
        <w:ind w:firstLine="720"/>
        <w:jc w:val="both"/>
      </w:pPr>
    </w:p>
    <w:p w:rsidRDefault="00156FFB" w:rsidP="00844C7C" w:rsidR="00156FFB" w:rsidRPr="00E86B17">
      <w:pPr>
        <w:spacing w:lineRule="auto" w:line="276"/>
        <w:jc w:val="both"/>
      </w:pPr>
    </w:p>
    <w:p w:rsidRDefault="00F546B4" w:rsidP="00F546B4" w:rsidR="00F546B4" w:rsidRPr="00E86B17">
      <w:pPr>
        <w:ind w:left="360"/>
        <w:jc w:val="center"/>
      </w:pPr>
      <w:r w:rsidRPr="00E86B17">
        <w:t>Obrazloženje</w:t>
      </w:r>
    </w:p>
    <w:p w:rsidRDefault="00F546B4" w:rsidP="00F546B4" w:rsidR="00F546B4" w:rsidRPr="00E86B17">
      <w:pPr>
        <w:ind w:left="360"/>
        <w:jc w:val="center"/>
      </w:pPr>
    </w:p>
    <w:p w:rsidRDefault="00F546B4" w:rsidP="00F546B4" w:rsidR="00F546B4" w:rsidRPr="00E86B17">
      <w:pPr>
        <w:jc w:val="both"/>
      </w:pPr>
      <w:r w:rsidRPr="00E86B17">
        <w:tab/>
        <w:t xml:space="preserve">Na ispitnom ročištu održanom </w:t>
      </w:r>
      <w:r w:rsidR="00156FFB">
        <w:t>21. prosinca</w:t>
      </w:r>
      <w:r w:rsidR="00D83900" w:rsidRPr="00E86B17">
        <w:t xml:space="preserve"> </w:t>
      </w:r>
      <w:r w:rsidRPr="00E86B17">
        <w:t>201</w:t>
      </w:r>
      <w:r w:rsidR="00381586" w:rsidRPr="00E86B17">
        <w:t>7</w:t>
      </w:r>
      <w:r w:rsidRPr="00E86B17">
        <w:t>. ispitane su prijave tražbina prema svojim iznosima i redu. Stečajni je sudac temeljem čl. 264. Stečajnog zakona (dalje: SZ, NN 71/15) sastavio tablicu ispitanih tražbina u kojoj su za svaku tražbinu uneseni podaci u kojoj je mjeri tražbina utvrđena odnosno osporena prema svom iznosu i svom redu, te tko je tražbinu osporio.</w:t>
      </w:r>
    </w:p>
    <w:p w:rsidRDefault="00111C0D" w:rsidP="00111C0D" w:rsidR="00111C0D" w:rsidRPr="00E86B17">
      <w:pPr>
        <w:jc w:val="both"/>
      </w:pPr>
      <w:r w:rsidRPr="00E86B17">
        <w:tab/>
        <w:t>Tražbine prvog i drugog višeg isplatnog reda označene u st. I. A) i B) izreke ovog rješenja smatraju se utvrđenim, budući ih je priznao stečajni upravitelj a nisu osporili vjerovnici (čl. 263. SZ-a). Tražbine vjerovnika koje su priznate u cijelosti nisu posebno obrazložene.</w:t>
      </w:r>
    </w:p>
    <w:p w:rsidRDefault="00D83900" w:rsidP="00EC48C0" w:rsidR="00614304" w:rsidRPr="00E86B17">
      <w:pPr>
        <w:jc w:val="both"/>
      </w:pPr>
      <w:r w:rsidRPr="00E86B17">
        <w:tab/>
      </w:r>
    </w:p>
    <w:p w:rsidRDefault="00EC48C0" w:rsidP="000D10F8" w:rsidR="000D10F8" w:rsidRPr="00E86B17">
      <w:pPr>
        <w:jc w:val="both"/>
      </w:pPr>
      <w:r w:rsidRPr="00E86B17">
        <w:tab/>
      </w:r>
      <w:r w:rsidR="000D10F8" w:rsidRPr="00E86B17">
        <w:t xml:space="preserve">U st. I. </w:t>
      </w:r>
      <w:r w:rsidR="00156FFB">
        <w:t>C</w:t>
      </w:r>
      <w:r w:rsidR="000D10F8" w:rsidRPr="00E86B17">
        <w:t xml:space="preserve">) izreke ovog rješenja navedene su tražbine </w:t>
      </w:r>
      <w:r w:rsidR="000D10F8">
        <w:t>drugo</w:t>
      </w:r>
      <w:r w:rsidR="000D10F8" w:rsidRPr="00E86B17">
        <w:t>g višeg isplatnog reda osporene od strane stečajnog upravitelja, koje osporavanje na ročištu nije otklonjeno.</w:t>
      </w:r>
    </w:p>
    <w:p w:rsidRDefault="000D10F8" w:rsidP="000D10F8" w:rsidR="000D10F8">
      <w:pPr>
        <w:jc w:val="both"/>
      </w:pPr>
      <w:r w:rsidRPr="00E86B17">
        <w:tab/>
        <w:t xml:space="preserve">Tražbinu vjerovnika </w:t>
      </w:r>
      <w:r w:rsidR="00156FFB">
        <w:rPr>
          <w:bCs/>
        </w:rPr>
        <w:t>VIPnet d.o.o. Zagreb, Vrtni put 1, OIB 29524210204</w:t>
      </w:r>
      <w:r>
        <w:t xml:space="preserve">, u iznosu od </w:t>
      </w:r>
      <w:r w:rsidR="00156FFB">
        <w:t xml:space="preserve">868,03 </w:t>
      </w:r>
      <w:r w:rsidRPr="00E86B17">
        <w:t xml:space="preserve">kn stečajni upravitelj </w:t>
      </w:r>
      <w:r w:rsidR="00B24914">
        <w:t xml:space="preserve">je osporio </w:t>
      </w:r>
      <w:r w:rsidR="00B24914" w:rsidRPr="00765249">
        <w:t>jer vjerovnik nije dokazao osnovanost tražbine iznad iznosa iz sklopljene predstečajne nagodbe</w:t>
      </w:r>
      <w:r>
        <w:t>.</w:t>
      </w:r>
    </w:p>
    <w:p w:rsidRDefault="000D10F8" w:rsidP="00B24914" w:rsidR="00B24914">
      <w:pPr>
        <w:jc w:val="both"/>
      </w:pPr>
      <w:r>
        <w:tab/>
      </w:r>
      <w:r w:rsidRPr="00E86B17">
        <w:t xml:space="preserve">Tražbinu vjerovnika </w:t>
      </w:r>
      <w:r w:rsidR="00B24914">
        <w:rPr>
          <w:bCs/>
        </w:rPr>
        <w:t>HRVATSKE VODE, Zagreb, Ulica grada Vukovara 220, OIB 28921383001</w:t>
      </w:r>
      <w:r w:rsidR="00B24914">
        <w:t>, u iznosu od</w:t>
      </w:r>
      <w:r w:rsidR="00B24914" w:rsidRPr="00E86B17">
        <w:t xml:space="preserve"> </w:t>
      </w:r>
      <w:r w:rsidR="00B24914">
        <w:t xml:space="preserve">37.594,40 </w:t>
      </w:r>
      <w:r w:rsidRPr="00E86B17">
        <w:t xml:space="preserve">kn stečajni upravitelj </w:t>
      </w:r>
      <w:r w:rsidR="00B24914">
        <w:t xml:space="preserve">je osporio </w:t>
      </w:r>
      <w:r w:rsidR="00B24914" w:rsidRPr="00765249">
        <w:t>jer vjerovnik nije dokazao osnovanost tražbine iznad iznosa iz sklopljene predstečajne nagodbe.</w:t>
      </w:r>
    </w:p>
    <w:p w:rsidRDefault="000D10F8" w:rsidP="00B24914" w:rsidR="000D10F8">
      <w:pPr>
        <w:ind w:firstLine="708"/>
        <w:jc w:val="both"/>
      </w:pPr>
      <w:r w:rsidRPr="00E86B17">
        <w:t xml:space="preserve">Tražbinu vjerovnika </w:t>
      </w:r>
      <w:r w:rsidR="00B24914">
        <w:rPr>
          <w:bCs/>
        </w:rPr>
        <w:t>SVEUČILIŠTE U ZAGREBU, ŠUMARSKI FAKULTET, Zagreb, Svetošimunska cesta 25, OIB 07699719217</w:t>
      </w:r>
      <w:r>
        <w:t>, u iznosu od</w:t>
      </w:r>
      <w:r w:rsidRPr="00E86B17">
        <w:t xml:space="preserve"> </w:t>
      </w:r>
      <w:r w:rsidR="00B24914" w:rsidRPr="00765249">
        <w:t xml:space="preserve">21.480,52 </w:t>
      </w:r>
      <w:r w:rsidRPr="00E86B17">
        <w:t xml:space="preserve">kn stečajni upravitelj </w:t>
      </w:r>
      <w:r w:rsidR="00B24914">
        <w:t xml:space="preserve">je osporio </w:t>
      </w:r>
      <w:r w:rsidR="00B24914" w:rsidRPr="00765249">
        <w:t>jer vjerovnik nije dokazao osnovanost tražbine iznad iznosa iz sklopljene predstečajne nagodbe</w:t>
      </w:r>
      <w:r w:rsidR="00AE4298">
        <w:t>.</w:t>
      </w:r>
    </w:p>
    <w:p w:rsidRDefault="00AE4298" w:rsidP="00AE4298" w:rsidR="00AE4298">
      <w:pPr>
        <w:ind w:firstLine="708"/>
        <w:jc w:val="both"/>
      </w:pPr>
      <w:r w:rsidRPr="00E86B17">
        <w:t xml:space="preserve">Tražbinu vjerovnika </w:t>
      </w:r>
      <w:r w:rsidR="00B24914">
        <w:rPr>
          <w:bCs/>
        </w:rPr>
        <w:t>CELPLAST d.o.o. Umag, Šetalište Vladimira Gortana 38, OIB 29446487332</w:t>
      </w:r>
      <w:r w:rsidR="00B24914">
        <w:t>, u iznosu od 39.615,80</w:t>
      </w:r>
      <w:r>
        <w:t xml:space="preserve"> </w:t>
      </w:r>
      <w:r w:rsidRPr="00E86B17">
        <w:t xml:space="preserve">kn stečajni upravitelj </w:t>
      </w:r>
      <w:r w:rsidR="00B24914">
        <w:t xml:space="preserve">je osporio </w:t>
      </w:r>
      <w:r w:rsidR="00B24914" w:rsidRPr="00765249">
        <w:t>jer vjerovnik nije dokazao osnovanost tražbine iznad iznosa iz sklopljene predstečajne nagodbe</w:t>
      </w:r>
      <w:r>
        <w:t>.</w:t>
      </w:r>
    </w:p>
    <w:p w:rsidRDefault="00AE4298" w:rsidP="00AE4298" w:rsidR="00AE4298">
      <w:pPr>
        <w:ind w:firstLine="708"/>
        <w:jc w:val="both"/>
      </w:pPr>
      <w:r w:rsidRPr="00E86B17">
        <w:t xml:space="preserve">Tražbinu vjerovnika </w:t>
      </w:r>
      <w:r w:rsidR="00B24914">
        <w:rPr>
          <w:bCs/>
        </w:rPr>
        <w:t>JOSIP SENČAR, vl. obrta SENČAR METAL, Nedelišće, Slakovec 29, OIB 83088983703</w:t>
      </w:r>
      <w:r w:rsidR="00B24914">
        <w:t xml:space="preserve">, u iznosu od 322.605,21 </w:t>
      </w:r>
      <w:r w:rsidR="00B24914" w:rsidRPr="00E86B17">
        <w:t>kn</w:t>
      </w:r>
      <w:r w:rsidRPr="00BD3A85">
        <w:t xml:space="preserve"> </w:t>
      </w:r>
      <w:r w:rsidRPr="00E86B17">
        <w:t xml:space="preserve">stečajni upravitelj </w:t>
      </w:r>
      <w:r w:rsidR="00B24914">
        <w:t xml:space="preserve">je osporio </w:t>
      </w:r>
      <w:r w:rsidR="00B24914" w:rsidRPr="00765249">
        <w:t>jer vjerovnik nije dokazao osnovanost tražbine iznad iznosa iz sklopljene predstečajne nagodbe</w:t>
      </w:r>
      <w:r>
        <w:t>.</w:t>
      </w:r>
    </w:p>
    <w:p w:rsidRDefault="00B24914" w:rsidP="00B24914" w:rsidR="00B24914">
      <w:pPr>
        <w:ind w:firstLine="708"/>
        <w:jc w:val="both"/>
      </w:pPr>
      <w:r w:rsidRPr="00E86B17">
        <w:t xml:space="preserve">Tražbinu vjerovnika </w:t>
      </w:r>
      <w:r>
        <w:rPr>
          <w:bCs/>
        </w:rPr>
        <w:t>GRAD PAZIN, Pazin, Družbe Ćirila i Metoda 10, OIB 07969842379</w:t>
      </w:r>
      <w:r>
        <w:t xml:space="preserve">, u iznosu od </w:t>
      </w:r>
      <w:r w:rsidRPr="008A0E98">
        <w:t xml:space="preserve">26.050,81 </w:t>
      </w:r>
      <w:r w:rsidRPr="00E86B17">
        <w:t>kn</w:t>
      </w:r>
      <w:r w:rsidRPr="00BD3A85">
        <w:t xml:space="preserve"> </w:t>
      </w:r>
      <w:r w:rsidRPr="00E86B17">
        <w:t xml:space="preserve">stečajni upravitelj </w:t>
      </w:r>
      <w:r>
        <w:t xml:space="preserve">je osporio </w:t>
      </w:r>
      <w:r w:rsidRPr="00765249">
        <w:t>jer vjerovnik nije dokazao osnovanost tražbine iznad iznosa iz sklopljene predstečajne nagodbe</w:t>
      </w:r>
      <w:r>
        <w:t>.</w:t>
      </w:r>
    </w:p>
    <w:p w:rsidRDefault="00B24914" w:rsidP="00B24914" w:rsidR="00B24914">
      <w:pPr>
        <w:ind w:firstLine="708"/>
        <w:jc w:val="both"/>
      </w:pPr>
      <w:r w:rsidRPr="00E86B17">
        <w:t xml:space="preserve">Tražbinu vjerovnika </w:t>
      </w:r>
      <w:r>
        <w:rPr>
          <w:bCs/>
        </w:rPr>
        <w:t>HEP ELEKTRA d.o.o. Rijeka, Viktora Cara Emina 2, OIB 43965974818</w:t>
      </w:r>
      <w:r>
        <w:t xml:space="preserve">, u iznosu od </w:t>
      </w:r>
      <w:r w:rsidRPr="008A0E98">
        <w:t xml:space="preserve">54.522,23 </w:t>
      </w:r>
      <w:r w:rsidRPr="00E86B17">
        <w:t>kn</w:t>
      </w:r>
      <w:r w:rsidRPr="00BD3A85">
        <w:t xml:space="preserve"> </w:t>
      </w:r>
      <w:r w:rsidRPr="00E86B17">
        <w:t xml:space="preserve">stečajni upravitelj </w:t>
      </w:r>
      <w:r>
        <w:t xml:space="preserve">je osporio </w:t>
      </w:r>
      <w:r w:rsidRPr="00765249">
        <w:t>jer vjerovnik nije dokazao osnovanost tražbine iznad iznosa iz sklopljene predstečajne nagodbe</w:t>
      </w:r>
      <w:r>
        <w:t>.</w:t>
      </w:r>
    </w:p>
    <w:p w:rsidRDefault="00B24914" w:rsidP="00B24914" w:rsidR="00B24914">
      <w:pPr>
        <w:ind w:firstLine="708"/>
        <w:jc w:val="both"/>
      </w:pPr>
      <w:r w:rsidRPr="00E86B17">
        <w:t xml:space="preserve">Tražbinu vjerovnika </w:t>
      </w:r>
      <w:r>
        <w:rPr>
          <w:bCs/>
        </w:rPr>
        <w:t xml:space="preserve">ADRIANO LABINJAN, vl. "LABINJAN" obrt za građevinsku mehanizaciju i trgovinu, Nova Vas, Vala 5, Brčići, OIB 37984002699, </w:t>
      </w:r>
      <w:r>
        <w:t xml:space="preserve">u iznosu od 4.087,78 </w:t>
      </w:r>
      <w:r w:rsidRPr="00E86B17">
        <w:t>kn</w:t>
      </w:r>
      <w:r w:rsidRPr="00BD3A85">
        <w:t xml:space="preserve"> </w:t>
      </w:r>
      <w:r w:rsidRPr="00E86B17">
        <w:t xml:space="preserve">stečajni upravitelj </w:t>
      </w:r>
      <w:r>
        <w:t xml:space="preserve">je osporio </w:t>
      </w:r>
      <w:r w:rsidRPr="00765249">
        <w:t>jer vjerovnik nije dokazao osnovanost tražbine iznad iznosa iz sklopljene predstečajne nagodbe</w:t>
      </w:r>
      <w:r>
        <w:t>.</w:t>
      </w:r>
    </w:p>
    <w:p w:rsidRDefault="00B24914" w:rsidP="00B24914" w:rsidR="00B24914">
      <w:pPr>
        <w:ind w:firstLine="708"/>
        <w:jc w:val="both"/>
      </w:pPr>
      <w:r w:rsidRPr="00E86B17">
        <w:t xml:space="preserve">Tražbinu vjerovnika </w:t>
      </w:r>
      <w:r w:rsidR="0007625B">
        <w:t xml:space="preserve">ZAGORJE TEHNOBETON d.d. Varaždin, Pavleka Miškine 49, </w:t>
      </w:r>
      <w:r w:rsidR="0007625B" w:rsidRPr="00BD3A85">
        <w:t xml:space="preserve">OIB: </w:t>
      </w:r>
      <w:r w:rsidR="0007625B">
        <w:t>68289504926, u iznosu od 614.826,25</w:t>
      </w:r>
      <w:r w:rsidR="0007625B" w:rsidRPr="00BD3A85">
        <w:t xml:space="preserve"> </w:t>
      </w:r>
      <w:r w:rsidRPr="00E86B17">
        <w:t>kn</w:t>
      </w:r>
      <w:r w:rsidRPr="00BD3A85">
        <w:t xml:space="preserve"> </w:t>
      </w:r>
      <w:r w:rsidRPr="00E86B17">
        <w:t xml:space="preserve">stečajni upravitelj </w:t>
      </w:r>
      <w:r>
        <w:t xml:space="preserve">je osporio </w:t>
      </w:r>
      <w:r w:rsidR="0007625B" w:rsidRPr="00BD3A85">
        <w:t xml:space="preserve">u </w:t>
      </w:r>
      <w:r w:rsidR="0007625B" w:rsidRPr="008A0E98">
        <w:t>cijelosti jer vjerovnik nije dokazao osnovanost prijavljene tražbin</w:t>
      </w:r>
      <w:r w:rsidR="0007625B">
        <w:t>e</w:t>
      </w:r>
      <w:r>
        <w:t>.</w:t>
      </w:r>
    </w:p>
    <w:p w:rsidRDefault="0007625B" w:rsidP="0007625B" w:rsidR="0007625B">
      <w:pPr>
        <w:ind w:firstLine="708"/>
        <w:jc w:val="both"/>
      </w:pPr>
      <w:r w:rsidRPr="00E86B17">
        <w:t xml:space="preserve">Tražbinu vjerovnika </w:t>
      </w:r>
      <w:r>
        <w:rPr>
          <w:bCs/>
        </w:rPr>
        <w:t>STAKLO - KOM d.o.o. Pula, Bečka 7, OIB 55879204817</w:t>
      </w:r>
      <w:r>
        <w:t xml:space="preserve">, u iznosu od </w:t>
      </w:r>
      <w:r w:rsidRPr="008A0E98">
        <w:t xml:space="preserve">98.956,33 </w:t>
      </w:r>
      <w:r w:rsidRPr="00E86B17">
        <w:t>kn</w:t>
      </w:r>
      <w:r w:rsidRPr="00BD3A85">
        <w:t xml:space="preserve"> </w:t>
      </w:r>
      <w:r w:rsidRPr="00E86B17">
        <w:t xml:space="preserve">stečajni upravitelj </w:t>
      </w:r>
      <w:r>
        <w:t xml:space="preserve">je osporio </w:t>
      </w:r>
      <w:r w:rsidRPr="00765249">
        <w:t>jer vjerovnik nije dokazao osnovanost tražbine iznad iznosa iz sklopljene predstečajne nagodbe</w:t>
      </w:r>
      <w:r>
        <w:t>.</w:t>
      </w:r>
    </w:p>
    <w:p w:rsidRDefault="0007625B" w:rsidP="0007625B" w:rsidR="006415DB">
      <w:pPr>
        <w:ind w:firstLine="708"/>
        <w:jc w:val="both"/>
      </w:pPr>
      <w:r w:rsidRPr="00E86B17">
        <w:t xml:space="preserve">Tražbinu vjerovnika </w:t>
      </w:r>
      <w:r>
        <w:rPr>
          <w:bCs/>
        </w:rPr>
        <w:t>A.V. LETAN d.o.o. Pula, Bečka 7, OIB 84461271114</w:t>
      </w:r>
      <w:r>
        <w:t>, u iznosu od 228.424,28</w:t>
      </w:r>
      <w:r w:rsidRPr="008A0E98">
        <w:t xml:space="preserve"> </w:t>
      </w:r>
      <w:r w:rsidRPr="00E86B17">
        <w:t>kn</w:t>
      </w:r>
      <w:r w:rsidRPr="00BD3A85">
        <w:t xml:space="preserve"> </w:t>
      </w:r>
      <w:r w:rsidRPr="00E86B17">
        <w:t xml:space="preserve">stečajni upravitelj </w:t>
      </w:r>
      <w:r>
        <w:t xml:space="preserve">je osporio </w:t>
      </w:r>
      <w:r w:rsidRPr="00765249">
        <w:t>jer vjerovnik nije dokazao osnovanost tražbine iznad iznosa iz sklopljene predstečajne nagodbe</w:t>
      </w:r>
      <w:r>
        <w:t>.</w:t>
      </w:r>
    </w:p>
    <w:p w:rsidRDefault="0007625B" w:rsidP="0007625B" w:rsidR="0007625B">
      <w:pPr>
        <w:ind w:firstLine="708"/>
        <w:jc w:val="both"/>
      </w:pPr>
      <w:r w:rsidRPr="00E86B17">
        <w:t xml:space="preserve">Tražbinu vjerovnika </w:t>
      </w:r>
      <w:r>
        <w:rPr>
          <w:bCs/>
        </w:rPr>
        <w:t>AURA SOFT d.o.o. Pazin, Kapetana Lazarića 1d, OIB 26389058739</w:t>
      </w:r>
      <w:r>
        <w:t>, u iznosu od 17.752,10</w:t>
      </w:r>
      <w:r w:rsidRPr="008A0E98">
        <w:t xml:space="preserve"> </w:t>
      </w:r>
      <w:r w:rsidRPr="00E86B17">
        <w:t>kn</w:t>
      </w:r>
      <w:r w:rsidRPr="00BD3A85">
        <w:t xml:space="preserve"> </w:t>
      </w:r>
      <w:r w:rsidRPr="00E86B17">
        <w:t xml:space="preserve">stečajni upravitelj </w:t>
      </w:r>
      <w:r>
        <w:t xml:space="preserve">je osporio </w:t>
      </w:r>
      <w:r w:rsidRPr="00765249">
        <w:t>jer vjerovnik nije dokazao osnovanost tražbine iznad iznosa iz sklopljene predstečajne nagodbe</w:t>
      </w:r>
      <w:r>
        <w:t>.</w:t>
      </w:r>
    </w:p>
    <w:p w:rsidRDefault="0007625B" w:rsidP="0007625B" w:rsidR="0007625B" w:rsidRPr="00E86B17">
      <w:pPr>
        <w:ind w:firstLine="708"/>
        <w:jc w:val="both"/>
      </w:pPr>
      <w:r w:rsidRPr="00E86B17">
        <w:t xml:space="preserve">Tražbinu vjerovnika </w:t>
      </w:r>
      <w:r>
        <w:rPr>
          <w:bCs/>
        </w:rPr>
        <w:t>STERNA - EXPORT d.o.o. Umag, 43. Istarske divizije 2, OIB 31981825883</w:t>
      </w:r>
      <w:r>
        <w:t xml:space="preserve">, u iznosu od </w:t>
      </w:r>
      <w:r w:rsidRPr="008A0E98">
        <w:t>51.894,</w:t>
      </w:r>
      <w:r w:rsidRPr="00E86B17">
        <w:t>kn</w:t>
      </w:r>
      <w:r w:rsidRPr="00BD3A85">
        <w:t xml:space="preserve"> </w:t>
      </w:r>
      <w:r w:rsidRPr="00E86B17">
        <w:t xml:space="preserve">stečajni upravitelj </w:t>
      </w:r>
      <w:r>
        <w:t xml:space="preserve">je osporio </w:t>
      </w:r>
      <w:r w:rsidRPr="00765249">
        <w:t>jer vjerovnik nije dokazao osnovanost tražbine iznad iznosa iz sklopljene predstečajne nagodbe</w:t>
      </w:r>
      <w:r>
        <w:t>.</w:t>
      </w:r>
    </w:p>
    <w:p w:rsidRDefault="0007625B" w:rsidP="0007625B" w:rsidR="0007625B" w:rsidRPr="00E86B17">
      <w:pPr>
        <w:jc w:val="both"/>
      </w:pPr>
    </w:p>
    <w:p w:rsidRDefault="004522F1" w:rsidP="004522F1" w:rsidR="004522F1" w:rsidRPr="00E86B17">
      <w:pPr>
        <w:jc w:val="both"/>
      </w:pPr>
      <w:r w:rsidRPr="00E86B17">
        <w:tab/>
        <w:t>Na ročištu osporavanj</w:t>
      </w:r>
      <w:r w:rsidR="00700D85" w:rsidRPr="00E86B17">
        <w:t xml:space="preserve">a nisu otklonjena </w:t>
      </w:r>
      <w:r w:rsidRPr="00E86B17">
        <w:t xml:space="preserve">pa </w:t>
      </w:r>
      <w:r w:rsidR="00700D85" w:rsidRPr="00E86B17">
        <w:t>su</w:t>
      </w:r>
      <w:r w:rsidRPr="00E86B17">
        <w:t xml:space="preserve"> vjerovni</w:t>
      </w:r>
      <w:r w:rsidR="00700D85" w:rsidRPr="00E86B17">
        <w:t xml:space="preserve">ci </w:t>
      </w:r>
      <w:r w:rsidRPr="00E86B17">
        <w:t>osporen</w:t>
      </w:r>
      <w:r w:rsidR="00700D85" w:rsidRPr="00E86B17">
        <w:t xml:space="preserve">ih </w:t>
      </w:r>
      <w:r w:rsidRPr="00E86B17">
        <w:t>tražbin</w:t>
      </w:r>
      <w:r w:rsidR="00700D85" w:rsidRPr="00E86B17">
        <w:t>a</w:t>
      </w:r>
      <w:r w:rsidRPr="00E86B17">
        <w:t xml:space="preserve"> upućen</w:t>
      </w:r>
      <w:r w:rsidR="00700D85" w:rsidRPr="00E86B17">
        <w:t>i</w:t>
      </w:r>
      <w:r w:rsidRPr="00E86B17">
        <w:t xml:space="preserve"> u parnicu jer za osporenu tražbinu ne postoji ovršna isprava, te je odluka donesena na temelju odredbe čl. 266. st. 1. i čl. 267. st 1. SZ-a. </w:t>
      </w:r>
    </w:p>
    <w:p w:rsidRDefault="004522F1" w:rsidP="004522F1" w:rsidR="004522F1" w:rsidRPr="00E86B17">
      <w:pPr>
        <w:jc w:val="both"/>
      </w:pPr>
    </w:p>
    <w:p w:rsidRDefault="00F546B4" w:rsidP="00F546B4" w:rsidR="00F546B4" w:rsidRPr="00E86B17">
      <w:pPr>
        <w:ind w:firstLine="708"/>
        <w:jc w:val="center"/>
      </w:pPr>
      <w:r w:rsidRPr="00E86B17">
        <w:t>U Pazin</w:t>
      </w:r>
      <w:r w:rsidR="00810499" w:rsidRPr="00E86B17">
        <w:t>u</w:t>
      </w:r>
      <w:r w:rsidR="0007625B">
        <w:t>,</w:t>
      </w:r>
      <w:r w:rsidRPr="00E86B17">
        <w:t xml:space="preserve"> </w:t>
      </w:r>
      <w:r w:rsidR="0007625B">
        <w:t>9. siječnja 2018</w:t>
      </w:r>
      <w:r w:rsidRPr="00E86B17">
        <w:t>.</w:t>
      </w:r>
    </w:p>
    <w:p w:rsidRDefault="00F546B4" w:rsidP="00F546B4" w:rsidR="00F546B4" w:rsidRPr="00E86B17">
      <w:pPr>
        <w:ind w:firstLine="708"/>
        <w:jc w:val="center"/>
      </w:pPr>
    </w:p>
    <w:p w:rsidRDefault="00F546B4" w:rsidP="00F546B4" w:rsidR="00F546B4" w:rsidRPr="00E86B17">
      <w:pPr>
        <w:ind w:firstLine="708"/>
        <w:jc w:val="center"/>
      </w:pPr>
    </w:p>
    <w:p w:rsidRDefault="00F546B4" w:rsidP="00F546B4" w:rsidR="00F546B4" w:rsidRPr="00E86B17">
      <w:pPr>
        <w:ind w:firstLine="708" w:left="5664"/>
        <w:jc w:val="center"/>
      </w:pPr>
      <w:r w:rsidRPr="00E86B17">
        <w:t>Stečajni sudac</w:t>
      </w:r>
    </w:p>
    <w:p w:rsidRDefault="00F546B4" w:rsidP="00F546B4" w:rsidR="00F546B4" w:rsidRPr="00E86B17">
      <w:pPr>
        <w:ind w:firstLine="708" w:left="4956"/>
        <w:jc w:val="center"/>
      </w:pPr>
      <w:r w:rsidRPr="00E86B17">
        <w:t xml:space="preserve">           </w:t>
      </w:r>
      <w:r w:rsidR="00CF7408" w:rsidRPr="00E86B17">
        <w:t>Damir Rabar</w:t>
      </w:r>
      <w:r w:rsidR="0020443A">
        <w:t>, v.r.</w:t>
      </w:r>
    </w:p>
    <w:p w:rsidRDefault="00F546B4" w:rsidP="00F546B4" w:rsidR="00F546B4" w:rsidRPr="00E86B17">
      <w:pPr>
        <w:ind w:firstLine="708" w:left="4956"/>
        <w:jc w:val="center"/>
      </w:pPr>
    </w:p>
    <w:p w:rsidRDefault="00F546B4" w:rsidP="00F546B4" w:rsidR="00F546B4" w:rsidRPr="00E86B17">
      <w:pPr>
        <w:ind w:firstLine="708" w:left="4956"/>
        <w:jc w:val="center"/>
      </w:pPr>
    </w:p>
    <w:p w:rsidRDefault="00F546B4" w:rsidP="00F546B4" w:rsidR="00F546B4" w:rsidRPr="00E86B17">
      <w:pPr>
        <w:jc w:val="both"/>
      </w:pPr>
    </w:p>
    <w:p w:rsidRDefault="00F546B4" w:rsidP="00F546B4" w:rsidR="00F546B4" w:rsidRPr="00E86B17">
      <w:pPr>
        <w:jc w:val="both"/>
      </w:pPr>
    </w:p>
    <w:p w:rsidRDefault="00F546B4" w:rsidP="00F546B4" w:rsidR="00F546B4" w:rsidRPr="00E86B17">
      <w:pPr>
        <w:jc w:val="both"/>
      </w:pPr>
      <w:r w:rsidRPr="00E86B17">
        <w:t>UPUTA O PRAVNOM LIJEKU:</w:t>
      </w:r>
    </w:p>
    <w:p w:rsidRDefault="00F546B4" w:rsidP="00F546B4" w:rsidR="00F546B4" w:rsidRPr="00E86B17">
      <w:pPr>
        <w:ind w:firstLine="708"/>
        <w:jc w:val="both"/>
      </w:pPr>
      <w:r w:rsidRPr="00E86B17">
        <w:t xml:space="preserve">Protiv ovog rješenja pravo na žalbu ima stečajni upravitelj i svaki vjerovnik u dijelu koji se tiče njegove prijavljene tražbine i tražbine koju je osporio (čl. 265. st. 3. SZ-a). O žalbi odlučuje Visoki trgovački sud Republike Hrvatske. </w:t>
      </w:r>
    </w:p>
    <w:p w:rsidRDefault="00F546B4" w:rsidP="00F546B4" w:rsidR="00F546B4">
      <w:pPr>
        <w:ind w:left="7080"/>
        <w:jc w:val="both"/>
      </w:pPr>
    </w:p>
    <w:p w:rsidRDefault="006C3CA4" w:rsidP="00F546B4" w:rsidR="006C3CA4" w:rsidRPr="00E86B17">
      <w:pPr>
        <w:ind w:left="7080"/>
        <w:jc w:val="both"/>
      </w:pPr>
    </w:p>
    <w:p w:rsidRDefault="00F546B4" w:rsidP="00F546B4" w:rsidR="00F546B4" w:rsidRPr="00E86B17">
      <w:r w:rsidRPr="00E86B17">
        <w:t xml:space="preserve">DNA:  </w:t>
      </w:r>
    </w:p>
    <w:p w:rsidRDefault="00324213" w:rsidP="00324213" w:rsidR="00A05DB7" w:rsidRPr="00E86B17">
      <w:pPr>
        <w:jc w:val="both"/>
      </w:pPr>
      <w:r>
        <w:t xml:space="preserve">- </w:t>
      </w:r>
      <w:r w:rsidR="00F546B4" w:rsidRPr="00E86B17">
        <w:t>e-oglasna ploča suda 8 dana (čl. 265. st. 2. SZ-a)</w:t>
      </w:r>
    </w:p>
    <w:p w:rsidRDefault="00324213" w:rsidP="006415DB" w:rsidR="006415DB">
      <w:r>
        <w:softHyphen/>
        <w:t xml:space="preserve">- </w:t>
      </w:r>
      <w:r w:rsidR="0007625B">
        <w:rPr>
          <w:bCs/>
        </w:rPr>
        <w:t xml:space="preserve">VIPnet d.o.o. Zagreb, po pun. </w:t>
      </w:r>
      <w:r w:rsidR="0007625B">
        <w:t xml:space="preserve">Vesna Alaburić, Zagreb, </w:t>
      </w:r>
      <w:r w:rsidR="0007625B" w:rsidRPr="0007625B">
        <w:t>Hebrangova 21</w:t>
      </w:r>
      <w:r w:rsidR="0007625B">
        <w:t>,</w:t>
      </w:r>
    </w:p>
    <w:p w:rsidRDefault="00324213" w:rsidP="006415DB" w:rsidR="00324213" w:rsidRPr="00E86B17">
      <w:r>
        <w:t xml:space="preserve">- </w:t>
      </w:r>
      <w:r w:rsidR="0007625B">
        <w:rPr>
          <w:bCs/>
        </w:rPr>
        <w:t>HRVATSKE VODE, Zagreb, Ulica grada Vukovara 220,</w:t>
      </w:r>
    </w:p>
    <w:p w:rsidRDefault="00040D27" w:rsidP="006415DB" w:rsidR="006415DB">
      <w:pPr>
        <w:jc w:val="both"/>
      </w:pPr>
      <w:r>
        <w:t xml:space="preserve">- </w:t>
      </w:r>
      <w:r w:rsidR="0007625B">
        <w:rPr>
          <w:bCs/>
        </w:rPr>
        <w:t xml:space="preserve">SVEUČILIŠTE U ZAGREBU, ŠUMARSKI FAKULTET, Zagreb, po pun. </w:t>
      </w:r>
      <w:r w:rsidR="0007625B">
        <w:t>OD Kos &amp; Partneri j.t.d., Zagreb</w:t>
      </w:r>
      <w:r>
        <w:t>,</w:t>
      </w:r>
      <w:r w:rsidR="0007625B">
        <w:t xml:space="preserve"> Nodilova 1,</w:t>
      </w:r>
    </w:p>
    <w:p w:rsidRDefault="00040D27" w:rsidP="006415DB" w:rsidR="00040D27">
      <w:pPr>
        <w:jc w:val="both"/>
      </w:pPr>
      <w:r>
        <w:t xml:space="preserve">- </w:t>
      </w:r>
      <w:r w:rsidR="0007625B">
        <w:rPr>
          <w:bCs/>
        </w:rPr>
        <w:t xml:space="preserve">CELPLAST d.o.o. Umag, po pun. </w:t>
      </w:r>
      <w:r w:rsidR="0007625B">
        <w:t>Nadija Benolić, Umag</w:t>
      </w:r>
      <w:r>
        <w:t>,</w:t>
      </w:r>
      <w:r w:rsidR="0007625B">
        <w:t xml:space="preserve"> </w:t>
      </w:r>
      <w:r w:rsidR="0007625B" w:rsidRPr="0007625B">
        <w:t>Trgovačka 2 a</w:t>
      </w:r>
      <w:r w:rsidR="0007625B">
        <w:t>,</w:t>
      </w:r>
    </w:p>
    <w:p w:rsidRDefault="00040D27" w:rsidP="006415DB" w:rsidR="00040D27">
      <w:pPr>
        <w:jc w:val="both"/>
      </w:pPr>
      <w:r>
        <w:t xml:space="preserve">- </w:t>
      </w:r>
      <w:r w:rsidR="002071C9">
        <w:rPr>
          <w:bCs/>
        </w:rPr>
        <w:t xml:space="preserve">JOSIP SENČAR, vl. obrta SENČAR METAL, Nedelišće, </w:t>
      </w:r>
      <w:r w:rsidR="002071C9">
        <w:t xml:space="preserve">po pun. Danko Mandić, Čakovec, </w:t>
      </w:r>
      <w:r w:rsidR="002071C9" w:rsidRPr="002071C9">
        <w:t>Ul. Ljudevita Gaja 17</w:t>
      </w:r>
      <w:r w:rsidR="002071C9">
        <w:t>,</w:t>
      </w:r>
    </w:p>
    <w:p w:rsidRDefault="002071C9" w:rsidP="006415DB" w:rsidR="002071C9">
      <w:pPr>
        <w:jc w:val="both"/>
        <w:rPr>
          <w:bCs/>
        </w:rPr>
      </w:pPr>
      <w:r>
        <w:t xml:space="preserve">- </w:t>
      </w:r>
      <w:r>
        <w:rPr>
          <w:bCs/>
        </w:rPr>
        <w:t>GRAD PAZIN, Pazin, Družbe Ćirila i Metoda 10,</w:t>
      </w:r>
    </w:p>
    <w:p w:rsidRDefault="002071C9" w:rsidP="006415DB" w:rsidR="002071C9">
      <w:pPr>
        <w:jc w:val="both"/>
        <w:rPr>
          <w:bCs/>
        </w:rPr>
      </w:pPr>
      <w:r>
        <w:rPr>
          <w:bCs/>
        </w:rPr>
        <w:t>- HEP ELEKTRA d.o.o. Rijeka, Viktora Cara Emina 2,</w:t>
      </w:r>
    </w:p>
    <w:p w:rsidRDefault="002071C9" w:rsidP="006415DB" w:rsidR="002071C9">
      <w:pPr>
        <w:jc w:val="both"/>
        <w:rPr>
          <w:bCs/>
        </w:rPr>
      </w:pPr>
      <w:r>
        <w:rPr>
          <w:bCs/>
        </w:rPr>
        <w:t xml:space="preserve">- ADRIANO LABINJAN, vl. "LABINJAN", Nova Vas, po pun. ZOU Tomislav Brajković i Milena Matošević Brajković, Poreč, </w:t>
      </w:r>
      <w:r w:rsidRPr="002071C9">
        <w:rPr>
          <w:bCs/>
        </w:rPr>
        <w:t>Zagrebačka br. 1</w:t>
      </w:r>
      <w:r>
        <w:rPr>
          <w:bCs/>
        </w:rPr>
        <w:t>,</w:t>
      </w:r>
    </w:p>
    <w:p w:rsidRDefault="002071C9" w:rsidP="006415DB" w:rsidR="002071C9">
      <w:pPr>
        <w:jc w:val="both"/>
      </w:pPr>
      <w:r>
        <w:rPr>
          <w:bCs/>
        </w:rPr>
        <w:t xml:space="preserve">- </w:t>
      </w:r>
      <w:r>
        <w:t xml:space="preserve">ZAGORJE TEHNOBETON d.d. Varaždin, po pun. Domagoju Crnogorac, Varaždin, </w:t>
      </w:r>
      <w:r w:rsidRPr="002071C9">
        <w:t>Ankice Opolski br. 2p.p. 112</w:t>
      </w:r>
      <w:r>
        <w:t>,</w:t>
      </w:r>
    </w:p>
    <w:p w:rsidRDefault="002071C9" w:rsidP="006415DB" w:rsidR="002071C9">
      <w:pPr>
        <w:jc w:val="both"/>
        <w:rPr>
          <w:bCs/>
        </w:rPr>
      </w:pPr>
      <w:r>
        <w:t xml:space="preserve">- </w:t>
      </w:r>
      <w:r>
        <w:rPr>
          <w:bCs/>
        </w:rPr>
        <w:t xml:space="preserve">STAKLO - KOM d.o.o. Pula, Bečka 7, </w:t>
      </w:r>
    </w:p>
    <w:p w:rsidRDefault="002071C9" w:rsidP="006415DB" w:rsidR="002071C9">
      <w:pPr>
        <w:jc w:val="both"/>
        <w:rPr>
          <w:bCs/>
        </w:rPr>
      </w:pPr>
      <w:r>
        <w:rPr>
          <w:bCs/>
        </w:rPr>
        <w:t>- A.V. LETAN d.o.o. Pula, Bečka 7,</w:t>
      </w:r>
    </w:p>
    <w:p w:rsidRDefault="002071C9" w:rsidP="006415DB" w:rsidR="002071C9">
      <w:pPr>
        <w:jc w:val="both"/>
        <w:rPr>
          <w:bCs/>
        </w:rPr>
      </w:pPr>
      <w:r>
        <w:rPr>
          <w:bCs/>
        </w:rPr>
        <w:t>- AURA SOFT d.o.o. Pazin, Kapetana Lazarića 1d,</w:t>
      </w:r>
    </w:p>
    <w:p w:rsidRDefault="002071C9" w:rsidP="006415DB" w:rsidR="002071C9" w:rsidRPr="00E86B17">
      <w:pPr>
        <w:jc w:val="both"/>
      </w:pPr>
      <w:r>
        <w:rPr>
          <w:bCs/>
        </w:rPr>
        <w:t xml:space="preserve">- STERNA - EXPORT d.o.o. Umag, po pun. Nadiji Benolić, Umag, </w:t>
      </w:r>
      <w:r w:rsidRPr="0007625B">
        <w:t>Trgovačka 2 a</w:t>
      </w:r>
      <w:r>
        <w:t>.</w:t>
      </w:r>
    </w:p>
    <w:p w:rsidRDefault="006415DB" w:rsidP="006415DB" w:rsidR="006415DB" w:rsidRPr="00E86B17"/>
    <w:sectPr w:rsidSect="00B7471A" w:rsidR="006415DB" w:rsidRPr="00E86B1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625B" w:rsidP="00F546B4" w:rsidR="0007625B">
      <w:r>
        <w:separator/>
      </w:r>
    </w:p>
  </w:endnote>
  <w:endnote w:id="0" w:type="continuationSeparator">
    <w:p w:rsidRDefault="0007625B" w:rsidP="00F546B4" w:rsidR="000762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625B" w:rsidP="00F546B4" w:rsidR="0007625B">
      <w:r>
        <w:separator/>
      </w:r>
    </w:p>
  </w:footnote>
  <w:footnote w:id="0" w:type="continuationSeparator">
    <w:p w:rsidRDefault="0007625B" w:rsidP="00F546B4" w:rsidR="000762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625B" w:rsidP="00B7471A" w:rsidR="0007625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7625B" w:rsidR="0007625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625B" w:rsidP="00B7471A" w:rsidR="0007625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C5320">
      <w:rPr>
        <w:rStyle w:val="Brojstranice"/>
        <w:noProof/>
      </w:rPr>
      <w:t>9</w:t>
    </w:r>
    <w:r>
      <w:rPr>
        <w:rStyle w:val="Brojstranice"/>
      </w:rPr>
      <w:fldChar w:fldCharType="end"/>
    </w:r>
  </w:p>
  <w:p w:rsidRDefault="0007625B" w:rsidP="00B7471A" w:rsidR="0007625B">
    <w:pPr>
      <w:pStyle w:val="Zaglavlje"/>
    </w:pPr>
    <w:r>
      <w:tab/>
    </w:r>
    <w:r>
      <w:tab/>
    </w:r>
    <w:r w:rsidRPr="00E86B17">
      <w:t>1 St-</w:t>
    </w:r>
    <w:r>
      <w:t>388</w:t>
    </w:r>
    <w:r w:rsidRPr="00E86B17">
      <w:t>/1</w:t>
    </w:r>
    <w:r>
      <w:t>7</w:t>
    </w:r>
    <w:r w:rsidRPr="00E86B17">
      <w:t>-</w:t>
    </w:r>
    <w:r>
      <w:t>51</w:t>
    </w:r>
  </w:p>
  <w:p w:rsidRDefault="0007625B" w:rsidP="00B7471A" w:rsidR="0007625B">
    <w:pPr>
      <w:pStyle w:val="Zaglavlje"/>
    </w:pPr>
  </w:p>
  <w:p w:rsidRDefault="0007625B" w:rsidP="00B7471A" w:rsidR="0007625B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625B" w:rsidP="006C3CA4" w:rsidR="0007625B">
    <w:pPr>
      <w:pStyle w:val="Zaglavlje"/>
      <w:jc w:val="right"/>
    </w:pPr>
    <w:r>
      <w:tab/>
    </w:r>
    <w:r>
      <w:tab/>
    </w:r>
    <w:r w:rsidRPr="00E86B17">
      <w:t>1 St-</w:t>
    </w:r>
    <w:r>
      <w:t>388</w:t>
    </w:r>
    <w:r w:rsidRPr="00E86B17">
      <w:t>/1</w:t>
    </w:r>
    <w:r>
      <w:t>7</w:t>
    </w:r>
    <w:r w:rsidRPr="00E86B17">
      <w:t>-</w:t>
    </w:r>
    <w:r>
      <w:t>51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9F3A1E"/>
    <w:multiLevelType w:val="hybridMultilevel"/>
    <w:tmpl w:val="AD40EBC0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07F1AA2"/>
    <w:multiLevelType w:val="hybridMultilevel"/>
    <w:tmpl w:val="F816F8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46B4"/>
    <w:rsid w:val="00035C0C"/>
    <w:rsid w:val="00040D27"/>
    <w:rsid w:val="00073D79"/>
    <w:rsid w:val="0007625B"/>
    <w:rsid w:val="000D10F8"/>
    <w:rsid w:val="000E3D66"/>
    <w:rsid w:val="00111C0D"/>
    <w:rsid w:val="00134F63"/>
    <w:rsid w:val="00156FFB"/>
    <w:rsid w:val="00173548"/>
    <w:rsid w:val="00183306"/>
    <w:rsid w:val="001A1123"/>
    <w:rsid w:val="001A2CB0"/>
    <w:rsid w:val="0020443A"/>
    <w:rsid w:val="002071C9"/>
    <w:rsid w:val="00246214"/>
    <w:rsid w:val="00256CA5"/>
    <w:rsid w:val="00264A9F"/>
    <w:rsid w:val="00273265"/>
    <w:rsid w:val="00285A1C"/>
    <w:rsid w:val="002C3D7A"/>
    <w:rsid w:val="00324213"/>
    <w:rsid w:val="003613FF"/>
    <w:rsid w:val="00381586"/>
    <w:rsid w:val="003C0A0A"/>
    <w:rsid w:val="003D419E"/>
    <w:rsid w:val="003F1D38"/>
    <w:rsid w:val="004522F1"/>
    <w:rsid w:val="00485BFC"/>
    <w:rsid w:val="004F0B82"/>
    <w:rsid w:val="00501B9C"/>
    <w:rsid w:val="005066D2"/>
    <w:rsid w:val="00554328"/>
    <w:rsid w:val="005D65B7"/>
    <w:rsid w:val="005E6174"/>
    <w:rsid w:val="00603386"/>
    <w:rsid w:val="00614304"/>
    <w:rsid w:val="00630075"/>
    <w:rsid w:val="0064102D"/>
    <w:rsid w:val="006415DB"/>
    <w:rsid w:val="0066742A"/>
    <w:rsid w:val="006C3CA4"/>
    <w:rsid w:val="006F3547"/>
    <w:rsid w:val="00700D85"/>
    <w:rsid w:val="007075BA"/>
    <w:rsid w:val="00712213"/>
    <w:rsid w:val="0073144C"/>
    <w:rsid w:val="00771EC1"/>
    <w:rsid w:val="0078523D"/>
    <w:rsid w:val="008052C6"/>
    <w:rsid w:val="00810499"/>
    <w:rsid w:val="00810B70"/>
    <w:rsid w:val="00812D34"/>
    <w:rsid w:val="00844C7C"/>
    <w:rsid w:val="008E4512"/>
    <w:rsid w:val="008F4870"/>
    <w:rsid w:val="008F5FDD"/>
    <w:rsid w:val="00910850"/>
    <w:rsid w:val="0091282E"/>
    <w:rsid w:val="009270BE"/>
    <w:rsid w:val="00927C07"/>
    <w:rsid w:val="0094722D"/>
    <w:rsid w:val="00975633"/>
    <w:rsid w:val="00985388"/>
    <w:rsid w:val="009A1D74"/>
    <w:rsid w:val="00A05DB7"/>
    <w:rsid w:val="00A20B44"/>
    <w:rsid w:val="00A42DC4"/>
    <w:rsid w:val="00AA2440"/>
    <w:rsid w:val="00AC238F"/>
    <w:rsid w:val="00AD219A"/>
    <w:rsid w:val="00AE4298"/>
    <w:rsid w:val="00B24914"/>
    <w:rsid w:val="00B34C9E"/>
    <w:rsid w:val="00B40BF2"/>
    <w:rsid w:val="00B7471A"/>
    <w:rsid w:val="00BC4CE5"/>
    <w:rsid w:val="00C51FE1"/>
    <w:rsid w:val="00C72755"/>
    <w:rsid w:val="00C77D96"/>
    <w:rsid w:val="00CF7408"/>
    <w:rsid w:val="00D16276"/>
    <w:rsid w:val="00D43FE1"/>
    <w:rsid w:val="00D46EA0"/>
    <w:rsid w:val="00D83900"/>
    <w:rsid w:val="00DA3640"/>
    <w:rsid w:val="00DB7F37"/>
    <w:rsid w:val="00DD7258"/>
    <w:rsid w:val="00DE5B2B"/>
    <w:rsid w:val="00DF1005"/>
    <w:rsid w:val="00E17FF3"/>
    <w:rsid w:val="00E51BB1"/>
    <w:rsid w:val="00E56383"/>
    <w:rsid w:val="00E86B17"/>
    <w:rsid w:val="00EB409B"/>
    <w:rsid w:val="00EC48C0"/>
    <w:rsid w:val="00EC58F9"/>
    <w:rsid w:val="00F2316C"/>
    <w:rsid w:val="00F40BD0"/>
    <w:rsid w:val="00F546B4"/>
    <w:rsid w:val="00F60C27"/>
    <w:rsid w:val="00F85467"/>
    <w:rsid w:val="00FA3066"/>
    <w:rsid w:val="00FC23D3"/>
    <w:rsid w:val="00FC5320"/>
    <w:rsid w:val="00FD7F70"/>
    <w:rsid w:val="00FE1FA5"/>
    <w:rsid w:val="00FF7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F354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546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546B4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546B4"/>
  </w:style>
  <w:style w:styleId="Tekstbalonia" w:type="paragraph">
    <w:name w:val="Balloon Text"/>
    <w:basedOn w:val="Normal"/>
    <w:link w:val="TekstbaloniaChar"/>
    <w:uiPriority w:val="99"/>
    <w:semiHidden/>
    <w:unhideWhenUsed/>
    <w:rsid w:val="00F546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46B4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46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46B4"/>
    <w:rPr>
      <w:rFonts w:cs="Times New Roman"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630075"/>
    <w:pPr>
      <w:spacing w:lineRule="auto" w:line="240" w:after="80"/>
    </w:pPr>
    <w:rPr>
      <w:rFonts w:cs="Times New Roman" w:eastAsia="Times New Roman" w:hAnsi="Calibri" w:ascii="Calibri"/>
    </w:rPr>
  </w:style>
  <w:style w:styleId="Odlomakpopisa" w:type="paragraph">
    <w:name w:val="List Paragraph"/>
    <w:basedOn w:val="Normal"/>
    <w:uiPriority w:val="34"/>
    <w:qFormat/>
    <w:rsid w:val="00DF10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53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53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53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53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53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F354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546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546B4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546B4"/>
  </w:style>
  <w:style w:styleId="Tekstbalonia" w:type="paragraph">
    <w:name w:val="Balloon Text"/>
    <w:basedOn w:val="Normal"/>
    <w:link w:val="TekstbaloniaChar"/>
    <w:uiPriority w:val="99"/>
    <w:semiHidden/>
    <w:unhideWhenUsed/>
    <w:rsid w:val="00F546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46B4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46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46B4"/>
    <w:rPr>
      <w:rFonts w:ascii="Times New Roman" w:cs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630075"/>
    <w:pPr>
      <w:spacing w:after="80" w:line="240" w:lineRule="auto"/>
    </w:pPr>
    <w:rPr>
      <w:rFonts w:ascii="Calibri" w:cs="Times New Roman" w:eastAsia="Times New Roman" w:hAnsi="Calibri"/>
    </w:rPr>
  </w:style>
  <w:style w:styleId="Odlomakpopisa" w:type="paragraph">
    <w:name w:val="List Paragraph"/>
    <w:basedOn w:val="Normal"/>
    <w:uiPriority w:val="34"/>
    <w:qFormat/>
    <w:rsid w:val="00DF10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53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53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53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53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53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41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9486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39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32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339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6472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822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073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1135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5379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203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368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854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978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2269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2018.</izvorni_sadrzaj>
    <derivirana_varijabla naziv="DomainObject.DatumDonosenjaOdluke_1">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388</izvorni_sadrzaj>
    <derivirana_varijabla naziv="DomainObject.Predmet.Broj_1">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2017.</izvorni_sadrzaj>
    <derivirana_varijabla naziv="DomainObject.Predmet.DatumOsnivanja_1">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 dana 13.12.2017. spisu
prileže 3 žuta registratora prijave
tražbina</izvorni_sadrzaj>
    <derivirana_varijabla naziv="DomainObject.Predmet.Opis_1">od dana 13.12.2017. spisu
prileže 3 žuta registratora prijave
tražbina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St-388/2017</izvorni_sadrzaj>
    <derivirana_varijabla naziv="DomainObject.Predmet.OznakaBroj_1">St-388/2017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ARIŠ d.o.o. PAZIN</izvorni_sadrzaj>
    <derivirana_varijabla naziv="DomainObject.Predmet.ProtustrankaFormated_1">  ARIŠ d.o.o. PAZIN</derivirana_varijabla>
  </DomainObject.Predmet.ProtustrankaFormated>
  <DomainObject.Predmet.ProtustrankaFormatedOIB>
    <izvorni_sadrzaj>  ARIŠ d.o.o. PAZIN, OIB 35633065996</izvorni_sadrzaj>
    <derivirana_varijabla naziv="DomainObject.Predmet.ProtustrankaFormatedOIB_1">  ARIŠ d.o.o. PAZIN, OIB 35633065996</derivirana_varijabla>
  </DomainObject.Predmet.ProtustrankaFormatedOIB>
  <DomainObject.Predmet.ProtustrankaFormatedWithAdress>
    <izvorni_sadrzaj> ARIŠ d.o.o. PAZIN, Gradskih Igrališta 3, 52000 Pazin</izvorni_sadrzaj>
    <derivirana_varijabla naziv="DomainObject.Predmet.ProtustrankaFormatedWithAdress_1"> ARIŠ d.o.o. PAZIN, Gradskih Igrališta 3, 52000 Pazin</derivirana_varijabla>
  </DomainObject.Predmet.ProtustrankaFormatedWithAdress>
  <DomainObject.Predmet.ProtustrankaFormatedWithAdressOIB>
    <izvorni_sadrzaj> ARIŠ d.o.o. PAZIN, OIB 35633065996, Gradskih Igrališta 3, 52000 Pazin</izvorni_sadrzaj>
    <derivirana_varijabla naziv="DomainObject.Predmet.ProtustrankaFormatedWithAdressOIB_1"> ARIŠ d.o.o. PAZIN, OIB 35633065996, Gradskih Igrališta 3, 52000 Pazin</derivirana_varijabla>
  </DomainObject.Predmet.ProtustrankaFormatedWithAdressOIB>
  <DomainObject.Predmet.ProtustrankaWithAdress>
    <izvorni_sadrzaj>ARIŠ d.o.o. PAZIN Gradskih Igrališta 3, 52000 Pazin</izvorni_sadrzaj>
    <derivirana_varijabla naziv="DomainObject.Predmet.ProtustrankaWithAdress_1">ARIŠ d.o.o. PAZIN Gradskih Igrališta 3, 52000 Pazin</derivirana_varijabla>
  </DomainObject.Predmet.ProtustrankaWithAdress>
  <DomainObject.Predmet.ProtustrankaWithAdressOIB>
    <izvorni_sadrzaj>ARIŠ d.o.o. PAZIN, OIB 35633065996, Gradskih Igrališta 3, 52000 Pazin</izvorni_sadrzaj>
    <derivirana_varijabla naziv="DomainObject.Predmet.ProtustrankaWithAdressOIB_1">ARIŠ d.o.o. PAZIN, OIB 35633065996, Gradskih Igrališta 3, 52000 Pazin</derivirana_varijabla>
  </DomainObject.Predmet.ProtustrankaWithAdressOIB>
  <DomainObject.Predmet.ProtustrankaNazivFormated>
    <izvorni_sadrzaj>ARIŠ d.o.o. PAZIN</izvorni_sadrzaj>
    <derivirana_varijabla naziv="DomainObject.Predmet.ProtustrankaNazivFormated_1">ARIŠ d.o.o. PAZIN</derivirana_varijabla>
  </DomainObject.Predmet.ProtustrankaNazivFormated>
  <DomainObject.Predmet.ProtustrankaNazivFormatedOIB>
    <izvorni_sadrzaj>ARIŠ d.o.o. PAZIN, OIB 35633065996</izvorni_sadrzaj>
    <derivirana_varijabla naziv="DomainObject.Predmet.ProtustrankaNazivFormatedOIB_1">ARIŠ d.o.o. PAZIN, OIB 35633065996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PULA; ISTARSKA KREDITNA BANKA UMAG d.d. UMAG</izvorni_sadrzaj>
    <derivirana_varijabla naziv="DomainObject.Predmet.StrankaFormated_1">  FINANCIJSKA AGENCIJA, RC RIJEKA, PODRUŽNICA PULA, PULA; ISTARSKA KREDITNA BANKA UMAG d.d. UMAG</derivirana_varijabla>
  </DomainObject.Predmet.StrankaFormated>
  <DomainObject.Predmet.StrankaFormatedOIB>
    <izvorni_sadrzaj>  FINANCIJSKA AGENCIJA, RC RIJEKA, PODRUŽNICA PULA, PULA, OIB 85821130368; ISTARSKA KREDITNA BANKA UMAG d.d. UMAG, OIB 65723536010</izvorni_sadrzaj>
    <derivirana_varijabla naziv="DomainObject.Predmet.StrankaFormatedOIB_1">  FINANCIJSKA AGENCIJA, RC RIJEKA, PODRUŽNICA PULA, PULA, OIB 85821130368; ISTARSKA KREDITNA BANKA UMAG d.d. UMAG, OIB 65723536010</derivirana_varijabla>
  </DomainObject.Predmet.StrankaFormatedOIB>
  <DomainObject.Predmet.StrankaFormatedWithAdress>
    <izvorni_sadrzaj> FINANCIJSKA AGENCIJA, RC RIJEKA, PODRUŽNICA PULA, PULA, Giardini 5, 52100 Pula; ISTARSKA KREDITNA BANKA UMAG d.d. UMAG, Ernesta Miloša 1, 52470 Umag</izvorni_sadrzaj>
    <derivirana_varijabla naziv="DomainObject.Predmet.StrankaFormatedWithAdress_1"> FINANCIJSKA AGENCIJA, RC RIJEKA, PODRUŽNICA PULA, PULA, Giardini 5, 52100 Pula; ISTARSKA KREDITNA BANKA UMAG d.d. UMAG, Ernesta Miloša 1, 52470 Umag</derivirana_varijabla>
  </DomainObject.Predmet.StrankaFormatedWithAdress>
  <DomainObject.Predmet.StrankaFormatedWithAdressOIB>
    <izvorni_sadrzaj> FINANCIJSKA AGENCIJA, RC RIJEKA, PODRUŽNICA PULA, PULA, OIB 85821130368, Giardini 5, 52100 Pula; ISTARSKA KREDITNA BANKA UMAG d.d. UMAG, OIB 65723536010, Ernesta Miloša 1, 52470 Umag</izvorni_sadrzaj>
    <derivirana_varijabla naziv="DomainObject.Predmet.StrankaFormatedWithAdressOIB_1"> FINANCIJSKA AGENCIJA, RC RIJEKA, PODRUŽNICA PULA, PULA, OIB 85821130368, Giardini 5, 52100 Pula; ISTARSKA KREDITNA BANKA UMAG d.d. UMAG, OIB 65723536010, Ernesta Miloša 1, 52470 Umag</derivirana_varijabla>
  </DomainObject.Predmet.StrankaFormatedWithAdressOIB>
  <DomainObject.Predmet.StrankaWithAdress>
    <izvorni_sadrzaj>FINANCIJSKA AGENCIJA, RC RIJEKA, PODRUŽNICA PULA, PULA Giardini 5,52100 Pula,ISTARSKA KREDITNA BANKA UMAG d.d. UMAG Ernesta Miloša 1,52470 Umag</izvorni_sadrzaj>
    <derivirana_varijabla naziv="DomainObject.Predmet.StrankaWithAdress_1">FINANCIJSKA AGENCIJA, RC RIJEKA, PODRUŽNICA PULA, PULA Giardini 5,52100 Pula,ISTARSKA KREDITNA BANKA UMAG d.d. UMAG Ernesta Miloša 1,52470 Umag</derivirana_varijabla>
  </DomainObject.Predmet.StrankaWithAdress>
  <DomainObject.Predmet.StrankaWithAdressOIB>
    <izvorni_sadrzaj>FINANCIJSKA AGENCIJA, RC RIJEKA, PODRUŽNICA PULA, PULA, OIB 85821130368, Giardini 5,52100 Pula,ISTARSKA KREDITNA BANKA UMAG d.d. UMAG, OIB 65723536010, Ernesta Miloša 1,52470 Umag</izvorni_sadrzaj>
    <derivirana_varijabla naziv="DomainObject.Predmet.StrankaWithAdressOIB_1">FINANCIJSKA AGENCIJA, RC RIJEKA, PODRUŽNICA PULA, PULA, OIB 85821130368, Giardini 5,52100 Pula,ISTARSKA KREDITNA BANKA UMAG d.d. UMAG, OIB 65723536010, Ernesta Miloša 1,52470 Umag</derivirana_varijabla>
  </DomainObject.Predmet.StrankaWithAdressOIB>
  <DomainObject.Predmet.StrankaNazivFormated>
    <izvorni_sadrzaj>FINANCIJSKA AGENCIJA, RC RIJEKA, PODRUŽNICA PULA, PULA,ISTARSKA KREDITNA BANKA UMAG d.d. UMAG</izvorni_sadrzaj>
    <derivirana_varijabla naziv="DomainObject.Predmet.StrankaNazivFormated_1">FINANCIJSKA AGENCIJA, RC RIJEKA, PODRUŽNICA PULA, PULA,ISTARSKA KREDITNA BANKA UMAG d.d. UMAG</derivirana_varijabla>
  </DomainObject.Predmet.StrankaNazivFormated>
  <DomainObject.Predmet.StrankaNazivFormatedOIB>
    <izvorni_sadrzaj>FINANCIJSKA AGENCIJA, RC RIJEKA, PODRUŽNICA PULA, PULA, OIB 85821130368,ISTARSKA KREDITNA BANKA UMAG d.d. UMAG, OIB 65723536010</izvorni_sadrzaj>
    <derivirana_varijabla naziv="DomainObject.Predmet.StrankaNazivFormatedOIB_1">FINANCIJSKA AGENCIJA, RC RIJEKA, PODRUŽNICA PULA, PULA, OIB 85821130368,ISTARSKA KREDITNA BANKA UMAG d.d. UMAG, OIB 65723536010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732436.07</izvorni_sadrzaj>
    <derivirana_varijabla naziv="DomainObject.Predmet.TrenutnaVrijednost_1">732436.07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  <item>ISTARSKA KREDITNA BANKA UMAG d.d. UMAG</item>
    </izvorni_sadrzaj>
    <derivirana_varijabla naziv="DomainObject.Predmet.StrankaListFormated_1">
      <item>FINANCIJSKA AGENCIJA, RC RIJEKA, PODRUŽNICA PULA, PULA</item>
      <item>ISTARSKA KREDITNA BANKA UMAG d.d. UMAG</item>
    </derivirana_varijabla>
  </DomainObject.Predmet.StrankaListFormated>
  <DomainObject.Predmet.StrankaListFormatedOIB>
    <izvorni_sadrzaj>
      <item>FINANCIJSKA AGENCIJA, RC RIJEKA, PODRUŽNICA PULA, PULA, OIB 85821130368</item>
      <item>ISTARSKA KREDITNA BANKA UMAG d.d. UMAG, OIB 65723536010</item>
    </izvorni_sadrzaj>
    <derivirana_varijabla naziv="DomainObject.Predmet.StrankaListFormatedOIB_1">
      <item>FINANCIJSKA AGENCIJA, RC RIJEKA, PODRUŽNICA PULA, PULA, OIB 85821130368</item>
      <item>ISTARSKA KREDITNA BANKA UMAG d.d. UMAG, OIB 65723536010</item>
    </derivirana_varijabla>
  </DomainObject.Predmet.StrankaListFormatedOIB>
  <DomainObject.Predmet.StrankaListFormatedWithAdress>
    <izvorni_sadrzaj>
      <item>FINANCIJSKA AGENCIJA, RC RIJEKA, PODRUŽNICA PULA, PULA, Giardini 5, 52100 Pula</item>
      <item>ISTARSKA KREDITNA BANKA UMAG d.d. UMAG, Ernesta Miloša 1, 52470 Umag</item>
    </izvorni_sadrzaj>
    <derivirana_varijabla naziv="DomainObject.Predmet.StrankaListFormatedWithAdress_1">
      <item>FINANCIJSKA AGENCIJA, RC RIJEKA, PODRUŽNICA PULA, PULA, Giardini 5, 52100 Pula</item>
      <item>ISTARSKA KREDITNA BANKA UMAG d.d. UMAG, Ernesta Miloša 1, 52470 Umag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  <item>ISTARSKA KREDITNA BANKA UMAG d.d. UMAG, OIB 65723536010, Ernesta Miloša 1, 52470 Umag</item>
    </izvorni_sadrzaj>
    <derivirana_varijabla naziv="DomainObject.Predmet.StrankaListFormatedWithAdressOIB_1">
      <item>FINANCIJSKA AGENCIJA, RC RIJEKA, PODRUŽNICA PULA, PULA, OIB 85821130368, Giardini 5, 52100 Pula</item>
      <item>ISTARSKA KREDITNA BANKA UMAG d.d. UMAG, OIB 65723536010, Ernesta Miloša 1, 52470 Umag</item>
    </derivirana_varijabla>
  </DomainObject.Predmet.StrankaListFormatedWithAdressOIB>
  <DomainObject.Predmet.StrankaListNazivFormated>
    <izvorni_sadrzaj>
      <item>FINANCIJSKA AGENCIJA, RC RIJEKA, PODRUŽNICA PULA, PULA</item>
      <item>ISTARSKA KREDITNA BANKA UMAG d.d. UMAG</item>
    </izvorni_sadrzaj>
    <derivirana_varijabla naziv="DomainObject.Predmet.StrankaListNazivFormated_1">
      <item>FINANCIJSKA AGENCIJA, RC RIJEKA, PODRUŽNICA PULA, PULA</item>
      <item>ISTARSKA KREDITNA BANKA UMAG d.d. UMAG</item>
    </derivirana_varijabla>
  </DomainObject.Predmet.StrankaListNazivFormated>
  <DomainObject.Predmet.StrankaListNazivFormatedOIB>
    <izvorni_sadrzaj>
      <item>FINANCIJSKA AGENCIJA, RC RIJEKA, PODRUŽNICA PULA, PULA, OIB 85821130368</item>
      <item>ISTARSKA KREDITNA BANKA UMAG d.d. UMAG, OIB 65723536010</item>
    </izvorni_sadrzaj>
    <derivirana_varijabla naziv="DomainObject.Predmet.StrankaListNazivFormatedOIB_1">
      <item>FINANCIJSKA AGENCIJA, RC RIJEKA, PODRUŽNICA PULA, PULA, OIB 85821130368</item>
      <item>ISTARSKA KREDITNA BANKA UMAG d.d. UMAG, OIB 65723536010</item>
    </derivirana_varijabla>
  </DomainObject.Predmet.StrankaListNazivFormatedOIB>
  <DomainObject.Predmet.ProtuStrankaListFormated>
    <izvorni_sadrzaj>
      <item>ARIŠ d.o.o. PAZIN</item>
    </izvorni_sadrzaj>
    <derivirana_varijabla naziv="DomainObject.Predmet.ProtuStrankaListFormated_1">
      <item>ARIŠ d.o.o. PAZIN</item>
    </derivirana_varijabla>
  </DomainObject.Predmet.ProtuStrankaListFormated>
  <DomainObject.Predmet.ProtuStrankaListFormatedOIB>
    <izvorni_sadrzaj>
      <item>ARIŠ d.o.o. PAZIN, OIB 35633065996</item>
    </izvorni_sadrzaj>
    <derivirana_varijabla naziv="DomainObject.Predmet.ProtuStrankaListFormatedOIB_1">
      <item>ARIŠ d.o.o. PAZIN, OIB 35633065996</item>
    </derivirana_varijabla>
  </DomainObject.Predmet.ProtuStrankaListFormatedOIB>
  <DomainObject.Predmet.ProtuStrankaListFormatedWithAdress>
    <izvorni_sadrzaj>
      <item>ARIŠ d.o.o. PAZIN, Gradskih Igrališta 3, 52000 Pazin</item>
    </izvorni_sadrzaj>
    <derivirana_varijabla naziv="DomainObject.Predmet.ProtuStrankaListFormatedWithAdress_1">
      <item>ARIŠ d.o.o. PAZIN, Gradskih Igrališta 3, 52000 Pazin</item>
    </derivirana_varijabla>
  </DomainObject.Predmet.ProtuStrankaListFormatedWithAdress>
  <DomainObject.Predmet.ProtuStrankaListFormatedWithAdressOIB>
    <izvorni_sadrzaj>
      <item>ARIŠ d.o.o. PAZIN, OIB 35633065996, Gradskih Igrališta 3, 52000 Pazin</item>
    </izvorni_sadrzaj>
    <derivirana_varijabla naziv="DomainObject.Predmet.ProtuStrankaListFormatedWithAdressOIB_1">
      <item>ARIŠ d.o.o. PAZIN, OIB 35633065996, Gradskih Igrališta 3, 52000 Pazin</item>
    </derivirana_varijabla>
  </DomainObject.Predmet.ProtuStrankaListFormatedWithAdressOIB>
  <DomainObject.Predmet.ProtuStrankaListNazivFormated>
    <izvorni_sadrzaj>
      <item>ARIŠ d.o.o. PAZIN</item>
    </izvorni_sadrzaj>
    <derivirana_varijabla naziv="DomainObject.Predmet.ProtuStrankaListNazivFormated_1">
      <item>ARIŠ d.o.o. PAZIN</item>
    </derivirana_varijabla>
  </DomainObject.Predmet.ProtuStrankaListNazivFormated>
  <DomainObject.Predmet.ProtuStrankaListNazivFormatedOIB>
    <izvorni_sadrzaj>
      <item>ARIŠ d.o.o. PAZIN, OIB 35633065996</item>
    </izvorni_sadrzaj>
    <derivirana_varijabla naziv="DomainObject.Predmet.ProtuStrankaListNazivFormatedOIB_1">
      <item>ARIŠ d.o.o. PAZIN, OIB 35633065996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2018.</izvorni_sadrzaj>
    <derivirana_varijabla naziv="DomainObject.Datum_1">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 i dr.</izvorni_sadrzaj>
    <derivirana_varijabla naziv="DomainObject.Predmet.StrankaIDrugi_1">FINANCIJSKA AGENCIJA, RC RIJEKA, PODRUŽNICA PULA, PULA i dr.</derivirana_varijabla>
  </DomainObject.Predmet.StrankaIDrugi>
  <DomainObject.Predmet.ProtustrankaIDrugi>
    <izvorni_sadrzaj>ARIŠ d.o.o. PAZIN</izvorni_sadrzaj>
    <derivirana_varijabla naziv="DomainObject.Predmet.ProtustrankaIDrugi_1">ARIŠ d.o.o. PAZIN</derivirana_varijabla>
  </DomainObject.Predmet.ProtustrankaIDrugi>
  <DomainObject.Predmet.StrankaIDrugiAdressOIB>
    <izvorni_sadrzaj>FINANCIJSKA AGENCIJA, RC RIJEKA, PODRUŽNICA PULA, PULA, OIB 85821130368, Giardini 5, 52100 Pula i dr.</izvorni_sadrzaj>
    <derivirana_varijabla naziv="DomainObject.Predmet.StrankaIDrugiAdressOIB_1">FINANCIJSKA AGENCIJA, RC RIJEKA, PODRUŽNICA PULA, PULA, OIB 85821130368, Giardini 5, 52100 Pula i dr.</derivirana_varijabla>
  </DomainObject.Predmet.StrankaIDrugiAdressOIB>
  <DomainObject.Predmet.ProtustrankaIDrugiAdressOIB>
    <izvorni_sadrzaj>ARIŠ d.o.o. PAZIN, OIB 35633065996, Gradskih Igrališta 3, 52000 Pazin</izvorni_sadrzaj>
    <derivirana_varijabla naziv="DomainObject.Predmet.ProtustrankaIDrugiAdressOIB_1">ARIŠ d.o.o. PAZIN, OIB 35633065996, Gradskih Igrališta 3,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ARIŠ d.o.o. PAZIN</item>
      <item>ISTARSKA KREDITNA BANKA UMAG d.d. UMAG</item>
    </izvorni_sadrzaj>
    <derivirana_varijabla naziv="DomainObject.Predmet.SudioniciListNaziv_1">
      <item>FINANCIJSKA AGENCIJA, RC RIJEKA, PODRUŽNICA PULA, PULA</item>
      <item>ARIŠ d.o.o. PAZIN</item>
      <item>ISTARSKA KREDITNA BANKA UMAG d.d.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ARIŠ d.o.o. PAZIN, OIB 35633065996, Gradskih Igrališta 3,52000 Pazin</item>
      <item>ISTARSKA KREDITNA BANKA UMAG d.d. UMAG, OIB 65723536010, Ernesta Miloša 1,52470 Umag</item>
    </izvorni_sadrzaj>
    <derivirana_varijabla naziv="DomainObject.Predmet.SudioniciListAdressOIB_1">
      <item>FINANCIJSKA AGENCIJA, RC RIJEKA, PODRUŽNICA PULA, PULA, OIB 85821130368, Giardini 5,52100 Pula</item>
      <item>ARIŠ d.o.o. PAZIN, OIB 35633065996, Gradskih Igrališta 3,52000 Pazin</item>
      <item>ISTARSKA KREDITNA BANKA UMAG d.d. UMAG, OIB 65723536010, Ernesta Miloša 1,52470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35633065996</item>
      <item>, OIB 65723536010</item>
    </izvorni_sadrzaj>
    <derivirana_varijabla naziv="DomainObject.Predmet.SudioniciListNazivOIB_1">
      <item>, OIB 85821130368</item>
      <item>, OIB 35633065996</item>
      <item>, OIB 65723536010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9</properties:Pages>
  <properties:Words>3608</properties:Words>
  <properties:Characters>19670</properties:Characters>
  <properties:Lines>417</properties:Lines>
  <properties:Paragraphs>158</properties:Paragraphs>
  <properties:TotalTime>98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23227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2018-01-09T07:38:00Z</dcterms:created>
  <dc:creator>Jasmina Matika</dc:creator>
  <cp:lastModifiedBy>Lorena Paris Aničić</cp:lastModifiedBy>
  <cp:lastPrinted>2018-01-09T09:28:00Z</cp:lastPrinted>
  <dcterms:modified xmlns:xsi="http://www.w3.org/2001/XMLSchema-instance" xsi:type="dcterms:W3CDTF">2018-01-09T09:40:00Z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9</vt:i4>
  </prop:property>
</prop:Properties>
</file>