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91b9ba8" w14:textId="91b9ba8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Pr="002C6F4A" w:rsidR="00613A83" w:rsidP="002C6F4A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2C6F4A">
        <w:rPr>
          <w:rFonts w:ascii="Times New Roman" w:hAnsi="Times New Roman"/>
          <w:sz w:val="24"/>
          <w:szCs w:val="24"/>
        </w:rPr>
        <w:t>. St-913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2C6F4A">
        <w:rPr>
          <w:rFonts w:ascii="Times New Roman" w:hAnsi="Times New Roman"/>
          <w:sz w:val="24"/>
          <w:szCs w:val="24"/>
        </w:rPr>
        <w:t>. St-913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2C6F4A" w:rsidRDefault="002C6F4A">
      <w:pPr>
        <w:ind w:left="708"/>
        <w:jc w:val="both"/>
        <w:rPr>
          <w:rFonts w:ascii="Times New Roman" w:hAnsi="Times New Roman"/>
          <w:sz w:val="24"/>
          <w:szCs w:val="24"/>
        </w:rPr>
      </w:pPr>
      <w:r w:rsidRPr="002C6F4A">
        <w:rPr>
          <w:rFonts w:ascii="Times New Roman" w:hAnsi="Times New Roman"/>
          <w:sz w:val="24"/>
          <w:szCs w:val="24"/>
        </w:rPr>
        <w:t>Braniteljska zadruga JURE-MAJ z</w:t>
      </w:r>
      <w:r>
        <w:rPr>
          <w:rFonts w:ascii="Times New Roman" w:hAnsi="Times New Roman"/>
          <w:sz w:val="24"/>
          <w:szCs w:val="24"/>
        </w:rPr>
        <w:t>a usluge,trgovinu i proizvodnju, Majur, Gordana Lederera 23, OIB: 76268102246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6F4A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C6F4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C6F4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C6F4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C6F4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C6F4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6F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F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F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F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F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2019.</izvorni_sadrzaj>
    <derivirana_varijabla naziv="DomainObject.Predmet.DatumOsnivanja_1">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St-913/2019</izvorni_sadrzaj>
    <derivirana_varijabla naziv="DomainObject.Predmet.OznakaBroj_1">St-913/2019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JURE-MAJ za usluge,trgovinu i proizvodnju</izvorni_sadrzaj>
    <derivirana_varijabla naziv="DomainObject.Predmet.ProtustrankaFormated_1">  Braniteljska zadruga JURE-MAJ za usluge,trgovinu i proizvodnju</derivirana_varijabla>
  </DomainObject.Predmet.ProtustrankaFormated>
  <DomainObject.Predmet.ProtustrankaFormatedOIB>
    <izvorni_sadrzaj>  Braniteljska zadruga JURE-MAJ za usluge,trgovinu i proizvodnju, OIB 76268102246</izvorni_sadrzaj>
    <derivirana_varijabla naziv="DomainObject.Predmet.ProtustrankaFormatedOIB_1">  Braniteljska zadruga JURE-MAJ za usluge,trgovinu i proizvodnju, OIB 76268102246</derivirana_varijabla>
  </DomainObject.Predmet.ProtustrankaFormatedOIB>
  <DomainObject.Predmet.ProtustrankaFormatedWithAdress>
    <izvorni_sadrzaj> Braniteljska zadruga JURE-MAJ za usluge,trgovinu i proizvodnju, Gordana Lederera 23, 44430 Kostajnički Majur</izvorni_sadrzaj>
    <derivirana_varijabla naziv="DomainObject.Predmet.ProtustrankaFormatedWithAdress_1"> Braniteljska zadruga JURE-MAJ za usluge,trgovinu i proizvodnju, Gordana Lederera 23, 44430 Kostajnički Majur</derivirana_varijabla>
  </DomainObject.Predmet.ProtustrankaFormatedWithAdress>
  <DomainObject.Predmet.ProtustrankaFormatedWithAdressOIB>
    <izvorni_sadrzaj> Braniteljska zadruga JURE-MAJ za usluge,trgovinu i proizvodnju, OIB 76268102246, Gordana Lederera 23, 44430 Kostajnički Majur</izvorni_sadrzaj>
    <derivirana_varijabla naziv="DomainObject.Predmet.ProtustrankaFormatedWithAdressOIB_1"> Braniteljska zadruga JURE-MAJ za usluge,trgovinu i proizvodnju, OIB 76268102246, Gordana Lederera 23, 44430 Kostajnički Majur</derivirana_varijabla>
  </DomainObject.Predmet.ProtustrankaFormatedWithAdressOIB>
  <DomainObject.Predmet.ProtustrankaWithAdress>
    <izvorni_sadrzaj>Braniteljska zadruga JURE-MAJ za usluge,trgovinu i proizvodnju Gordana Lederera 23, 44430 Kostajnički Majur</izvorni_sadrzaj>
    <derivirana_varijabla naziv="DomainObject.Predmet.ProtustrankaWithAdress_1">Braniteljska zadruga JURE-MAJ za usluge,trgovinu i proizvodnju Gordana Lederera 23, 44430 Kostajnički Majur</derivirana_varijabla>
  </DomainObject.Predmet.ProtustrankaWithAdress>
  <DomainObject.Predmet.ProtustrankaWithAdressOIB>
    <izvorni_sadrzaj>Braniteljska zadruga JURE-MAJ za usluge,trgovinu i proizvodnju, OIB 76268102246, Gordana Lederera 23, 44430 Kostajnički Majur</izvorni_sadrzaj>
    <derivirana_varijabla naziv="DomainObject.Predmet.ProtustrankaWithAdressOIB_1">Braniteljska zadruga JURE-MAJ za usluge,trgovinu i proizvodnju, OIB 76268102246, Gordana Lederera 23, 44430 Kostajnički Majur</derivirana_varijabla>
  </DomainObject.Predmet.ProtustrankaWithAdressOIB>
  <DomainObject.Predmet.ProtustrankaNazivFormated>
    <izvorni_sadrzaj>Braniteljska zadruga JURE-MAJ za usluge,trgovinu i proizvodnju</izvorni_sadrzaj>
    <derivirana_varijabla naziv="DomainObject.Predmet.ProtustrankaNazivFormated_1">Braniteljska zadruga JURE-MAJ za usluge,trgovinu i proizvodnju</derivirana_varijabla>
  </DomainObject.Predmet.ProtustrankaNazivFormated>
  <DomainObject.Predmet.ProtustrankaNazivFormatedOIB>
    <izvorni_sadrzaj>Braniteljska zadruga JURE-MAJ za usluge,trgovinu i proizvodnju, OIB 76268102246</izvorni_sadrzaj>
    <derivirana_varijabla naziv="DomainObject.Predmet.ProtustrankaNazivFormatedOIB_1">Braniteljska zadruga JURE-MAJ za usluge,trgovinu i proizvodnju, OIB 76268102246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zadruga JURE-MAJ za usluge,trgovinu i proizvodnju</item>
    </izvorni_sadrzaj>
    <derivirana_varijabla naziv="DomainObject.Predmet.ProtuStrankaListFormated_1">
      <item>Braniteljska zadruga JURE-MAJ za usluge,trgovinu i proizvodnju</item>
    </derivirana_varijabla>
  </DomainObject.Predmet.ProtuStrankaListFormated>
  <DomainObject.Predmet.ProtuStrankaListFormatedOIB>
    <izvorni_sadrzaj>
      <item>Braniteljska zadruga JURE-MAJ za usluge,trgovinu i proizvodnju, OIB 76268102246</item>
    </izvorni_sadrzaj>
    <derivirana_varijabla naziv="DomainObject.Predmet.ProtuStrankaListFormatedOIB_1">
      <item>Braniteljska zadruga JURE-MAJ za usluge,trgovinu i proizvodnju, OIB 76268102246</item>
    </derivirana_varijabla>
  </DomainObject.Predmet.ProtuStrankaListFormatedOIB>
  <DomainObject.Predmet.ProtuStrankaListFormatedWithAdress>
    <izvorni_sadrzaj>
      <item>Braniteljska zadruga JURE-MAJ za usluge,trgovinu i proizvodnju, Gordana Lederera 23, 44430 Kostajnički Majur</item>
    </izvorni_sadrzaj>
    <derivirana_varijabla naziv="DomainObject.Predmet.ProtuStrankaListFormatedWithAdress_1">
      <item>Braniteljska zadruga JURE-MAJ za usluge,trgovinu i proizvodnju, Gordana Lederera 23, 44430 Kostajnički Majur</item>
    </derivirana_varijabla>
  </DomainObject.Predmet.ProtuStrankaListFormatedWithAdress>
  <DomainObject.Predmet.ProtuStrankaListFormatedWithAdressOIB>
    <izvorni_sadrzaj>
      <item>Braniteljska zadruga JURE-MAJ za usluge,trgovinu i proizvodnju, OIB 76268102246, Gordana Lederera 23, 44430 Kostajnički Majur</item>
    </izvorni_sadrzaj>
    <derivirana_varijabla naziv="DomainObject.Predmet.ProtuStrankaListFormatedWithAdressOIB_1">
      <item>Braniteljska zadruga JURE-MAJ za usluge,trgovinu i proizvodnju, OIB 76268102246, Gordana Lederera 23, 44430 Kostajnički Majur</item>
    </derivirana_varijabla>
  </DomainObject.Predmet.ProtuStrankaListFormatedWithAdressOIB>
  <DomainObject.Predmet.ProtuStrankaListNazivFormated>
    <izvorni_sadrzaj>
      <item>Braniteljska zadruga JURE-MAJ za usluge,trgovinu i proizvodnju</item>
    </izvorni_sadrzaj>
    <derivirana_varijabla naziv="DomainObject.Predmet.ProtuStrankaListNazivFormated_1">
      <item>Braniteljska zadruga JURE-MAJ za usluge,trgovinu i proizvodnju</item>
    </derivirana_varijabla>
  </DomainObject.Predmet.ProtuStrankaListNazivFormated>
  <DomainObject.Predmet.ProtuStrankaListNazivFormatedOIB>
    <izvorni_sadrzaj>
      <item>Braniteljska zadruga JURE-MAJ za usluge,trgovinu i proizvodnju, OIB 76268102246</item>
    </izvorni_sadrzaj>
    <derivirana_varijabla naziv="DomainObject.Predmet.ProtuStrankaListNazivFormatedOIB_1">
      <item>Braniteljska zadruga JURE-MAJ za usluge,trgovinu i proizvodnju, OIB 76268102246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zadruga JURE-MAJ za usluge,trgovinu i proizvodnju</izvorni_sadrzaj>
    <derivirana_varijabla naziv="DomainObject.Predmet.ProtustrankaIDrugi_1">Braniteljska zadruga JURE-MAJ za usluge,trgovinu i proizvodnju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Braniteljska zadruga JURE-MAJ za usluge,trgovinu i proizvodnju, OIB 76268102246, Gordana Lederera 23, 44430 Kostajnički Majur</izvorni_sadrzaj>
    <derivirana_varijabla naziv="DomainObject.Predmet.ProtustrankaIDrugiAdressOIB_1">Braniteljska zadruga JURE-MAJ za usluge,trgovinu i proizvodnju, OIB 76268102246, Gordana Lederera 23, 44430 Kostajnički Majur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Braniteljska zadruga JURE-MAJ za usluge,trgovinu i proizvodnju</item>
    </izvorni_sadrzaj>
    <derivirana_varijabla naziv="DomainObject.Predmet.SudioniciListNaziv_1">
      <item>FINA Regionalni centar Zagreb</item>
      <item>Braniteljska zadruga JURE-MAJ za usluge,trgovinu i proizvodnju</item>
    </derivirana_varijabla>
  </DomainObject.Predmet.SudioniciListNaziv>
  <DomainObject.Predmet.SudioniciListAdressOIB>
    <izvorni_sadrzaj>
      <item>FINA Regionalni centar Zagreb, OIB 85821130368, Trg svibanjskih žrtava 1995.1,10000 Zagreb</item>
      <item>Braniteljska zadruga JURE-MAJ za usluge,trgovinu i proizvodnju, OIB 76268102246, Gordana Lederera 23,44430 Kostajnički Majur</item>
    </izvorni_sadrzaj>
    <derivirana_varijabla naziv="DomainObject.Predmet.SudioniciListAdressOIB_1">
      <item>FINA Regionalni centar Zagreb, OIB 85821130368, Trg svibanjskih žrtava 1995.1,10000 Zagreb</item>
      <item>Braniteljska zadruga JURE-MAJ za usluge,trgovinu i proizvodnju, OIB 76268102246, Gordana Lederera 23,44430 Kostajnički Majur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76268102246</item>
    </izvorni_sadrzaj>
    <derivirana_varijabla naziv="DomainObject.Predmet.SudioniciListNazivOIB_1">
      <item>, OIB 85821130368</item>
      <item>, OIB 76268102246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A4AC06-1612-4764-BE00-C7E2F307416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862</properties:Characters>
  <properties:Lines>48</properties:Lines>
  <properties:Paragraphs>23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2018-11-07T10:38:00Z</cp:lastPrinted>
  <dcterms:modified xmlns:xsi="http://www.w3.org/2001/XMLSchema-instance" xsi:type="dcterms:W3CDTF">2019-09-03T11:16:00Z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