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0e21" w14:paraId="0260e2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005C2D">
        <w:t>95</w:t>
      </w:r>
      <w:r>
        <w:t>/</w:t>
      </w:r>
      <w:r w:rsidR="00E8650F">
        <w:t>1</w:t>
      </w:r>
      <w:r w:rsidR="009D3A05">
        <w:t>8</w:t>
      </w:r>
      <w:r>
        <w:t>-</w:t>
      </w:r>
      <w:r w:rsidR="00A419AF">
        <w:t>1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66063C" w:rsidP="004E475E" w:rsidR="0066063C">
      <w:pPr>
        <w:jc w:val="both"/>
      </w:pPr>
    </w:p>
    <w:p w:rsidRDefault="00601072" w:rsidP="004E475E" w:rsidR="00601072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005C2D">
        <w:t>ZELENA ENERGIJA-SOLAR</w:t>
      </w:r>
      <w:r w:rsidR="00015B3F">
        <w:t xml:space="preserve"> jednostavno društvo s ograničenom odgovornošću za </w:t>
      </w:r>
      <w:r w:rsidR="00005C2D">
        <w:t xml:space="preserve">trgovinu i </w:t>
      </w:r>
      <w:r w:rsidR="00015B3F">
        <w:t>usluge</w:t>
      </w:r>
      <w:r w:rsidR="0027083D" w:rsidRPr="0027083D">
        <w:t xml:space="preserve">, </w:t>
      </w:r>
      <w:r w:rsidR="0029410D">
        <w:t>Sesvete, Dubečka 45</w:t>
      </w:r>
      <w:r w:rsidR="0027083D" w:rsidRPr="0027083D">
        <w:t>, MBS 0809</w:t>
      </w:r>
      <w:r w:rsidR="0029410D">
        <w:t>46698</w:t>
      </w:r>
      <w:r w:rsidR="0027083D" w:rsidRPr="0027083D">
        <w:t xml:space="preserve">, OIB: </w:t>
      </w:r>
      <w:r w:rsidR="0029410D">
        <w:t>43944337892</w:t>
      </w:r>
      <w:r w:rsidR="00C72758" w:rsidRPr="0041082E">
        <w:t xml:space="preserve">, dana </w:t>
      </w:r>
      <w:r w:rsidR="0029410D">
        <w:t>3</w:t>
      </w:r>
      <w:r w:rsidR="00A419AF">
        <w:t>1</w:t>
      </w:r>
      <w:r w:rsidR="00C72758" w:rsidRPr="00CC1B85">
        <w:t xml:space="preserve">. </w:t>
      </w:r>
      <w:r w:rsidR="00A419AF">
        <w:t>kolovoz</w:t>
      </w:r>
      <w:r w:rsidR="00C72758" w:rsidRPr="00CC1B85">
        <w:t>a 2018</w:t>
      </w:r>
      <w:r w:rsidR="00C72758" w:rsidRPr="0041082E">
        <w:t>.</w:t>
      </w:r>
    </w:p>
    <w:p w:rsidRDefault="0066063C" w:rsidP="00DF75D0" w:rsidR="0066063C">
      <w:pPr>
        <w:jc w:val="both"/>
      </w:pPr>
    </w:p>
    <w:p w:rsidRDefault="00601072" w:rsidP="00DF75D0" w:rsidR="00601072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01072" w:rsidP="00DF75D0" w:rsidR="00601072">
      <w:pPr>
        <w:jc w:val="both"/>
      </w:pPr>
    </w:p>
    <w:p w:rsidRDefault="00A419AF" w:rsidP="00AB0FD3" w:rsidR="0066063C">
      <w:pPr>
        <w:ind w:left="720"/>
        <w:jc w:val="both"/>
      </w:pPr>
      <w:r>
        <w:t>Odgađa</w:t>
      </w:r>
      <w:r w:rsidR="00DF75D0">
        <w:t xml:space="preserve"> se ročište radi očitovanja o prijedlogu za otvaranje stečajnog postupka i ročište radi rasprave o pretpostavkama za otvaranje stečajnog postupka nad </w:t>
      </w:r>
      <w:r w:rsidR="00A32172" w:rsidRPr="00A32172">
        <w:t>ZELENA ENERGIJA-SOLAR jednostavno društvo s ograničenom odgovornošću za trgovinu i usluge, Sesvete, Dubečka 45, MBS 080946698, OIB: 43944337892</w:t>
      </w:r>
      <w:r w:rsidR="00AB0FD3">
        <w:t xml:space="preserve"> zakazano za dan</w:t>
      </w:r>
    </w:p>
    <w:p w:rsidRDefault="00DA0093" w:rsidP="00AB0FD3" w:rsidR="00DA0093">
      <w:pPr>
        <w:ind w:left="720"/>
        <w:jc w:val="both"/>
      </w:pPr>
    </w:p>
    <w:p w:rsidRDefault="00A32172" w:rsidP="00DF75D0" w:rsidR="00DF75D0">
      <w:pPr>
        <w:ind w:firstLine="720" w:left="2160"/>
      </w:pPr>
      <w:r>
        <w:t>6</w:t>
      </w:r>
      <w:r w:rsidR="00DF75D0">
        <w:t xml:space="preserve">. </w:t>
      </w:r>
      <w:r w:rsidR="00453795">
        <w:t>rujn</w:t>
      </w:r>
      <w:r w:rsidR="00DF75D0">
        <w:t xml:space="preserve">a 2018. u </w:t>
      </w:r>
      <w:r w:rsidR="00541E35">
        <w:t>10</w:t>
      </w:r>
      <w:r w:rsidR="0045125C">
        <w:t>,</w:t>
      </w:r>
      <w:r>
        <w:t>0</w:t>
      </w:r>
      <w:r w:rsidR="00DF75D0">
        <w:t>0 sati</w:t>
      </w:r>
    </w:p>
    <w:p w:rsidRDefault="00AB0FD3" w:rsidP="00DF75D0" w:rsidR="00AB0FD3">
      <w:pPr>
        <w:ind w:firstLine="720" w:left="2160"/>
      </w:pPr>
    </w:p>
    <w:p w:rsidRDefault="00AB0FD3" w:rsidP="00AB0FD3" w:rsidR="00AB0FD3">
      <w:pPr>
        <w:ind w:left="709"/>
        <w:jc w:val="both"/>
      </w:pPr>
      <w:r>
        <w:t xml:space="preserve">a novo ročište zakazuje se za dan </w:t>
      </w:r>
    </w:p>
    <w:p w:rsidRDefault="00AB0FD3" w:rsidP="00AB0FD3" w:rsidR="00AB0FD3">
      <w:pPr>
        <w:ind w:left="709"/>
        <w:jc w:val="center"/>
      </w:pPr>
    </w:p>
    <w:p w:rsidRDefault="00AB0FD3" w:rsidP="00AB0FD3" w:rsidR="00AB0FD3">
      <w:pPr>
        <w:ind w:left="709"/>
        <w:jc w:val="both"/>
      </w:pPr>
      <w:r>
        <w:t xml:space="preserve">                                  6. studenog 2018. u 9,00 sati.</w:t>
      </w:r>
    </w:p>
    <w:p w:rsidRDefault="0066063C" w:rsidP="00DF75D0" w:rsidR="0066063C">
      <w:pPr>
        <w:jc w:val="both"/>
      </w:pPr>
    </w:p>
    <w:p w:rsidRDefault="00601072" w:rsidP="00DF75D0" w:rsidR="00601072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601072" w:rsidP="00DF75D0" w:rsidR="00601072">
      <w:pPr>
        <w:jc w:val="both"/>
      </w:pPr>
    </w:p>
    <w:p w:rsidRDefault="00EE6839" w:rsidP="001A44D2" w:rsidR="001A44D2">
      <w:pPr>
        <w:ind w:firstLine="720"/>
        <w:jc w:val="both"/>
      </w:pPr>
      <w:r>
        <w:t xml:space="preserve">Na zamolbu zakonskog zastupnika dužnika Mario Vranješ, Sesvete i prijedlog stečajne upraviteljice Julke Bandić iz Osijeka, a budući zakonski zastupnik pokušava dogovorom s vjerovnicima deblokirati račun radi nastavljanja poslovanja i ugovaranja novih poslova, kao i radi kompletiranja knjigovodstvene dokumentacije dužnika, zamolili su, odnosno predložili odgodu ročišta, jer bi na taj način i vjerovnici bili u povoljnijem položaju budući dužnik nema imovine, </w:t>
      </w:r>
      <w:r w:rsidR="00DA0093">
        <w:t>kao u izreci ovoga rješenja.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A0093" w:rsidP="00DF75D0" w:rsidR="0066063C">
      <w:pPr>
        <w:ind w:firstLine="720"/>
        <w:jc w:val="both"/>
      </w:pPr>
      <w:r>
        <w:t>Slijedom navedenoga odlučeno je kao u izreci temeljem odredbe čl. 116. ZPP, a u vezi s čl. 10 SZ.</w:t>
      </w:r>
    </w:p>
    <w:p w:rsidRDefault="00DF75D0" w:rsidP="00DF75D0" w:rsidR="00DF75D0">
      <w:pPr>
        <w:jc w:val="both"/>
      </w:pPr>
      <w:r>
        <w:tab/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DA0093" w:rsidRPr="00DA0093">
        <w:t xml:space="preserve">31. kolovoza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 xml:space="preserve">Protiv ovoga rješenja </w:t>
      </w:r>
      <w:r w:rsidR="003B5BD2">
        <w:t xml:space="preserve">o odgodi ročišta </w:t>
      </w:r>
      <w:r>
        <w:t>nije dopuštena žalba (čl. 11</w:t>
      </w:r>
      <w:r w:rsidR="003B5BD2">
        <w:t>6</w:t>
      </w:r>
      <w:r>
        <w:t xml:space="preserve">. st. </w:t>
      </w:r>
      <w:r w:rsidR="003B5BD2">
        <w:t>3</w:t>
      </w:r>
      <w:r>
        <w:t>.</w:t>
      </w:r>
      <w:r w:rsidR="003B5BD2">
        <w:t xml:space="preserve"> ZPP-a u vezi s čl. 10.</w:t>
      </w:r>
      <w:r>
        <w:t xml:space="preserve">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555526">
        <w:t>Mario Vranješ, Sesvete, Dubečka 45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  <w:r w:rsidR="00601072">
        <w:t>Julka Bandić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073A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</w:t>
    </w:r>
    <w:r w:rsidR="00005C2D">
      <w:t>95</w:t>
    </w:r>
    <w:r w:rsidR="00015B3F" w:rsidRPr="00015B3F">
      <w:t>/18-</w:t>
    </w:r>
    <w:r w:rsidR="00601072">
      <w:t>1</w:t>
    </w:r>
    <w:r w:rsidR="00015B3F" w:rsidRPr="00015B3F">
      <w:t>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C2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B5BD2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107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073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A7668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2172"/>
    <w:rsid w:val="00A353C1"/>
    <w:rsid w:val="00A36539"/>
    <w:rsid w:val="00A370D7"/>
    <w:rsid w:val="00A37C30"/>
    <w:rsid w:val="00A419AF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0F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0093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E683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0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ZELENA ENERGIJA-SOLAR jednostavno društvo s ograničenom odgovornošću za trgovinu i usluge</izvorni_sadrzaj>
    <derivirana_varijabla naziv="DomainObject.Predmet.ProtustrankaFormated_1">  ZELENA ENERGIJA-SOLAR jednostavno društvo s ograničenom odgovornošću za trgovinu i usluge</derivirana_varijabla>
  </DomainObject.Predmet.ProtustrankaFormated>
  <DomainObject.Predmet.ProtustrankaFormatedOIB>
    <izvorni_sadrzaj>  ZELENA ENERGIJA-SOLAR jednostavno društvo s ograničenom odgovornošću za trgovinu i usluge, OIB 43944337892</izvorni_sadrzaj>
    <derivirana_varijabla naziv="DomainObject.Predmet.ProtustrankaFormatedOIB_1">  ZELENA ENERGIJA-SOLAR jednostavno društvo s ograničenom odgovornošću za trgovinu i usluge, OIB 43944337892</derivirana_varijabla>
  </DomainObject.Predmet.ProtustrankaFormatedOIB>
  <DomainObject.Predmet.ProtustrankaFormatedWithAdress>
    <izvorni_sadrzaj> ZELENA ENERGIJA-SOLAR jednostavno društvo s ograničenom odgovornošću za trgovinu i usluge, Dubečka 45, 10360 Sesvete</izvorni_sadrzaj>
    <derivirana_varijabla naziv="DomainObject.Predmet.ProtustrankaFormatedWithAdress_1"> ZELENA ENERGIJA-SOLAR jednostavno društvo s ograničenom odgovornošću za trgovinu i usluge, Dubečka 45, 10360 Sesvete</derivirana_varijabla>
  </DomainObject.Predmet.ProtustrankaFormatedWithAdress>
  <DomainObject.Predmet.ProtustrankaFormatedWithAdressOIB>
    <izvorni_sadrzaj> ZELENA ENERGIJA-SOLAR jednostavno društvo s ograničenom odgovornošću za trgovinu i usluge, OIB 43944337892, Dubečka 45, 10360 Sesvete</izvorni_sadrzaj>
    <derivirana_varijabla naziv="DomainObject.Predmet.ProtustrankaFormatedWithAdressOIB_1"> ZELENA ENERGIJA-SOLAR jednostavno društvo s ograničenom odgovornošću za trgovinu i usluge, OIB 43944337892, Dubečka 45, 10360 Sesvete</derivirana_varijabla>
  </DomainObject.Predmet.ProtustrankaFormatedWithAdressOIB>
  <DomainObject.Predmet.ProtustrankaWithAdress>
    <izvorni_sadrzaj>ZELENA ENERGIJA-SOLAR jednostavno društvo s ograničenom odgovornošću za trgovinu i usluge Dubečka 45, 10360 Sesvete</izvorni_sadrzaj>
    <derivirana_varijabla naziv="DomainObject.Predmet.ProtustrankaWithAdress_1">ZELENA ENERGIJA-SOLAR jednostavno društvo s ograničenom odgovornošću za trgovinu i usluge Dubečka 45, 10360 Sesvete</derivirana_varijabla>
  </DomainObject.Predmet.ProtustrankaWithAdress>
  <DomainObject.Predmet.ProtustrankaWithAdressOIB>
    <izvorni_sadrzaj>ZELENA ENERGIJA-SOLAR jednostavno društvo s ograničenom odgovornošću za trgovinu i usluge, OIB 43944337892, Dubečka 45, 10360 Sesvete</izvorni_sadrzaj>
    <derivirana_varijabla naziv="DomainObject.Predmet.ProtustrankaWithAdressOIB_1">ZELENA ENERGIJA-SOLAR jednostavno društvo s ograničenom odgovornošću za trgovinu i usluge, OIB 43944337892, Dubečka 45, 10360 Sesvete</derivirana_varijabla>
  </DomainObject.Predmet.ProtustrankaWithAdressOIB>
  <DomainObject.Predmet.ProtustrankaNazivFormated>
    <izvorni_sadrzaj>ZELENA ENERGIJA-SOLAR jednostavno društvo s ograničenom odgovornošću za trgovinu i usluge</izvorni_sadrzaj>
    <derivirana_varijabla naziv="DomainObject.Predmet.ProtustrankaNazivFormated_1">ZELENA ENERGIJA-SOLAR jednostavno društvo s ograničenom odgovornošću za trgovinu i usluge</derivirana_varijabla>
  </DomainObject.Predmet.ProtustrankaNazivFormated>
  <DomainObject.Predmet.ProtustrankaNazivFormatedOIB>
    <izvorni_sadrzaj>ZELENA ENERGIJA-SOLAR jednostavno društvo s ograničenom odgovornošću za trgovinu i usluge, OIB 43944337892</izvorni_sadrzaj>
    <derivirana_varijabla naziv="DomainObject.Predmet.ProtustrankaNazivFormatedOIB_1">ZELENA ENERGIJA-SOLAR jednostavno društvo s ograničenom odgovornošću za trgovinu i usluge, OIB 43944337892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ENERGIJA-SOLAR jednostavno društvo s ograničenom odgovornošću za trgovinu i usluge</item>
    </izvorni_sadrzaj>
    <derivirana_varijabla naziv="DomainObject.Predmet.ProtuStrankaListFormated_1">
      <item>ZELENA ENERGIJA-SOLAR jednostavno društvo s ograničenom odgovornošću za trgovinu i usluge</item>
    </derivirana_varijabla>
  </DomainObject.Predmet.ProtuStrankaListFormated>
  <DomainObject.Predmet.ProtuStrankaListFormatedOIB>
    <izvorni_sadrzaj>
      <item>ZELENA ENERGIJA-SOLAR jednostavno društvo s ograničenom odgovornošću za trgovinu i usluge, OIB 43944337892</item>
    </izvorni_sadrzaj>
    <derivirana_varijabla naziv="DomainObject.Predmet.ProtuStrankaListFormatedOIB_1">
      <item>ZELENA ENERGIJA-SOLAR jednostavno društvo s ograničenom odgovornošću za trgovinu i usluge, OIB 43944337892</item>
    </derivirana_varijabla>
  </DomainObject.Predmet.ProtuStrankaListFormatedOIB>
  <DomainObject.Predmet.ProtuStrankaListFormatedWithAdress>
    <izvorni_sadrzaj>
      <item>ZELENA ENERGIJA-SOLAR jednostavno društvo s ograničenom odgovornošću za trgovinu i usluge, Dubečka 45, 10360 Sesvete</item>
    </izvorni_sadrzaj>
    <derivirana_varijabla naziv="DomainObject.Predmet.ProtuStrankaListFormatedWithAdress_1">
      <item>ZELENA ENERGIJA-SOLAR jednostavno društvo s ograničenom odgovornošću za trgovinu i usluge, Dubečka 45, 10360 Sesvete</item>
    </derivirana_varijabla>
  </DomainObject.Predmet.ProtuStrankaListFormatedWithAdress>
  <DomainObject.Predmet.ProtuStrankaListFormatedWithAdressOIB>
    <izvorni_sadrzaj>
      <item>ZELENA ENERGIJA-SOLAR jednostavno društvo s ograničenom odgovornošću za trgovinu i usluge, OIB 43944337892, Dubečka 45, 10360 Sesvete</item>
    </izvorni_sadrzaj>
    <derivirana_varijabla naziv="DomainObject.Predmet.ProtuStrankaListFormatedWithAdressOIB_1">
      <item>ZELENA ENERGIJA-SOLAR jednostavno društvo s ograničenom odgovornošću za trgovinu i usluge, OIB 43944337892, Dubečka 45, 10360 Sesvete</item>
    </derivirana_varijabla>
  </DomainObject.Predmet.ProtuStrankaListFormatedWithAdressOIB>
  <DomainObject.Predmet.ProtuStrankaListNazivFormated>
    <izvorni_sadrzaj>
      <item>ZELENA ENERGIJA-SOLAR jednostavno društvo s ograničenom odgovornošću za trgovinu i usluge</item>
    </izvorni_sadrzaj>
    <derivirana_varijabla naziv="DomainObject.Predmet.ProtuStrankaListNazivFormated_1">
      <item>ZELENA ENERGIJA-SOLAR jednostavno društvo s ograničenom odgovornošću za trgovinu i usluge</item>
    </derivirana_varijabla>
  </DomainObject.Predmet.ProtuStrankaListNazivFormated>
  <DomainObject.Predmet.ProtuStrankaListNazivFormatedOIB>
    <izvorni_sadrzaj>
      <item>ZELENA ENERGIJA-SOLAR jednostavno društvo s ograničenom odgovornošću za trgovinu i usluge, OIB 43944337892</item>
    </izvorni_sadrzaj>
    <derivirana_varijabla naziv="DomainObject.Predmet.ProtuStrankaListNazivFormatedOIB_1">
      <item>ZELENA ENERGIJA-SOLAR jednostavno društvo s ograničenom odgovornošću za trgovinu i usluge, OIB 43944337892</item>
    </derivirana_varijabla>
  </DomainObject.Predmet.ProtuStrankaListNazivFormatedOIB>
  <DomainObject.Predmet.OstaliListFormated>
    <izvorni_sadrzaj>
      <item>Mario Vranješ</item>
    </izvorni_sadrzaj>
    <derivirana_varijabla naziv="DomainObject.Predmet.OstaliListFormated_1">
      <item>Mario Vranješ</item>
    </derivirana_varijabla>
  </DomainObject.Predmet.OstaliListFormated>
  <DomainObject.Predmet.OstaliListFormatedOIB>
    <izvorni_sadrzaj>
      <item>Mario Vranješ, OIB 22297944101</item>
    </izvorni_sadrzaj>
    <derivirana_varijabla naziv="DomainObject.Predmet.OstaliListFormatedOIB_1">
      <item>Mario Vranješ, OIB 22297944101</item>
    </derivirana_varijabla>
  </DomainObject.Predmet.OstaliListFormatedOIB>
  <DomainObject.Predmet.OstaliListFormatedWithAdress>
    <izvorni_sadrzaj>
      <item>Mario Vranješ, Dubečka 45, 10360 Sesvete</item>
    </izvorni_sadrzaj>
    <derivirana_varijabla naziv="DomainObject.Predmet.OstaliListFormatedWithAdress_1">
      <item>Mario Vranješ, Dubečka 45, 10360 Sesvete</item>
    </derivirana_varijabla>
  </DomainObject.Predmet.OstaliListFormatedWithAdress>
  <DomainObject.Predmet.OstaliListFormatedWithAdressOIB>
    <izvorni_sadrzaj>
      <item>Mario Vranješ, OIB 22297944101, Dubečka 45, 10360 Sesvete</item>
    </izvorni_sadrzaj>
    <derivirana_varijabla naziv="DomainObject.Predmet.OstaliListFormatedWithAdressOIB_1">
      <item>Mario Vranješ, OIB 22297944101, Dubečka 45, 10360 Sesvete</item>
    </derivirana_varijabla>
  </DomainObject.Predmet.OstaliListFormatedWithAdressOIB>
  <DomainObject.Predmet.OstaliListNazivFormated>
    <izvorni_sadrzaj>
      <item>Mario Vranješ</item>
    </izvorni_sadrzaj>
    <derivirana_varijabla naziv="DomainObject.Predmet.OstaliListNazivFormated_1">
      <item>Mario Vranješ</item>
    </derivirana_varijabla>
  </DomainObject.Predmet.OstaliListNazivFormated>
  <DomainObject.Predmet.OstaliListNazivFormatedOIB>
    <izvorni_sadrzaj>
      <item>Mario Vranješ, OIB 22297944101</item>
    </izvorni_sadrzaj>
    <derivirana_varijabla naziv="DomainObject.Predmet.OstaliListNazivFormatedOIB_1">
      <item>Mario Vranješ, OIB 22297944101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ENERGIJA-SOLAR jednostavno društvo s ograničenom odgovornošću za trgovinu i usluge</izvorni_sadrzaj>
    <derivirana_varijabla naziv="DomainObject.Predmet.ProtustrankaIDrugi_1">ZELENA ENERGIJA-SOLAR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ZELENA ENERGIJA-SOLAR jednostavno društvo s ograničenom odgovornošću za trgovinu i usluge, OIB 43944337892, Dubečka 45, 10360 Sesvete</izvorni_sadrzaj>
    <derivirana_varijabla naziv="DomainObject.Predmet.ProtustrankaIDrugiAdressOIB_1">ZELENA ENERGIJA-SOLAR jednostavno društvo s ograničenom odgovornošću za trgovinu i usluge, OIB 43944337892, Dubečka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ENERGIJA-SOLAR jednostavno društvo s ograničenom odgovornošću za trgovinu i usluge</item>
      <item>FINA Regionalni centar Zagreb</item>
      <item>Mario Vranješ</item>
    </izvorni_sadrzaj>
    <derivirana_varijabla naziv="DomainObject.Predmet.SudioniciListNaziv_1">
      <item>ZELENA ENERGIJA-SOLAR jednostavno društvo s ograničenom odgovornošću za trgovinu i usluge</item>
      <item>FINA Regionalni centar Zagreb</item>
      <item>Mario Vranješ</item>
    </derivirana_varijabla>
  </DomainObject.Predmet.SudioniciListNaziv>
  <DomainObject.Predmet.SudioniciListAdressOIB>
    <izvorni_sadrzaj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izvorni_sadrzaj>
    <derivirana_varijabla naziv="DomainObject.Predmet.SudioniciListAdressOIB_1"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43944337892</item>
      <item>, OIB 85821130368</item>
      <item>, OIB 22297944101</item>
    </izvorni_sadrzaj>
    <derivirana_varijabla naziv="DomainObject.Predmet.SudioniciListNazivOIB_1">
      <item>, OIB 43944337892</item>
      <item>, OIB 85821130368</item>
      <item>, OIB 22297944101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C7AE8-E714-4726-8757-8C6C3E90E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1713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tkovacevic</dc:creator>
  <cp:lastModifiedBy>Elizabeta Đeke</cp:lastModifiedBy>
  <cp:lastPrinted>2018-08-31T06:14:00Z</cp:lastPrinted>
  <dcterms:modified xmlns:xsi="http://www.w3.org/2001/XMLSchema-instance" xsi:type="dcterms:W3CDTF">2018-08-31T07:36:00Z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(Prethodni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