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ee577" w14:paraId="7aee577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</w:p>
    <w:p w:rsidRDefault="002B09B8" w:rsidP="0002371B" w:rsidR="002B09B8">
      <w:pPr>
        <w:rPr>
          <w:rFonts w:hAnsi="Times New Roman" w:ascii="Times New Roman"/>
          <w:szCs w:val="24"/>
        </w:rPr>
      </w:pPr>
    </w:p>
    <w:p w:rsidRDefault="002B09B8" w:rsidP="0002371B" w:rsidR="002B09B8">
      <w:pPr>
        <w:rPr>
          <w:rFonts w:hAnsi="Times New Roman" w:ascii="Times New Roman"/>
          <w:szCs w:val="24"/>
        </w:rPr>
      </w:pPr>
    </w:p>
    <w:p w:rsidRDefault="002B09B8" w:rsidP="0002371B" w:rsidR="002B09B8" w:rsidRPr="0002371B">
      <w:pPr>
        <w:rPr>
          <w:rFonts w:hAnsi="Times New Roman" w:ascii="Times New Roman"/>
          <w:szCs w:val="24"/>
        </w:rPr>
      </w:pPr>
    </w:p>
    <w:p w:rsidRDefault="0002371B" w:rsidP="002B09B8" w:rsidR="002B09B8" w:rsidRPr="00AD4FB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4FB2">
        <w:rPr>
          <w:rFonts w:hAnsi="Times New Roman" w:ascii="Times New Roman"/>
          <w:sz w:val="24"/>
          <w:szCs w:val="24"/>
        </w:rPr>
        <w:t>Trgovački sud u Varaždinu,</w:t>
      </w:r>
      <w:r w:rsidRPr="00AD4FB2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AD4FB2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BD673E" w:rsidRPr="00AD4FB2">
        <w:rPr>
          <w:rFonts w:hAnsi="Times New Roman" w:ascii="Times New Roman"/>
          <w:sz w:val="24"/>
          <w:szCs w:val="24"/>
        </w:rPr>
        <w:t xml:space="preserve"> stečajnom masom</w:t>
      </w:r>
      <w:r w:rsidR="00AD4FB2">
        <w:rPr>
          <w:rFonts w:hAnsi="Times New Roman" w:ascii="Times New Roman"/>
          <w:sz w:val="24"/>
          <w:szCs w:val="24"/>
        </w:rPr>
        <w:t xml:space="preserve"> iza</w:t>
      </w:r>
      <w:r w:rsidR="00BD673E" w:rsidRPr="00AD4FB2">
        <w:rPr>
          <w:rFonts w:hAnsi="Times New Roman" w:ascii="Times New Roman"/>
          <w:sz w:val="24"/>
          <w:szCs w:val="24"/>
        </w:rPr>
        <w:t xml:space="preserve"> DRVO-PROIZVODNJA-EXPORT d.o.o. u stečaju, </w:t>
      </w:r>
      <w:r w:rsidR="00AD4FB2" w:rsidRPr="00AD4FB2">
        <w:rPr>
          <w:rFonts w:hAnsi="Times New Roman" w:ascii="Times New Roman"/>
          <w:sz w:val="24"/>
          <w:szCs w:val="24"/>
        </w:rPr>
        <w:t>Ivanec, Trg hrvatskih ivanovaca 9, OIB: 01212168118</w:t>
      </w:r>
      <w:r w:rsidRPr="00AD4FB2">
        <w:rPr>
          <w:rFonts w:hAnsi="Times New Roman" w:ascii="Times New Roman"/>
          <w:sz w:val="24"/>
          <w:szCs w:val="24"/>
        </w:rPr>
        <w:t xml:space="preserve">, nakon održanog ispitnog ročišta </w:t>
      </w:r>
      <w:r w:rsidR="00BD673E" w:rsidRPr="00AD4FB2">
        <w:rPr>
          <w:rFonts w:hAnsi="Times New Roman" w:ascii="Times New Roman"/>
          <w:sz w:val="24"/>
          <w:szCs w:val="24"/>
        </w:rPr>
        <w:t>7. ožujka</w:t>
      </w:r>
      <w:r w:rsidR="00B40373" w:rsidRPr="00AD4FB2">
        <w:rPr>
          <w:rFonts w:hAnsi="Times New Roman" w:ascii="Times New Roman"/>
          <w:sz w:val="24"/>
          <w:szCs w:val="24"/>
        </w:rPr>
        <w:t xml:space="preserve"> 2017</w:t>
      </w:r>
      <w:r w:rsidRPr="00AD4FB2">
        <w:rPr>
          <w:rFonts w:hAnsi="Times New Roman" w:ascii="Times New Roman"/>
          <w:sz w:val="24"/>
          <w:szCs w:val="24"/>
        </w:rPr>
        <w:t xml:space="preserve">., dana </w:t>
      </w:r>
      <w:r w:rsidR="00BD673E" w:rsidRPr="00AD4FB2">
        <w:rPr>
          <w:rFonts w:hAnsi="Times New Roman" w:ascii="Times New Roman"/>
          <w:sz w:val="24"/>
          <w:szCs w:val="24"/>
        </w:rPr>
        <w:t>13. ožujka</w:t>
      </w:r>
      <w:r w:rsidR="00B40373" w:rsidRPr="00AD4FB2">
        <w:rPr>
          <w:rFonts w:hAnsi="Times New Roman" w:ascii="Times New Roman"/>
          <w:sz w:val="24"/>
          <w:szCs w:val="24"/>
        </w:rPr>
        <w:t xml:space="preserve"> 2017</w:t>
      </w:r>
      <w:r w:rsidRPr="00AD4FB2">
        <w:rPr>
          <w:rFonts w:hAnsi="Times New Roman" w:ascii="Times New Roman"/>
          <w:sz w:val="24"/>
          <w:szCs w:val="24"/>
        </w:rPr>
        <w:t>. donosi</w:t>
      </w:r>
    </w:p>
    <w:p w:rsidRDefault="002B09B8" w:rsidP="002B09B8" w:rsidR="002B09B8" w:rsidRPr="00AD4FB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371B" w:rsidP="002B09B8" w:rsidR="002B09B8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2B09B8" w:rsidP="002B09B8" w:rsidR="002B09B8" w:rsidRPr="00B40373">
      <w:pPr>
        <w:jc w:val="center"/>
        <w:rPr>
          <w:rFonts w:hAnsi="Times New Roman" w:ascii="Times New Roman"/>
          <w:sz w:val="24"/>
          <w:szCs w:val="24"/>
        </w:rPr>
      </w:pPr>
    </w:p>
    <w:p w:rsidRDefault="00143D3E" w:rsidP="00143D3E" w:rsidR="00143D3E">
      <w:pPr>
        <w:jc w:val="center"/>
        <w:rPr>
          <w:rFonts w:hAnsi="Times New Roman" w:ascii="Times New Roman"/>
        </w:rPr>
      </w:pPr>
    </w:p>
    <w:p w:rsidRDefault="009F378E" w:rsidP="00143D3E" w:rsidR="00CA4667" w:rsidRPr="00B40373">
      <w:pPr>
        <w:rPr>
          <w:rFonts w:hAnsi="Times New Roman" w:ascii="Times New Roman"/>
          <w:b/>
          <w:sz w:val="24"/>
          <w:szCs w:val="24"/>
        </w:rPr>
      </w:pPr>
      <w:r w:rsidRPr="00B40373">
        <w:rPr>
          <w:rFonts w:hAnsi="Times New Roman" w:ascii="Times New Roman"/>
          <w:b/>
          <w:sz w:val="24"/>
          <w:szCs w:val="24"/>
        </w:rPr>
        <w:t>I.</w:t>
      </w:r>
      <w:r w:rsidR="00CA4667" w:rsidRPr="00B40373">
        <w:rPr>
          <w:rFonts w:hAnsi="Times New Roman" w:ascii="Times New Roman"/>
          <w:b/>
          <w:sz w:val="24"/>
          <w:szCs w:val="24"/>
        </w:rPr>
        <w:t xml:space="preserve"> </w:t>
      </w:r>
      <w:r w:rsidR="002B09B8">
        <w:rPr>
          <w:rFonts w:hAnsi="Times New Roman" w:ascii="Times New Roman"/>
          <w:b/>
          <w:sz w:val="24"/>
          <w:szCs w:val="24"/>
        </w:rPr>
        <w:t>DRUGI</w:t>
      </w:r>
      <w:r w:rsidR="00143D3E" w:rsidRPr="00B40373">
        <w:rPr>
          <w:rFonts w:hAnsi="Times New Roman" w:ascii="Times New Roman"/>
          <w:b/>
          <w:sz w:val="24"/>
          <w:szCs w:val="24"/>
        </w:rPr>
        <w:t xml:space="preserve"> VIŠI ISPLATNI RED</w:t>
      </w:r>
    </w:p>
    <w:p w:rsidRDefault="00CA4667" w:rsidP="002B09B8" w:rsidR="00B40373" w:rsidRPr="002B09B8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B40373" w:rsidP="00143D3E" w:rsidR="00B40373">
      <w:pPr>
        <w:rPr>
          <w:rFonts w:hAnsi="Times New Roman" w:ascii="Times New Roman"/>
        </w:rPr>
      </w:pPr>
    </w:p>
    <w:p w:rsidRDefault="00215E46" w:rsidP="0002371B" w:rsidR="00215E46">
      <w:pPr>
        <w:rPr>
          <w:rFonts w:hAnsi="Times New Roman" w:ascii="Times New Roman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2640"/>
        <w:gridCol w:w="1558"/>
        <w:gridCol w:w="1456"/>
        <w:gridCol w:w="1522"/>
        <w:gridCol w:w="1434"/>
      </w:tblGrid>
      <w:tr w:rsidTr="00C24F87" w:rsidR="00BD673E" w:rsidRPr="00B40BEB">
        <w:trPr>
          <w:jc w:val="center"/>
        </w:trPr>
        <w:tc>
          <w:tcPr>
            <w:tcW w:type="dxa" w:w="1243"/>
            <w:vAlign w:val="center"/>
          </w:tcPr>
          <w:p w:rsidRDefault="00BD673E" w:rsidP="00C24F87" w:rsidR="00BD673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2640"/>
            <w:vAlign w:val="center"/>
          </w:tcPr>
          <w:p w:rsidRDefault="00BD673E" w:rsidP="00C24F87" w:rsidR="00BD673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BD673E" w:rsidP="00C24F87" w:rsidR="00BD673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BD673E" w:rsidP="00C24F87" w:rsidR="00BD673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auto" w:w="0"/>
            <w:vAlign w:val="center"/>
          </w:tcPr>
          <w:p w:rsidRDefault="00BD673E" w:rsidP="00C24F87" w:rsidR="00BD673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auto" w:w="0"/>
            <w:vAlign w:val="center"/>
          </w:tcPr>
          <w:p w:rsidRDefault="00BD673E" w:rsidP="00C24F87" w:rsidR="00BD673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BD673E" w:rsidP="00C24F87" w:rsidR="00BD673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C24F87" w:rsidR="00BD673E" w:rsidRPr="00C46D4B">
        <w:trPr>
          <w:jc w:val="center"/>
        </w:trPr>
        <w:tc>
          <w:tcPr>
            <w:tcW w:type="dxa" w:w="1243"/>
          </w:tcPr>
          <w:p w:rsidRDefault="00BD673E" w:rsidP="00C24F87" w:rsidR="00BD673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BD673E" w:rsidP="00C24F87" w:rsidR="00BD673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640"/>
          </w:tcPr>
          <w:p w:rsidRDefault="00BD673E" w:rsidP="00C24F87" w:rsidR="00BD673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Ministarstvo financija, Porezna uprava, zastupano po Županijskom državnom odvjetništvu u Varaždinu</w:t>
            </w:r>
          </w:p>
        </w:tc>
        <w:tc>
          <w:tcPr>
            <w:tcW w:type="auto" w:w="0"/>
          </w:tcPr>
          <w:p w:rsidRDefault="00BD673E" w:rsidP="00C24F87" w:rsidR="00BD673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auto" w:w="0"/>
          </w:tcPr>
          <w:p w:rsidRDefault="00BD673E" w:rsidP="00C24F87" w:rsidR="00BD673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Graberje 1, 42 000 Varaždin</w:t>
            </w:r>
          </w:p>
        </w:tc>
        <w:tc>
          <w:tcPr>
            <w:tcW w:type="auto" w:w="0"/>
          </w:tcPr>
          <w:p w:rsidRDefault="00BD673E" w:rsidP="00C24F87" w:rsidR="00BD673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998.612,09 kn</w:t>
            </w:r>
          </w:p>
        </w:tc>
        <w:tc>
          <w:tcPr>
            <w:tcW w:type="auto" w:w="0"/>
          </w:tcPr>
          <w:p w:rsidRDefault="00BD673E" w:rsidP="00C24F87" w:rsidR="00BD673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998.612,09 kn</w:t>
            </w:r>
          </w:p>
        </w:tc>
      </w:tr>
    </w:tbl>
    <w:p w:rsidRDefault="00BD673E" w:rsidP="0002371B" w:rsidR="00BD673E">
      <w:pPr>
        <w:rPr>
          <w:rFonts w:hAnsi="Times New Roman" w:ascii="Times New Roman"/>
        </w:rPr>
      </w:pPr>
    </w:p>
    <w:p w:rsidRDefault="002B09B8" w:rsidP="002B09B8" w:rsidR="002B09B8">
      <w:pPr>
        <w:rPr>
          <w:rFonts w:hAnsi="Times New Roman" w:ascii="Times New Roman"/>
        </w:rPr>
      </w:pPr>
    </w:p>
    <w:p w:rsidRDefault="0002371B" w:rsidP="002B09B8" w:rsidR="002B09B8">
      <w:pPr>
        <w:rPr>
          <w:rFonts w:hAnsi="Times New Roman" w:ascii="Times New Roman"/>
          <w:sz w:val="24"/>
          <w:szCs w:val="24"/>
        </w:rPr>
      </w:pPr>
      <w:r w:rsidRPr="00300E63">
        <w:rPr>
          <w:rFonts w:hAnsi="Times New Roman" w:ascii="Times New Roman"/>
        </w:rPr>
        <w:t xml:space="preserve">U Varaždinu, </w:t>
      </w:r>
      <w:r w:rsidR="00BD673E">
        <w:rPr>
          <w:rFonts w:hAnsi="Times New Roman" w:ascii="Times New Roman"/>
        </w:rPr>
        <w:t>13. ožujka</w:t>
      </w:r>
      <w:r w:rsidR="00B40373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 w:rsidRPr="002B09B8">
        <w:rPr>
          <w:rFonts w:hAnsi="Times New Roman" w:ascii="Times New Roman"/>
          <w:sz w:val="24"/>
          <w:szCs w:val="24"/>
        </w:rPr>
        <w:tab/>
      </w:r>
    </w:p>
    <w:p w:rsidRDefault="009F378E" w:rsidP="002B09B8" w:rsidR="002B09B8" w:rsidRPr="002B09B8">
      <w:pPr>
        <w:rPr>
          <w:rFonts w:hAnsi="Times New Roman" w:ascii="Times New Roman"/>
          <w:sz w:val="24"/>
          <w:szCs w:val="24"/>
        </w:rPr>
      </w:pPr>
      <w:r w:rsidRPr="002B09B8">
        <w:rPr>
          <w:rFonts w:hAnsi="Times New Roman" w:ascii="Times New Roman"/>
          <w:sz w:val="24"/>
          <w:szCs w:val="24"/>
        </w:rPr>
        <w:tab/>
      </w:r>
      <w:r w:rsidRPr="002B09B8">
        <w:rPr>
          <w:rFonts w:hAnsi="Times New Roman" w:ascii="Times New Roman"/>
          <w:sz w:val="24"/>
          <w:szCs w:val="24"/>
        </w:rPr>
        <w:tab/>
      </w:r>
      <w:r w:rsidRPr="002B09B8">
        <w:rPr>
          <w:rFonts w:hAnsi="Times New Roman" w:ascii="Times New Roman"/>
          <w:sz w:val="24"/>
          <w:szCs w:val="24"/>
        </w:rPr>
        <w:tab/>
      </w:r>
      <w:r w:rsidRPr="002B09B8">
        <w:rPr>
          <w:rFonts w:hAnsi="Times New Roman" w:ascii="Times New Roman"/>
          <w:sz w:val="24"/>
          <w:szCs w:val="24"/>
        </w:rPr>
        <w:tab/>
      </w:r>
    </w:p>
    <w:p w:rsidRDefault="002B09B8" w:rsidP="002B09B8" w:rsidR="002B09B8" w:rsidRPr="002B09B8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2B09B8">
        <w:rPr>
          <w:rFonts w:hAnsi="Times New Roman" w:ascii="Times New Roman"/>
          <w:sz w:val="24"/>
          <w:szCs w:val="24"/>
        </w:rPr>
        <w:t>SUDAC</w:t>
      </w:r>
    </w:p>
    <w:p w:rsidRDefault="002B09B8" w:rsidP="002B09B8" w:rsidR="002B09B8" w:rsidRPr="002B09B8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2B09B8" w:rsidP="002B09B8" w:rsidR="002B09B8" w:rsidRPr="002B09B8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2B09B8">
        <w:rPr>
          <w:rFonts w:hAnsi="Times New Roman" w:ascii="Times New Roman"/>
          <w:sz w:val="24"/>
          <w:szCs w:val="24"/>
        </w:rPr>
        <w:t>Ksenija Flack-Makitan</w:t>
      </w:r>
    </w:p>
    <w:p w:rsidRDefault="00C61F72" w:rsidP="002B09B8" w:rsidR="00C61F72" w:rsidRPr="002B09B8">
      <w:pPr>
        <w:ind w:left="4956"/>
        <w:jc w:val="both"/>
        <w:rPr>
          <w:rFonts w:hAnsi="Times New Roman" w:ascii="Times New Roman"/>
          <w:sz w:val="24"/>
          <w:szCs w:val="24"/>
        </w:rPr>
      </w:pPr>
    </w:p>
    <w:sectPr w:rsidSect="002B09B8" w:rsidR="00C61F72" w:rsidRPr="002B09B8">
      <w:headerReference w:type="default" r:id="rId11"/>
      <w:headerReference w:type="first" r:id="rId12"/>
      <w:pgSz w:h="16838" w:w="11906"/>
      <w:pgMar w:gutter="0" w:footer="709" w:header="709" w:left="1418" w:bottom="1418" w:right="85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5D38" w:rsidP="00702487" w:rsidR="00005D38">
      <w:pPr>
        <w:spacing w:after="0"/>
      </w:pPr>
      <w:r>
        <w:separator/>
      </w:r>
    </w:p>
  </w:endnote>
  <w:endnote w:id="0" w:type="continuationSeparator">
    <w:p w:rsidRDefault="00005D38" w:rsidP="00702487" w:rsidR="00005D3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5D38" w:rsidP="00702487" w:rsidR="00005D38">
      <w:pPr>
        <w:spacing w:after="0"/>
      </w:pPr>
      <w:r>
        <w:separator/>
      </w:r>
    </w:p>
  </w:footnote>
  <w:footnote w:id="0" w:type="continuationSeparator">
    <w:p w:rsidRDefault="00005D38" w:rsidP="00702487" w:rsidR="00005D3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6316118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BD673E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2B09B8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2B09B8">
          <w:rPr>
            <w:rFonts w:hAnsi="Times New Roman" w:ascii="Times New Roman"/>
            <w:sz w:val="24"/>
            <w:szCs w:val="24"/>
          </w:rPr>
          <w:t>760/16-21</w:t>
        </w:r>
      </w:p>
      <w:p w:rsidRDefault="002B09B8" w:rsidP="009F378E" w:rsidR="002B09B8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</w:p>
      <w:p w:rsidRDefault="009F3D7A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</w:p>
    </w:sdtContent>
  </w:sdt>
  <w:p w:rsidRDefault="0002371B" w:rsidR="000237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78E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="002B09B8">
      <w:rPr>
        <w:rFonts w:hAnsi="Times New Roman" w:ascii="Times New Roman"/>
        <w:sz w:val="24"/>
        <w:szCs w:val="24"/>
      </w:rPr>
      <w:tab/>
    </w:r>
    <w:r w:rsidR="0002371B" w:rsidRPr="0002371B">
      <w:rPr>
        <w:rFonts w:hAnsi="Times New Roman" w:ascii="Times New Roman"/>
        <w:sz w:val="24"/>
        <w:szCs w:val="24"/>
      </w:rPr>
      <w:t>Poslovni broj: 5 St-</w:t>
    </w:r>
    <w:r w:rsidR="00BD673E">
      <w:rPr>
        <w:rFonts w:hAnsi="Times New Roman" w:ascii="Times New Roman"/>
        <w:sz w:val="24"/>
        <w:szCs w:val="24"/>
      </w:rPr>
      <w:t>910/16-8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05D38"/>
    <w:rsid w:val="0002371B"/>
    <w:rsid w:val="000520C1"/>
    <w:rsid w:val="000B5E94"/>
    <w:rsid w:val="0013234D"/>
    <w:rsid w:val="00143D3E"/>
    <w:rsid w:val="00153061"/>
    <w:rsid w:val="001834B7"/>
    <w:rsid w:val="00197B43"/>
    <w:rsid w:val="00215E46"/>
    <w:rsid w:val="00254290"/>
    <w:rsid w:val="002B09B8"/>
    <w:rsid w:val="00303A7E"/>
    <w:rsid w:val="00330E93"/>
    <w:rsid w:val="00333B38"/>
    <w:rsid w:val="00387CB0"/>
    <w:rsid w:val="00397FD1"/>
    <w:rsid w:val="003A7700"/>
    <w:rsid w:val="003F3F9D"/>
    <w:rsid w:val="00421240"/>
    <w:rsid w:val="005000E3"/>
    <w:rsid w:val="00526F52"/>
    <w:rsid w:val="00531F4E"/>
    <w:rsid w:val="005335E3"/>
    <w:rsid w:val="005851A7"/>
    <w:rsid w:val="00591310"/>
    <w:rsid w:val="005B6639"/>
    <w:rsid w:val="006577A0"/>
    <w:rsid w:val="00665ED9"/>
    <w:rsid w:val="006671A4"/>
    <w:rsid w:val="00692E03"/>
    <w:rsid w:val="00702487"/>
    <w:rsid w:val="007A61BD"/>
    <w:rsid w:val="008512FB"/>
    <w:rsid w:val="00852A9E"/>
    <w:rsid w:val="00897461"/>
    <w:rsid w:val="008E19A4"/>
    <w:rsid w:val="009037B1"/>
    <w:rsid w:val="0093226B"/>
    <w:rsid w:val="0093553C"/>
    <w:rsid w:val="00964F39"/>
    <w:rsid w:val="009C4F7C"/>
    <w:rsid w:val="009F378E"/>
    <w:rsid w:val="009F3D7A"/>
    <w:rsid w:val="00A04FAF"/>
    <w:rsid w:val="00AD4FB2"/>
    <w:rsid w:val="00B016C0"/>
    <w:rsid w:val="00B40373"/>
    <w:rsid w:val="00BA6AEA"/>
    <w:rsid w:val="00BC1B05"/>
    <w:rsid w:val="00BD673E"/>
    <w:rsid w:val="00C61F72"/>
    <w:rsid w:val="00CA4667"/>
    <w:rsid w:val="00CA6C92"/>
    <w:rsid w:val="00DD7465"/>
    <w:rsid w:val="00E91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St-910/2016-8</izvorni_sadrzaj>
    <derivirana_varijabla naziv="DomainObject.Oznaka_1">St-910/2016-8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naknadno pronađena imovina</izvorni_sadrzaj>
    <derivirana_varijabla naziv="DomainObject.Predmet.Opis_1">naknadno pronađena imovina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St-910/2016</izvorni_sadrzaj>
    <derivirana_varijabla naziv="DomainObject.Predmet.OznakaBroj_1">St-910/2016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Hranić; Stečajna masa iza DRVO-PROIZVODNJA-EXPORT društvo s ograničenom odgovornošću</izvorni_sadrzaj>
    <derivirana_varijabla naziv="DomainObject.Predmet.StrankaFormated_1">  Ivana Hranić; Stečajna masa iza DRVO-PROIZVODNJA-EXPORT društvo s ograničenom odgovornošću</derivirana_varijabla>
  </DomainObject.Predmet.StrankaFormated>
  <DomainObject.Predmet.StrankaFormatedOIB>
    <izvorni_sadrzaj>  Ivana Hranić, OIB 17695845926; Stečajna masa iza DRVO-PROIZVODNJA-EXPORT društvo s ograničenom odgovornošću, OIB 01212168118</izvorni_sadrzaj>
    <derivirana_varijabla naziv="DomainObject.Predmet.StrankaFormatedOIB_1">  Ivana Hranić, OIB 17695845926; Stečajna masa iza DRVO-PROIZVODNJA-EXPORT društvo s ograničenom odgovornošću, OIB 01212168118</derivirana_varijabla>
  </DomainObject.Predmet.StrankaFormatedOIB>
  <DomainObject.Predmet.StrankaFormatedWithAdress>
    <izvorni_sadrzaj> Ivana Hranić, Ljudevita Gaja 4, 42206 Nova Ves Petrijanečka; Stečajna masa iza DRVO-PROIZVODNJA-EXPORT društvo s ograničenom odgovornošću, Trg hrvatskih ivanovaca 9, 42240 Ivanec</izvorni_sadrzaj>
    <derivirana_varijabla naziv="DomainObject.Predmet.StrankaFormatedWithAdress_1"> Ivana Hranić, Ljudevita Gaja 4, 42206 Nova Ves Petrijanečka; Stečajna masa iza DRVO-PROIZVODNJA-EXPORT društvo s ograničenom odgovornošću, Trg hrvatskih ivanovaca 9, 42240 Ivanec</derivirana_varijabla>
  </DomainObject.Predmet.StrankaFormatedWithAdress>
  <DomainObject.Predmet.StrankaFormatedWithAdressOIB>
    <izvorni_sadrzaj> Ivana Hranić, OIB 17695845926, Ljudevita Gaja 4, 42206 Nova Ves Petrijanečka; Stečajna masa iza DRVO-PROIZVODNJA-EXPORT društvo s ograničenom odgovornošću, OIB 01212168118, Trg hrvatskih ivanovaca 9, 42240 Ivanec</izvorni_sadrzaj>
    <derivirana_varijabla naziv="DomainObject.Predmet.StrankaFormatedWithAdressOIB_1"> Ivana Hranić, OIB 17695845926, Ljudevita Gaja 4, 42206 Nova Ves Petrijanečka; Stečajna masa iza DRVO-PROIZVODNJA-EXPORT društvo s ograničenom odgovornošću, OIB 01212168118, Trg hrvatskih ivanovaca 9, 42240 Ivanec</derivirana_varijabla>
  </DomainObject.Predmet.StrankaFormatedWithAdressOIB>
  <DomainObject.Predmet.StrankaWithAdress>
    <izvorni_sadrzaj>Ivana Hranić Ljudevita Gaja 4,42206 Nova Ves Petrijanečka,Stečajna masa iza DRVO-PROIZVODNJA-EXPORT društvo s ograničenom odgovornošću Trg hrvatskih ivanovaca 9,42240 Ivanec</izvorni_sadrzaj>
    <derivirana_varijabla naziv="DomainObject.Predmet.StrankaWithAdress_1">Ivana Hranić Ljudevita Gaja 4,42206 Nova Ves Petrijanečka,Stečajna masa iza DRVO-PROIZVODNJA-EXPORT društvo s ograničenom odgovornošću Trg hrvatskih ivanovaca 9,42240 Ivanec</derivirana_varijabla>
  </DomainObject.Predmet.StrankaWithAdress>
  <DomainObject.Predmet.StrankaWithAdressOIB>
    <izvorni_sadrzaj>Ivana Hranić, OIB 17695845926, Ljudevita Gaja 4,42206 Nova Ves Petrijanečka,Stečajna masa iza DRVO-PROIZVODNJA-EXPORT društvo s ograničenom odgovornošću, OIB 01212168118, Trg hrvatskih ivanovaca 9,42240 Ivanec</izvorni_sadrzaj>
    <derivirana_varijabla naziv="DomainObject.Predmet.StrankaWithAdressOIB_1">Ivana Hranić, OIB 17695845926, Ljudevita Gaja 4,42206 Nova Ves Petrijanečka,Stečajna masa iza DRVO-PROIZVODNJA-EXPORT društvo s ograničenom odgovornošću, OIB 01212168118, Trg hrvatskih ivanovaca 9,42240 Ivanec</derivirana_varijabla>
  </DomainObject.Predmet.StrankaWithAdressOIB>
  <DomainObject.Predmet.StrankaNazivFormated>
    <izvorni_sadrzaj>Ivana Hranić,Stečajna masa iza DRVO-PROIZVODNJA-EXPORT društvo s ograničenom odgovornošću</izvorni_sadrzaj>
    <derivirana_varijabla naziv="DomainObject.Predmet.StrankaNazivFormated_1">Ivana Hranić,Stečajna masa iza DRVO-PROIZVODNJA-EXPORT društvo s ograničenom odgovornošću</derivirana_varijabla>
  </DomainObject.Predmet.StrankaNazivFormated>
  <DomainObject.Predmet.StrankaNazivFormatedOIB>
    <izvorni_sadrzaj>Ivana Hranić, OIB 17695845926,Stečajna masa iza DRVO-PROIZVODNJA-EXPORT društvo s ograničenom odgovornošću, OIB 01212168118</izvorni_sadrzaj>
    <derivirana_varijabla naziv="DomainObject.Predmet.StrankaNazivFormatedOIB_1">Ivana Hranić, OIB 17695845926,Stečajna masa iza DRVO-PROIZVODNJA-EXPORT društvo s ograničenom odgovornošću, OIB 01212168118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Ivana Hranić</item>
      <item>Stečajna masa iza DRVO-PROIZVODNJA-EXPORT društvo s ograničenom odgovornošću</item>
    </izvorni_sadrzaj>
    <derivirana_varijabla naziv="DomainObject.Predmet.StrankaListFormated_1">
      <item>Ivana Hranić</item>
      <item>Stečajna masa iza DRVO-PROIZVODNJA-EXPORT društvo s ograničenom odgovornošću</item>
    </derivirana_varijabla>
  </DomainObject.Predmet.StrankaListFormated>
  <DomainObject.Predmet.StrankaListFormatedOIB>
    <izvorni_sadrzaj>
      <item>Ivana Hranić, OIB 17695845926</item>
      <item>Stečajna masa iza DRVO-PROIZVODNJA-EXPORT društvo s ograničenom odgovornošću, OIB 01212168118</item>
    </izvorni_sadrzaj>
    <derivirana_varijabla naziv="DomainObject.Predmet.StrankaListFormatedOIB_1">
      <item>Ivana Hranić, OIB 17695845926</item>
      <item>Stečajna masa iza DRVO-PROIZVODNJA-EXPORT društvo s ograničenom odgovornošću, OIB 01212168118</item>
    </derivirana_varijabla>
  </DomainObject.Predmet.StrankaListFormatedOIB>
  <DomainObject.Predmet.StrankaListFormatedWithAdress>
    <izvorni_sadrzaj>
      <item>Ivana Hranić, Ljudevita Gaja 4, 42206 Nova Ves Petrijanečka</item>
      <item>Stečajna masa iza DRVO-PROIZVODNJA-EXPORT društvo s ograničenom odgovornošću, Trg hrvatskih ivanovaca 9, 42240 Ivanec</item>
    </izvorni_sadrzaj>
    <derivirana_varijabla naziv="DomainObject.Predmet.StrankaListFormatedWithAdress_1">
      <item>Ivana Hranić, Ljudevita Gaja 4, 42206 Nova Ves Petrijanečka</item>
      <item>Stečajna masa iza DRVO-PROIZVODNJA-EXPORT društvo s ograničenom odgovornošću, Trg hrvatskih ivanovaca 9, 42240 Ivanec</item>
    </derivirana_varijabla>
  </DomainObject.Predmet.StrankaListFormatedWithAdress>
  <DomainObject.Predmet.StrankaListFormatedWithAdressOIB>
    <izvorni_sadrzaj>
      <item>Ivana Hranić, OIB 17695845926, Ljudevita Gaja 4, 42206 Nova Ves Petrijanečka</item>
      <item>Stečajna masa iza DRVO-PROIZVODNJA-EXPORT društvo s ograničenom odgovornošću, OIB 01212168118, Trg hrvatskih ivanovaca 9, 42240 Ivanec</item>
    </izvorni_sadrzaj>
    <derivirana_varijabla naziv="DomainObject.Predmet.StrankaListFormatedWithAdressOIB_1">
      <item>Ivana Hranić, OIB 17695845926, Ljudevita Gaja 4, 42206 Nova Ves Petrijanečka</item>
      <item>Stečajna masa iza DRVO-PROIZVODNJA-EXPORT društvo s ograničenom odgovornošću, OIB 01212168118, Trg hrvatskih ivanovaca 9, 42240 Ivanec</item>
    </derivirana_varijabla>
  </DomainObject.Predmet.StrankaListFormatedWithAdressOIB>
  <DomainObject.Predmet.StrankaListNazivFormated>
    <izvorni_sadrzaj>
      <item>Ivana Hranić</item>
      <item>Stečajna masa iza DRVO-PROIZVODNJA-EXPORT društvo s ograničenom odgovornošću</item>
    </izvorni_sadrzaj>
    <derivirana_varijabla naziv="DomainObject.Predmet.StrankaListNazivFormated_1">
      <item>Ivana Hranić</item>
      <item>Stečajna masa iza DRVO-PROIZVODNJA-EXPORT društvo s ograničenom odgovornošću</item>
    </derivirana_varijabla>
  </DomainObject.Predmet.StrankaListNazivFormated>
  <DomainObject.Predmet.StrankaListNazivFormatedOIB>
    <izvorni_sadrzaj>
      <item>Ivana Hranić, OIB 17695845926</item>
      <item>Stečajna masa iza DRVO-PROIZVODNJA-EXPORT društvo s ograničenom odgovornošću, OIB 01212168118</item>
    </izvorni_sadrzaj>
    <derivirana_varijabla naziv="DomainObject.Predmet.StrankaListNazivFormatedOIB_1">
      <item>Ivana Hranić, OIB 17695845926</item>
      <item>Stečajna masa iza DRVO-PROIZVODNJA-EXPORT društvo s ograničenom odgovornošću, OIB 01212168118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DRVO-PROIZVODNJA-EXPORT d.o.o.</item>
      <item>Po službenoj dužnosti</item>
      <item>ŽELIMIR URŠULIN</item>
    </izvorni_sadrzaj>
    <derivirana_varijabla naziv="DomainObject.Predmet.OstaliListFormated_1">
      <item>DRVO-PROIZVODNJA-EXPORT d.o.o.</item>
      <item>Po službenoj dužnosti</item>
      <item>ŽELIMIR URŠULIN</item>
    </derivirana_varijabla>
  </DomainObject.Predmet.OstaliListFormated>
  <DomainObject.Predmet.OstaliListFormatedOIB>
    <izvorni_sadrzaj>
      <item>DRVO-PROIZVODNJA-EXPORT d.o.o.</item>
      <item>Po službenoj dužnosti</item>
      <item>ŽELIMIR URŠULIN, OIB 03842320752</item>
    </izvorni_sadrzaj>
    <derivirana_varijabla naziv="DomainObject.Predmet.OstaliListFormatedOIB_1">
      <item>DRVO-PROIZVODNJA-EXPORT d.o.o.</item>
      <item>Po službenoj dužnosti</item>
      <item>ŽELIMIR URŠULIN, OIB 03842320752</item>
    </derivirana_varijabla>
  </DomainObject.Predmet.OstaliListFormatedOIB>
  <DomainObject.Predmet.OstaliListFormatedWithAdress>
    <izvorni_sadrzaj>
      <item>DRVO-PROIZVODNJA-EXPORT d.o.o., Ive Vojnovića 21, 42000 Varaždin</item>
      <item>Po službenoj dužnosti</item>
      <item>ŽELIMIR URŠULIN, Trg hrv. ivanovaca 9, 42240 Ivanec</item>
    </izvorni_sadrzaj>
    <derivirana_varijabla naziv="DomainObject.Predmet.OstaliListFormatedWithAdress_1">
      <item>DRVO-PROIZVODNJA-EXPORT d.o.o., Ive Vojnovića 21, 42000 Varaždin</item>
      <item>Po službenoj dužnosti</item>
      <item>ŽELIMIR URŠULIN, Trg hrv. ivanovaca 9, 42240 Ivanec</item>
    </derivirana_varijabla>
  </DomainObject.Predmet.OstaliListFormatedWithAdress>
  <DomainObject.Predmet.OstaliListFormatedWithAdressOIB>
    <izvorni_sadrzaj>
      <item>DRVO-PROIZVODNJA-EXPORT d.o.o., Ive Vojnovića 21, 42000 Varaždin</item>
      <item>Po službenoj dužnosti</item>
      <item>ŽELIMIR URŠULIN, OIB 03842320752, Trg hrv. ivanovaca 9, 42240 Ivanec</item>
    </izvorni_sadrzaj>
    <derivirana_varijabla naziv="DomainObject.Predmet.OstaliListFormatedWithAdressOIB_1">
      <item>DRVO-PROIZVODNJA-EXPORT d.o.o., Ive Vojnovića 21, 42000 Varaždin</item>
      <item>Po službenoj dužnosti</item>
      <item>ŽELIMIR URŠULIN, OIB 03842320752, Trg hrv. ivanovaca 9, 42240 Ivanec</item>
    </derivirana_varijabla>
  </DomainObject.Predmet.OstaliListFormatedWithAdressOIB>
  <DomainObject.Predmet.OstaliListNazivFormated>
    <izvorni_sadrzaj>
      <item>DRVO-PROIZVODNJA-EXPORT d.o.o.</item>
      <item>Po službenoj dužnosti</item>
      <item>ŽELIMIR URŠULIN</item>
    </izvorni_sadrzaj>
    <derivirana_varijabla naziv="DomainObject.Predmet.OstaliListNazivFormated_1">
      <item>DRVO-PROIZVODNJA-EXPORT d.o.o.</item>
      <item>Po službenoj dužnosti</item>
      <item>ŽELIMIR URŠULIN</item>
    </derivirana_varijabla>
  </DomainObject.Predmet.OstaliListNazivFormated>
  <DomainObject.Predmet.OstaliListNazivFormatedOIB>
    <izvorni_sadrzaj>
      <item>DRVO-PROIZVODNJA-EXPORT d.o.o.</item>
      <item>Po službenoj dužnosti</item>
      <item>ŽELIMIR URŠULIN, OIB 03842320752</item>
    </izvorni_sadrzaj>
    <derivirana_varijabla naziv="DomainObject.Predmet.OstaliListNazivFormatedOIB_1">
      <item>DRVO-PROIZVODNJA-EXPORT d.o.o.</item>
      <item>Po službenoj dužnosti</item>
      <item>ŽELIMIR URŠULIN, OIB 03842320752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>St-910/2016-8</izvorni_sadrzaj>
    <derivirana_varijabla naziv="DomainObject.PoslovniBrojDokumenta_1">St-910/2016-8</derivirana_varijabla>
  </DomainObject.PoslovniBrojDokumenta>
  <DomainObject.Predmet.StrankaIDrugi>
    <izvorni_sadrzaj>Ivana Hranić i dr.</izvorni_sadrzaj>
    <derivirana_varijabla naziv="DomainObject.Predmet.StrankaIDrugi_1">Ivana Hranić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Ivana Hranić, OIB 17695845926, Ljudevita Gaja 4, 42206 Nova Ves Petrijanečka i dr.</izvorni_sadrzaj>
    <derivirana_varijabla naziv="DomainObject.Predmet.StrankaIDrugiAdressOIB_1">Ivana Hranić, OIB 17695845926, Ljudevita Gaja 4, 42206 Nova Ves Petrijanečka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Hranić</item>
      <item>DRVO-PROIZVODNJA-EXPORT d.o.o.</item>
      <item>Stečajna masa iza DRVO-PROIZVODNJA-EXPORT društvo s ograničenom odgovornošću</item>
      <item>Po službenoj dužnosti</item>
      <item>ŽELIMIR URŠULIN</item>
    </izvorni_sadrzaj>
    <derivirana_varijabla naziv="DomainObject.Predmet.SudioniciListNaziv_1">
      <item>Ivana Hranić</item>
      <item>DRVO-PROIZVODNJA-EXPORT d.o.o.</item>
      <item>Stečajna masa iza DRVO-PROIZVODNJA-EXPORT društvo s ograničenom odgovornošću</item>
      <item>Po službenoj dužnosti</item>
      <item>ŽELIMIR URŠULIN</item>
    </derivirana_varijabla>
  </DomainObject.Predmet.SudioniciListNaziv>
  <DomainObject.Predmet.SudioniciListAdressOIB>
    <izvorni_sadrzaj>
      <item>Ivana Hranić, OIB 17695845926, Ljudevita Gaja 4,42206 Nova Ves Petrijanečka</item>
      <item>DRVO-PROIZVODNJA-EXPORT d.o.o., Ive Vojnovića 21,42000 Varaždin</item>
      <item>Stečajna masa iza DRVO-PROIZVODNJA-EXPORT društvo s ograničenom odgovornošću, OIB 01212168118, Trg hrvatskih ivanovaca 9,42240 Ivanec</item>
      <item>Po službenoj dužnosti</item>
      <item>ŽELIMIR URŠULIN, OIB 03842320752, Trg hrv. ivanovaca 9,42240 Ivanec</item>
    </izvorni_sadrzaj>
    <derivirana_varijabla naziv="DomainObject.Predmet.SudioniciListAdressOIB_1">
      <item>Ivana Hranić, OIB 17695845926, Ljudevita Gaja 4,42206 Nova Ves Petrijanečka</item>
      <item>DRVO-PROIZVODNJA-EXPORT d.o.o., Ive Vojnovića 21,42000 Varaždin</item>
      <item>Stečajna masa iza DRVO-PROIZVODNJA-EXPORT društvo s ograničenom odgovornošću, OIB 01212168118, Trg hrvatskih ivanovaca 9,42240 Ivanec</item>
      <item>Po službenoj dužnosti</item>
      <item>ŽELIMIR URŠULIN, OIB 03842320752, Trg hrv. ivanovaca 9,42240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17695845926</item>
      <item>, OIB null</item>
      <item>, OIB 01212168118</item>
      <item>, OIB null</item>
      <item>, OIB 03842320752</item>
    </izvorni_sadrzaj>
    <derivirana_varijabla naziv="DomainObject.Predmet.SudioniciListNazivOIB_1">
      <item>, OIB 17695845926</item>
      <item>, OIB null</item>
      <item>, OIB 01212168118</item>
      <item>, OIB null</item>
      <item>, OIB 03842320752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343939-733C-4B54-8452-C45EC786E1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124</properties:Words>
  <properties:Characters>756</properties:Characters>
  <properties:Lines>62</properties:Lines>
  <properties:Paragraphs>23</properties:Paragraphs>
  <properties:TotalTime>151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2017-03-14T11:05:00Z</cp:lastPrinted>
  <dcterms:modified xmlns:xsi="http://www.w3.org/2001/XMLSchema-instance" xsi:type="dcterms:W3CDTF">2017-03-29T12:40:00Z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St-910/2016-8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