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2c82f" w14:paraId="732c82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</w:t>
      </w:r>
      <w:r w:rsidR="00B61003">
        <w:t>464</w:t>
      </w:r>
      <w:r w:rsidR="0065203E">
        <w:t>/</w:t>
      </w:r>
      <w:r w:rsidR="008922FD" w:rsidRPr="008922FD">
        <w:t>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144BDE">
        <w:t xml:space="preserve"> Glavašu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</w:t>
      </w:r>
      <w:r w:rsidR="00AF4211">
        <w:t xml:space="preserve">stečajnog postupka nad dužnikom </w:t>
      </w:r>
      <w:r w:rsidR="00B61003">
        <w:t xml:space="preserve">KROSNA </w:t>
      </w:r>
      <w:r w:rsidR="005D174A">
        <w:t>d</w:t>
      </w:r>
      <w:r w:rsidR="00BA1BCF">
        <w:t>.o.</w:t>
      </w:r>
      <w:r w:rsidR="00B61003">
        <w:t xml:space="preserve">o., Split, </w:t>
      </w:r>
      <w:proofErr w:type="spellStart"/>
      <w:r w:rsidR="00B61003">
        <w:t>Gundulićeva</w:t>
      </w:r>
      <w:proofErr w:type="spellEnd"/>
      <w:r w:rsidR="00B61003">
        <w:t xml:space="preserve"> 6</w:t>
      </w:r>
      <w:r w:rsidR="00800AD4">
        <w:t xml:space="preserve">, </w:t>
      </w:r>
      <w:r w:rsidR="00D75071">
        <w:t>OIB</w:t>
      </w:r>
      <w:r w:rsidR="00615DCB">
        <w:t xml:space="preserve">: </w:t>
      </w:r>
      <w:r w:rsidR="00B61003">
        <w:t>25684786391</w:t>
      </w:r>
      <w:r w:rsidR="00961651">
        <w:t>,</w:t>
      </w:r>
      <w:r w:rsidR="00B61003">
        <w:t xml:space="preserve"> MBS: 060168891</w:t>
      </w:r>
      <w:r w:rsidR="00800AD4">
        <w:t>,</w:t>
      </w:r>
      <w:r w:rsidR="00791C38">
        <w:t xml:space="preserve"> </w:t>
      </w:r>
      <w:r w:rsidR="00BA1BCF">
        <w:t>dana 6. travnja</w:t>
      </w:r>
      <w:r w:rsidR="00961651">
        <w:t xml:space="preserve"> 2016</w:t>
      </w:r>
      <w:r w:rsidR="00AA5FA1">
        <w:t>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B61003" w:rsidRPr="00B61003">
        <w:t xml:space="preserve">KROSNA d.o.o., Split, </w:t>
      </w:r>
      <w:proofErr w:type="spellStart"/>
      <w:r w:rsidR="00B61003" w:rsidRPr="00B61003">
        <w:t>Gundulićeva</w:t>
      </w:r>
      <w:proofErr w:type="spellEnd"/>
      <w:r w:rsidR="00B61003" w:rsidRPr="00B61003">
        <w:t xml:space="preserve"> 6, OIB: 25684786391, MBS: 060168891</w:t>
      </w:r>
      <w:r w:rsidR="00B61003">
        <w:t xml:space="preserve">, </w:t>
      </w:r>
      <w:r w:rsidR="00305A5F">
        <w:t>n</w:t>
      </w:r>
      <w:r w:rsidR="00791C38">
        <w:t xml:space="preserve">a </w:t>
      </w:r>
      <w:r>
        <w:t>dan</w:t>
      </w:r>
      <w:r w:rsidR="00272150">
        <w:t xml:space="preserve"> </w:t>
      </w:r>
      <w:r w:rsidR="00B61003">
        <w:t>1. rujna</w:t>
      </w:r>
      <w:r>
        <w:t xml:space="preserve"> 2015. godine, u Očevidniku redoslijeda osnova za plaćanje ima evidentirane neizvršene osnove za plaćanje </w:t>
      </w:r>
      <w:r w:rsidR="004D7D95">
        <w:t>u neprekinutom</w:t>
      </w:r>
      <w:r w:rsidR="00FC1843">
        <w:t xml:space="preserve"> razdoblj</w:t>
      </w:r>
      <w:r w:rsidR="00B61003">
        <w:t>u od 2235</w:t>
      </w:r>
      <w:r w:rsidR="006F7E37">
        <w:t xml:space="preserve"> </w:t>
      </w:r>
      <w:r>
        <w:t xml:space="preserve">dana, u </w:t>
      </w:r>
      <w:r w:rsidR="00E076CF">
        <w:t>u</w:t>
      </w:r>
      <w:r w:rsidR="001E6581">
        <w:t>kupnom iznosu o</w:t>
      </w:r>
      <w:r w:rsidR="000565C6">
        <w:t>d</w:t>
      </w:r>
      <w:r w:rsidR="00B61003">
        <w:t xml:space="preserve"> 5.770.755,08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B61003">
        <w:t>ju</w:t>
      </w:r>
      <w:r>
        <w:t xml:space="preserve"> se </w:t>
      </w:r>
      <w:r w:rsidR="00D36A52">
        <w:t>o</w:t>
      </w:r>
      <w:r w:rsidR="00BA4DDF">
        <w:t>vlašten</w:t>
      </w:r>
      <w:r w:rsidR="00B61003">
        <w:t>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B61003">
        <w:t>3. ST-1464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B61003">
        <w:t>e</w:t>
      </w:r>
      <w:r w:rsidR="003D3A71">
        <w:t xml:space="preserve"> ovlašten</w:t>
      </w:r>
      <w:r w:rsidR="00B61003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B61003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BA1BCF" w:rsidP="00F576EC" w:rsidR="008922FD">
      <w:pPr>
        <w:jc w:val="center"/>
      </w:pPr>
      <w:r>
        <w:t>U Splitu,  6. travnja</w:t>
      </w:r>
      <w:r w:rsidR="006F7E37">
        <w:t xml:space="preserve">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17BC1"/>
    <w:rsid w:val="000565C6"/>
    <w:rsid w:val="00064EE2"/>
    <w:rsid w:val="00080598"/>
    <w:rsid w:val="000C6328"/>
    <w:rsid w:val="000E66C5"/>
    <w:rsid w:val="000E78DF"/>
    <w:rsid w:val="00104434"/>
    <w:rsid w:val="00107752"/>
    <w:rsid w:val="0012574E"/>
    <w:rsid w:val="00144BDE"/>
    <w:rsid w:val="001605F0"/>
    <w:rsid w:val="00170B4D"/>
    <w:rsid w:val="00191167"/>
    <w:rsid w:val="00191359"/>
    <w:rsid w:val="001A7F97"/>
    <w:rsid w:val="001B339D"/>
    <w:rsid w:val="001D6B7B"/>
    <w:rsid w:val="001E0A16"/>
    <w:rsid w:val="001E6581"/>
    <w:rsid w:val="001F6282"/>
    <w:rsid w:val="00236848"/>
    <w:rsid w:val="00236985"/>
    <w:rsid w:val="0025689E"/>
    <w:rsid w:val="00272150"/>
    <w:rsid w:val="00296435"/>
    <w:rsid w:val="00297AA2"/>
    <w:rsid w:val="002A16B1"/>
    <w:rsid w:val="002A267F"/>
    <w:rsid w:val="002B0EC1"/>
    <w:rsid w:val="002D0EEC"/>
    <w:rsid w:val="002D1607"/>
    <w:rsid w:val="002E4519"/>
    <w:rsid w:val="00305A5F"/>
    <w:rsid w:val="003155FB"/>
    <w:rsid w:val="00373699"/>
    <w:rsid w:val="003A5182"/>
    <w:rsid w:val="003B5A26"/>
    <w:rsid w:val="003D3A71"/>
    <w:rsid w:val="0043500C"/>
    <w:rsid w:val="00466E36"/>
    <w:rsid w:val="0049070E"/>
    <w:rsid w:val="004C6167"/>
    <w:rsid w:val="004C66C0"/>
    <w:rsid w:val="004D07E9"/>
    <w:rsid w:val="004D7D95"/>
    <w:rsid w:val="00516D0E"/>
    <w:rsid w:val="005204F2"/>
    <w:rsid w:val="00543777"/>
    <w:rsid w:val="00554D22"/>
    <w:rsid w:val="0056202A"/>
    <w:rsid w:val="005662CB"/>
    <w:rsid w:val="0057721D"/>
    <w:rsid w:val="00595111"/>
    <w:rsid w:val="005C5AFA"/>
    <w:rsid w:val="005C7D87"/>
    <w:rsid w:val="005D174A"/>
    <w:rsid w:val="005F0E13"/>
    <w:rsid w:val="005F1CF2"/>
    <w:rsid w:val="005F7663"/>
    <w:rsid w:val="00602A20"/>
    <w:rsid w:val="00603FD6"/>
    <w:rsid w:val="006105BB"/>
    <w:rsid w:val="00615DCB"/>
    <w:rsid w:val="0062689E"/>
    <w:rsid w:val="006273D5"/>
    <w:rsid w:val="006461E1"/>
    <w:rsid w:val="0065203E"/>
    <w:rsid w:val="00683153"/>
    <w:rsid w:val="006F7857"/>
    <w:rsid w:val="006F7E37"/>
    <w:rsid w:val="00710400"/>
    <w:rsid w:val="00724951"/>
    <w:rsid w:val="00737DD6"/>
    <w:rsid w:val="00756BEB"/>
    <w:rsid w:val="007648D8"/>
    <w:rsid w:val="00767E7A"/>
    <w:rsid w:val="00770151"/>
    <w:rsid w:val="00776F7C"/>
    <w:rsid w:val="00787AFC"/>
    <w:rsid w:val="00791C38"/>
    <w:rsid w:val="007B2FEE"/>
    <w:rsid w:val="007D3062"/>
    <w:rsid w:val="007D43E9"/>
    <w:rsid w:val="007E26AB"/>
    <w:rsid w:val="007E6FFB"/>
    <w:rsid w:val="00800AD4"/>
    <w:rsid w:val="008012C5"/>
    <w:rsid w:val="00804AB4"/>
    <w:rsid w:val="008130E8"/>
    <w:rsid w:val="008138F5"/>
    <w:rsid w:val="008177E8"/>
    <w:rsid w:val="00844440"/>
    <w:rsid w:val="00845452"/>
    <w:rsid w:val="0085420B"/>
    <w:rsid w:val="008607FF"/>
    <w:rsid w:val="00861307"/>
    <w:rsid w:val="00873BCF"/>
    <w:rsid w:val="008922FD"/>
    <w:rsid w:val="008A0D6E"/>
    <w:rsid w:val="008A2CF5"/>
    <w:rsid w:val="008A36EF"/>
    <w:rsid w:val="008D189F"/>
    <w:rsid w:val="00900E6B"/>
    <w:rsid w:val="009255D0"/>
    <w:rsid w:val="00927118"/>
    <w:rsid w:val="00943E29"/>
    <w:rsid w:val="00961651"/>
    <w:rsid w:val="00985998"/>
    <w:rsid w:val="00997E88"/>
    <w:rsid w:val="009E17C1"/>
    <w:rsid w:val="009E1BCA"/>
    <w:rsid w:val="009E337A"/>
    <w:rsid w:val="009F1E68"/>
    <w:rsid w:val="00A10BA0"/>
    <w:rsid w:val="00A16C3E"/>
    <w:rsid w:val="00A16EE8"/>
    <w:rsid w:val="00A17CC3"/>
    <w:rsid w:val="00A369B4"/>
    <w:rsid w:val="00A43D14"/>
    <w:rsid w:val="00A52CBC"/>
    <w:rsid w:val="00A748B3"/>
    <w:rsid w:val="00A83455"/>
    <w:rsid w:val="00A91189"/>
    <w:rsid w:val="00A91632"/>
    <w:rsid w:val="00AA3C60"/>
    <w:rsid w:val="00AA5FA1"/>
    <w:rsid w:val="00AD137A"/>
    <w:rsid w:val="00AD514C"/>
    <w:rsid w:val="00AD5BE5"/>
    <w:rsid w:val="00AF4211"/>
    <w:rsid w:val="00B22298"/>
    <w:rsid w:val="00B44A30"/>
    <w:rsid w:val="00B45EB0"/>
    <w:rsid w:val="00B46C0E"/>
    <w:rsid w:val="00B61003"/>
    <w:rsid w:val="00BA086E"/>
    <w:rsid w:val="00BA16EE"/>
    <w:rsid w:val="00BA1BCF"/>
    <w:rsid w:val="00BA4DDF"/>
    <w:rsid w:val="00BA5C6A"/>
    <w:rsid w:val="00BF339C"/>
    <w:rsid w:val="00BF52CC"/>
    <w:rsid w:val="00C46474"/>
    <w:rsid w:val="00C52C41"/>
    <w:rsid w:val="00C653AB"/>
    <w:rsid w:val="00C67B17"/>
    <w:rsid w:val="00C81826"/>
    <w:rsid w:val="00CB223B"/>
    <w:rsid w:val="00CB5D90"/>
    <w:rsid w:val="00CF2246"/>
    <w:rsid w:val="00D02BB5"/>
    <w:rsid w:val="00D23F17"/>
    <w:rsid w:val="00D242DA"/>
    <w:rsid w:val="00D36A52"/>
    <w:rsid w:val="00D4378C"/>
    <w:rsid w:val="00D437EF"/>
    <w:rsid w:val="00D739F5"/>
    <w:rsid w:val="00D75071"/>
    <w:rsid w:val="00D8312C"/>
    <w:rsid w:val="00D83FD2"/>
    <w:rsid w:val="00D86853"/>
    <w:rsid w:val="00D9288A"/>
    <w:rsid w:val="00DC05B1"/>
    <w:rsid w:val="00DC05CF"/>
    <w:rsid w:val="00DE3B36"/>
    <w:rsid w:val="00DF1ABB"/>
    <w:rsid w:val="00E04571"/>
    <w:rsid w:val="00E076CF"/>
    <w:rsid w:val="00E3463B"/>
    <w:rsid w:val="00E35868"/>
    <w:rsid w:val="00E56740"/>
    <w:rsid w:val="00E634A0"/>
    <w:rsid w:val="00E871B0"/>
    <w:rsid w:val="00EA213A"/>
    <w:rsid w:val="00EB1A86"/>
    <w:rsid w:val="00EB7A0E"/>
    <w:rsid w:val="00ED780C"/>
    <w:rsid w:val="00F06DE1"/>
    <w:rsid w:val="00F139C9"/>
    <w:rsid w:val="00F14055"/>
    <w:rsid w:val="00F14251"/>
    <w:rsid w:val="00F21228"/>
    <w:rsid w:val="00F555EE"/>
    <w:rsid w:val="00F576EC"/>
    <w:rsid w:val="00F61726"/>
    <w:rsid w:val="00F73A89"/>
    <w:rsid w:val="00F945BC"/>
    <w:rsid w:val="00FA60C8"/>
    <w:rsid w:val="00FB3EE0"/>
    <w:rsid w:val="00FB5E25"/>
    <w:rsid w:val="00FC1843"/>
    <w:rsid w:val="00FF1598"/>
    <w:rsid w:val="00FF54CF"/>
    <w:rsid w:val="00FF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B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7B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7B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7B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7B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67B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7B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7B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7B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7B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1464</izvorni_sadrzaj>
    <derivirana_varijabla naziv="DomainObject.Predmet.Broj_1">1464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St-1464/2015</izvorni_sadrzaj>
    <derivirana_varijabla naziv="DomainObject.Predmet.OznakaBroj_1">St-1464/2015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KROSNA, d.o.o. za trgovinu, građenje i proizvodnju</izvorni_sadrzaj>
    <derivirana_varijabla naziv="DomainObject.Predmet.ProtustrankaFormated_1">  KROSNA, d.o.o. za trgovinu, građenje i proizvodnju</derivirana_varijabla>
  </DomainObject.Predmet.ProtustrankaFormated>
  <DomainObject.Predmet.ProtustrankaFormatedOIB>
    <izvorni_sadrzaj>  KROSNA, d.o.o. za trgovinu, građenje i proizvodnju, OIB 25684786391</izvorni_sadrzaj>
    <derivirana_varijabla naziv="DomainObject.Predmet.ProtustrankaFormatedOIB_1">  KROSNA, d.o.o. za trgovinu, građenje i proizvodnju, OIB 25684786391</derivirana_varijabla>
  </DomainObject.Predmet.ProtustrankaFormatedOIB>
  <DomainObject.Predmet.ProtustrankaFormatedWithAdress>
    <izvorni_sadrzaj> KROSNA, d.o.o. za trgovinu, građenje i proizvodnju, Gundulićeva 6, 21000 Split</izvorni_sadrzaj>
    <derivirana_varijabla naziv="DomainObject.Predmet.ProtustrankaFormatedWithAdress_1"> KROSNA, d.o.o. za trgovinu, građenje i proizvodnju, Gundulićeva 6, 21000 Split</derivirana_varijabla>
  </DomainObject.Predmet.ProtustrankaFormatedWithAdress>
  <DomainObject.Predmet.ProtustrankaFormatedWithAdressOIB>
    <izvorni_sadrzaj> KROSNA, d.o.o. za trgovinu, građenje i proizvodnju, OIB 25684786391, Gundulićeva 6, 21000 Split</izvorni_sadrzaj>
    <derivirana_varijabla naziv="DomainObject.Predmet.ProtustrankaFormatedWithAdressOIB_1"> KROSNA, d.o.o. za trgovinu, građenje i proizvodnju, OIB 25684786391, Gundulićeva 6, 21000 Split</derivirana_varijabla>
  </DomainObject.Predmet.ProtustrankaFormatedWithAdressOIB>
  <DomainObject.Predmet.ProtustrankaWithAdress>
    <izvorni_sadrzaj>KROSNA, d.o.o. za trgovinu, građenje i proizvodnju Gundulićeva 6, 21000 Split</izvorni_sadrzaj>
    <derivirana_varijabla naziv="DomainObject.Predmet.ProtustrankaWithAdress_1">KROSNA, d.o.o. za trgovinu, građenje i proizvodnju Gundulićeva 6, 21000 Split</derivirana_varijabla>
  </DomainObject.Predmet.ProtustrankaWithAdress>
  <DomainObject.Predmet.ProtustrankaWithAdressOIB>
    <izvorni_sadrzaj>KROSNA, d.o.o. za trgovinu, građenje i proizvodnju, OIB 25684786391, Gundulićeva 6, 21000 Split</izvorni_sadrzaj>
    <derivirana_varijabla naziv="DomainObject.Predmet.ProtustrankaWithAdressOIB_1">KROSNA, d.o.o. za trgovinu, građenje i proizvodnju, OIB 25684786391, Gundulićeva 6, 21000 Split</derivirana_varijabla>
  </DomainObject.Predmet.ProtustrankaWithAdressOIB>
  <DomainObject.Predmet.ProtustrankaNazivFormated>
    <izvorni_sadrzaj>KROSNA, d.o.o. za trgovinu, građenje i proizvodnju</izvorni_sadrzaj>
    <derivirana_varijabla naziv="DomainObject.Predmet.ProtustrankaNazivFormated_1">KROSNA, d.o.o. za trgovinu, građenje i proizvodnju</derivirana_varijabla>
  </DomainObject.Predmet.ProtustrankaNazivFormated>
  <DomainObject.Predmet.ProtustrankaNazivFormatedOIB>
    <izvorni_sadrzaj>KROSNA, d.o.o. za trgovinu, građenje i proizvodnju, OIB 25684786391</izvorni_sadrzaj>
    <derivirana_varijabla naziv="DomainObject.Predmet.ProtustrankaNazivFormatedOIB_1">KROSNA, d.o.o. za trgovinu, građenje i proizvodnju, OIB 25684786391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5770755.08</izvorni_sadrzaj>
    <derivirana_varijabla naziv="DomainObject.Predmet.TrenutnaVrijednost_1">5770755.08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KROSNA, d.o.o. za trgovinu, građenje i proizvodnju</item>
    </izvorni_sadrzaj>
    <derivirana_varijabla naziv="DomainObject.Predmet.ProtuStrankaListFormated_1">
      <item>KROSNA, d.o.o. za trgovinu, građenje i proizvodnju</item>
    </derivirana_varijabla>
  </DomainObject.Predmet.ProtuStrankaListFormated>
  <DomainObject.Predmet.ProtuStrankaListFormatedOIB>
    <izvorni_sadrzaj>
      <item>KROSNA, d.o.o. za trgovinu, građenje i proizvodnju, OIB 25684786391</item>
    </izvorni_sadrzaj>
    <derivirana_varijabla naziv="DomainObject.Predmet.ProtuStrankaListFormatedOIB_1">
      <item>KROSNA, d.o.o. za trgovinu, građenje i proizvodnju, OIB 25684786391</item>
    </derivirana_varijabla>
  </DomainObject.Predmet.ProtuStrankaListFormatedOIB>
  <DomainObject.Predmet.ProtuStrankaListFormatedWithAdress>
    <izvorni_sadrzaj>
      <item>KROSNA, d.o.o. za trgovinu, građenje i proizvodnju, Gundulićeva 6, 21000 Split</item>
    </izvorni_sadrzaj>
    <derivirana_varijabla naziv="DomainObject.Predmet.ProtuStrankaListFormatedWithAdress_1">
      <item>KROSNA, d.o.o. za trgovinu, građenje i proizvodnju, Gundulićeva 6, 21000 Split</item>
    </derivirana_varijabla>
  </DomainObject.Predmet.ProtuStrankaListFormatedWithAdress>
  <DomainObject.Predmet.ProtuStrankaListFormatedWithAdressOIB>
    <izvorni_sadrzaj>
      <item>KROSNA, d.o.o. za trgovinu, građenje i proizvodnju, OIB 25684786391, Gundulićeva 6, 21000 Split</item>
    </izvorni_sadrzaj>
    <derivirana_varijabla naziv="DomainObject.Predmet.ProtuStrankaListFormatedWithAdressOIB_1">
      <item>KROSNA, d.o.o. za trgovinu, građenje i proizvodnju, OIB 25684786391, Gundulićeva 6, 21000 Split</item>
    </derivirana_varijabla>
  </DomainObject.Predmet.ProtuStrankaListFormatedWithAdressOIB>
  <DomainObject.Predmet.ProtuStrankaListNazivFormated>
    <izvorni_sadrzaj>
      <item>KROSNA, d.o.o. za trgovinu, građenje i proizvodnju</item>
    </izvorni_sadrzaj>
    <derivirana_varijabla naziv="DomainObject.Predmet.ProtuStrankaListNazivFormated_1">
      <item>KROSNA, d.o.o. za trgovinu, građenje i proizvodnju</item>
    </derivirana_varijabla>
  </DomainObject.Predmet.ProtuStrankaListNazivFormated>
  <DomainObject.Predmet.ProtuStrankaListNazivFormatedOIB>
    <izvorni_sadrzaj>
      <item>KROSNA, d.o.o. za trgovinu, građenje i proizvodnju, OIB 25684786391</item>
    </izvorni_sadrzaj>
    <derivirana_varijabla naziv="DomainObject.Predmet.ProtuStrankaListNazivFormatedOIB_1">
      <item>KROSNA, d.o.o. za trgovinu, građenje i proizvodnju, OIB 25684786391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KROSNA, d.o.o. za trgovinu, građenje i proizvodnju</izvorni_sadrzaj>
    <derivirana_varijabla naziv="DomainObject.Predmet.ProtustrankaIDrugi_1">KROSNA, d.o.o. za trgovinu, građenje i proizvodnju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KROSNA, d.o.o. za trgovinu, građenje i proizvodnju, OIB 25684786391, Gundulićeva 6, 21000 Split</izvorni_sadrzaj>
    <derivirana_varijabla naziv="DomainObject.Predmet.ProtustrankaIDrugiAdressOIB_1">KROSNA, d.o.o. za trgovinu, građenje i proizvodnju, OIB 25684786391, Gundulićeva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KROSNA, d.o.o. za trgovinu, građenje i proizvodnju</item>
      <item>FINANCIJSKA AGENCIJA, RC SPLIT</item>
    </izvorni_sadrzaj>
    <derivirana_varijabla naziv="DomainObject.Predmet.SudioniciListNaziv_1">
      <item>KROSNA, d.o.o. za trgovinu, građenje i proizvodnju</item>
      <item>FINANCIJSKA AGENCIJA, RC SPLIT</item>
    </derivirana_varijabla>
  </DomainObject.Predmet.SudioniciListNaziv>
  <DomainObject.Predmet.SudioniciListAdressOIB>
    <izvorni_sadrzaj>
      <item>KROSNA, d.o.o. za trgovinu, građenje i proizvodnju, OIB 25684786391, Gundulićeva 6,21000 Split</item>
      <item>FINANCIJSKA AGENCIJA, RC SPLIT, OIB 85821130368, Mažuranićevo šetalište 24 b,21000 Split</item>
    </izvorni_sadrzaj>
    <derivirana_varijabla naziv="DomainObject.Predmet.SudioniciListAdressOIB_1">
      <item>KROSNA, d.o.o. za trgovinu, građenje i proizvodnju, OIB 25684786391, Gundulićeva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25684786391</item>
      <item>, OIB 85821130368</item>
    </izvorni_sadrzaj>
    <derivirana_varijabla naziv="DomainObject.Predmet.SudioniciListNazivOIB_1">
      <item>, OIB 25684786391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1755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2016-04-06T07:50:00Z</dcterms:created>
  <dc:creator>Lari Glavaš</dc:creator>
  <cp:lastModifiedBy>Lari Glavaš</cp:lastModifiedBy>
  <cp:lastPrinted>2015-12-18T09:05:00Z</cp:lastPrinted>
  <dcterms:modified xmlns:xsi="http://www.w3.org/2001/XMLSchema-instance" xsi:type="dcterms:W3CDTF">2016-04-06T07:50:00Z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