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24683" w14:paraId="5a24683" w:rsidRDefault="00732EEF" w:rsidP="00732EEF" w:rsidR="00732EE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</w:p>
    <w:p w:rsidRDefault="00726EB6" w:rsidP="00732EEF" w:rsidR="00271902">
      <w:pPr>
        <w:ind w:firstLine="708" w:left="708"/>
        <w:rPr>
          <w:color w:val="000000"/>
          <w:sz w:val="22"/>
          <w:szCs w:val="22"/>
        </w:rPr>
      </w:pPr>
      <w:r w:rsidRPr="00DF7A86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2EEF" w:rsidP="00732EEF" w:rsidR="00732EEF" w:rsidRPr="004F119E">
      <w:pPr>
        <w:rPr>
          <w:b/>
          <w:sz w:val="22"/>
          <w:szCs w:val="22"/>
        </w:rPr>
      </w:pPr>
      <w:r w:rsidRPr="00FB6E2E">
        <w:rPr>
          <w:color w:val="000000"/>
          <w:sz w:val="20"/>
        </w:rPr>
        <w:t xml:space="preserve">        </w:t>
      </w:r>
      <w:r w:rsidR="00726EB6">
        <w:rPr>
          <w:color w:val="000000"/>
          <w:sz w:val="20"/>
        </w:rPr>
        <w:t xml:space="preserve">     </w:t>
      </w:r>
      <w:r w:rsidRPr="004F119E">
        <w:rPr>
          <w:b/>
          <w:sz w:val="22"/>
          <w:szCs w:val="22"/>
        </w:rPr>
        <w:t>REPUBLIKA HRVATSKA</w:t>
      </w:r>
    </w:p>
    <w:p w:rsidRDefault="00732EEF" w:rsidP="00732EEF" w:rsidR="00732EEF" w:rsidRPr="004F119E">
      <w:pPr>
        <w:rPr>
          <w:b/>
          <w:sz w:val="22"/>
          <w:szCs w:val="22"/>
        </w:rPr>
      </w:pPr>
      <w:r w:rsidRPr="004F119E">
        <w:rPr>
          <w:b/>
          <w:sz w:val="22"/>
          <w:szCs w:val="22"/>
        </w:rPr>
        <w:t xml:space="preserve">     TRGOVAČKI SUD U DUBROVNIK</w:t>
      </w:r>
      <w:r w:rsidR="00726EB6">
        <w:rPr>
          <w:b/>
          <w:sz w:val="22"/>
          <w:szCs w:val="22"/>
        </w:rPr>
        <w:t>U</w:t>
      </w:r>
    </w:p>
    <w:p w:rsidRDefault="00732EEF" w:rsidP="00C83782" w:rsidR="0071205D" w:rsidRPr="004F119E">
      <w:pPr>
        <w:rPr>
          <w:b/>
          <w:sz w:val="22"/>
          <w:szCs w:val="22"/>
        </w:rPr>
      </w:pPr>
      <w:r w:rsidRPr="004F119E">
        <w:rPr>
          <w:sz w:val="22"/>
          <w:szCs w:val="22"/>
        </w:rPr>
        <w:t xml:space="preserve">     </w:t>
      </w:r>
      <w:r w:rsidR="00726EB6">
        <w:rPr>
          <w:sz w:val="22"/>
          <w:szCs w:val="22"/>
        </w:rPr>
        <w:t xml:space="preserve">   </w:t>
      </w:r>
      <w:r w:rsidRPr="004F119E">
        <w:rPr>
          <w:b/>
          <w:sz w:val="22"/>
          <w:szCs w:val="22"/>
        </w:rPr>
        <w:t>Dr. A. Starčevića 23, Dubrovnik</w:t>
      </w:r>
    </w:p>
    <w:p w:rsidRDefault="00726EB6" w:rsidR="00726EB6">
      <w:pPr>
        <w:pStyle w:val="Naslov1"/>
        <w:rPr>
          <w:sz w:val="22"/>
          <w:szCs w:val="22"/>
        </w:rPr>
      </w:pPr>
    </w:p>
    <w:p w:rsidRDefault="00726EB6" w:rsidR="00726EB6">
      <w:pPr>
        <w:pStyle w:val="Naslov1"/>
        <w:rPr>
          <w:sz w:val="22"/>
          <w:szCs w:val="22"/>
        </w:rPr>
      </w:pPr>
    </w:p>
    <w:p w:rsidRDefault="0071205D" w:rsidR="002E30E4" w:rsidRPr="008E1764">
      <w:pPr>
        <w:pStyle w:val="Naslov1"/>
        <w:rPr>
          <w:sz w:val="22"/>
          <w:szCs w:val="22"/>
        </w:rPr>
      </w:pPr>
      <w:r w:rsidRPr="008E1764">
        <w:rPr>
          <w:sz w:val="22"/>
          <w:szCs w:val="22"/>
        </w:rPr>
        <w:t xml:space="preserve">Posl.br. </w:t>
      </w:r>
      <w:r w:rsidR="00AE094B" w:rsidRPr="008E1764">
        <w:rPr>
          <w:sz w:val="22"/>
          <w:szCs w:val="22"/>
        </w:rPr>
        <w:t>6</w:t>
      </w:r>
      <w:r w:rsidRPr="008E1764">
        <w:rPr>
          <w:sz w:val="22"/>
          <w:szCs w:val="22"/>
        </w:rPr>
        <w:t>-St.</w:t>
      </w:r>
      <w:r w:rsidR="009546CB">
        <w:rPr>
          <w:sz w:val="22"/>
          <w:szCs w:val="22"/>
        </w:rPr>
        <w:t>70</w:t>
      </w:r>
      <w:r w:rsidR="00021B90" w:rsidRPr="008E1764">
        <w:rPr>
          <w:sz w:val="22"/>
          <w:szCs w:val="22"/>
        </w:rPr>
        <w:t>/</w:t>
      </w:r>
      <w:r w:rsidR="00667E29" w:rsidRPr="008E1764">
        <w:rPr>
          <w:sz w:val="22"/>
          <w:szCs w:val="22"/>
        </w:rPr>
        <w:t>201</w:t>
      </w:r>
      <w:r w:rsidR="00726EB6">
        <w:rPr>
          <w:sz w:val="22"/>
          <w:szCs w:val="22"/>
        </w:rPr>
        <w:t>9</w:t>
      </w:r>
      <w:r w:rsidR="0063391C" w:rsidRPr="008E1764">
        <w:rPr>
          <w:sz w:val="22"/>
          <w:szCs w:val="22"/>
        </w:rPr>
        <w:t>-</w:t>
      </w:r>
      <w:r w:rsidR="009546CB">
        <w:rPr>
          <w:sz w:val="22"/>
          <w:szCs w:val="22"/>
        </w:rPr>
        <w:t>108</w:t>
      </w:r>
    </w:p>
    <w:p w:rsidRDefault="00C83782" w:rsidP="00C83782" w:rsidR="00C83782" w:rsidRPr="008E1764">
      <w:pPr>
        <w:jc w:val="center"/>
        <w:rPr>
          <w:b/>
          <w:sz w:val="22"/>
          <w:szCs w:val="22"/>
        </w:rPr>
      </w:pPr>
    </w:p>
    <w:p w:rsidRDefault="00C83782" w:rsidP="00C83782" w:rsidR="00426C99" w:rsidRPr="008E1764">
      <w:pPr>
        <w:jc w:val="center"/>
        <w:rPr>
          <w:b/>
          <w:sz w:val="22"/>
          <w:szCs w:val="22"/>
        </w:rPr>
      </w:pPr>
      <w:r w:rsidRPr="008E1764">
        <w:rPr>
          <w:b/>
          <w:sz w:val="22"/>
          <w:szCs w:val="22"/>
        </w:rPr>
        <w:t>R E P U B L I K A   H R V A T S K A</w:t>
      </w:r>
    </w:p>
    <w:p w:rsidRDefault="00C83782" w:rsidP="00C83782" w:rsidR="00C83782" w:rsidRPr="008E1764">
      <w:pPr>
        <w:jc w:val="center"/>
        <w:rPr>
          <w:b/>
          <w:sz w:val="22"/>
          <w:szCs w:val="22"/>
        </w:rPr>
      </w:pPr>
    </w:p>
    <w:p w:rsidRDefault="007C298D" w:rsidR="0071205D" w:rsidRPr="008E1764">
      <w:pPr>
        <w:pStyle w:val="Naslov2"/>
        <w:rPr>
          <w:sz w:val="22"/>
          <w:szCs w:val="22"/>
        </w:rPr>
      </w:pPr>
      <w:r w:rsidRPr="008E1764">
        <w:rPr>
          <w:sz w:val="22"/>
          <w:szCs w:val="22"/>
        </w:rPr>
        <w:t>R J E Š E N J E</w:t>
      </w:r>
    </w:p>
    <w:p w:rsidRDefault="00C83782" w:rsidP="00C83782" w:rsidR="00C83782" w:rsidRPr="008E1764">
      <w:pPr>
        <w:rPr>
          <w:sz w:val="22"/>
          <w:szCs w:val="22"/>
        </w:rPr>
      </w:pPr>
    </w:p>
    <w:p w:rsidRDefault="00B22BBD" w:rsidP="00B22BBD" w:rsidR="00B22BBD" w:rsidRPr="008E1764">
      <w:pPr>
        <w:ind w:firstLine="720"/>
        <w:jc w:val="both"/>
        <w:rPr>
          <w:sz w:val="22"/>
          <w:szCs w:val="22"/>
        </w:rPr>
      </w:pPr>
      <w:r w:rsidRPr="008E1764">
        <w:rPr>
          <w:sz w:val="22"/>
          <w:szCs w:val="22"/>
        </w:rPr>
        <w:t xml:space="preserve">Trgovački sud u Dubrovniku, po stečajnom sucu tog suda Srđanu Gavraniću, kao sucu pojedincu, </w:t>
      </w:r>
      <w:r w:rsidR="00B31F2A" w:rsidRPr="008E1764">
        <w:rPr>
          <w:sz w:val="22"/>
          <w:szCs w:val="22"/>
        </w:rPr>
        <w:t>u stečajno</w:t>
      </w:r>
      <w:r w:rsidR="001525B5" w:rsidRPr="008E1764">
        <w:rPr>
          <w:sz w:val="22"/>
          <w:szCs w:val="22"/>
        </w:rPr>
        <w:t>m</w:t>
      </w:r>
      <w:r w:rsidR="00B31F2A" w:rsidRPr="008E1764">
        <w:rPr>
          <w:sz w:val="22"/>
          <w:szCs w:val="22"/>
        </w:rPr>
        <w:t xml:space="preserve"> postupk</w:t>
      </w:r>
      <w:r w:rsidR="001525B5" w:rsidRPr="008E1764">
        <w:rPr>
          <w:sz w:val="22"/>
          <w:szCs w:val="22"/>
        </w:rPr>
        <w:t>u</w:t>
      </w:r>
      <w:r w:rsidR="00CA6A50" w:rsidRPr="008E1764">
        <w:rPr>
          <w:sz w:val="22"/>
          <w:szCs w:val="22"/>
        </w:rPr>
        <w:t xml:space="preserve"> </w:t>
      </w:r>
      <w:r w:rsidR="00B31F2A" w:rsidRPr="008E1764">
        <w:rPr>
          <w:sz w:val="22"/>
          <w:szCs w:val="22"/>
        </w:rPr>
        <w:t>nad dužnik</w:t>
      </w:r>
      <w:r w:rsidR="00406947" w:rsidRPr="008E1764">
        <w:rPr>
          <w:sz w:val="22"/>
          <w:szCs w:val="22"/>
        </w:rPr>
        <w:t>om</w:t>
      </w:r>
      <w:r w:rsidR="00B31F2A" w:rsidRPr="008E1764">
        <w:rPr>
          <w:sz w:val="22"/>
          <w:szCs w:val="22"/>
        </w:rPr>
        <w:t xml:space="preserve"> </w:t>
      </w:r>
      <w:r w:rsidR="009546CB" w:rsidRPr="009546CB">
        <w:rPr>
          <w:bCs/>
          <w:sz w:val="22"/>
          <w:szCs w:val="22"/>
        </w:rPr>
        <w:t xml:space="preserve">ŠAKO PET PLUS d.o.o. </w:t>
      </w:r>
      <w:r w:rsidR="009546CB" w:rsidRPr="009546CB">
        <w:rPr>
          <w:bCs/>
          <w:sz w:val="22"/>
          <w:szCs w:val="22"/>
          <w:lang w:val="en-AU"/>
        </w:rPr>
        <w:t xml:space="preserve">"u stečaju", </w:t>
      </w:r>
      <w:r w:rsidR="009546CB" w:rsidRPr="009546CB">
        <w:rPr>
          <w:bCs/>
          <w:sz w:val="22"/>
          <w:szCs w:val="22"/>
        </w:rPr>
        <w:t>Neorić, Neorić 82/a, OIB: 42897649697, MBS: 060208119,</w:t>
      </w:r>
      <w:r w:rsidR="009546CB" w:rsidRPr="009546CB">
        <w:rPr>
          <w:bCs/>
          <w:sz w:val="22"/>
          <w:szCs w:val="22"/>
          <w:lang w:val="en-AU"/>
        </w:rPr>
        <w:t xml:space="preserve"> zastupano po stečajnom upravitelju Anti Mrkonjiću iz Imotskog</w:t>
      </w:r>
      <w:r w:rsidR="009546CB">
        <w:rPr>
          <w:sz w:val="22"/>
          <w:szCs w:val="22"/>
        </w:rPr>
        <w:t xml:space="preserve">, izvan ročišta, </w:t>
      </w:r>
      <w:r w:rsidR="006619ED" w:rsidRPr="00BA09E0">
        <w:rPr>
          <w:sz w:val="22"/>
          <w:szCs w:val="22"/>
        </w:rPr>
        <w:t xml:space="preserve">dana </w:t>
      </w:r>
      <w:r w:rsidR="00661BEA">
        <w:rPr>
          <w:sz w:val="22"/>
          <w:szCs w:val="22"/>
        </w:rPr>
        <w:t>14</w:t>
      </w:r>
      <w:r w:rsidR="0063391C" w:rsidRPr="00BA09E0">
        <w:rPr>
          <w:sz w:val="22"/>
          <w:szCs w:val="22"/>
        </w:rPr>
        <w:t xml:space="preserve">. </w:t>
      </w:r>
      <w:r w:rsidR="00F44A9D">
        <w:rPr>
          <w:sz w:val="22"/>
          <w:szCs w:val="22"/>
        </w:rPr>
        <w:t>siječnja</w:t>
      </w:r>
      <w:r w:rsidRPr="00BA09E0">
        <w:rPr>
          <w:sz w:val="22"/>
          <w:szCs w:val="22"/>
        </w:rPr>
        <w:t xml:space="preserve"> 201</w:t>
      </w:r>
      <w:r w:rsidR="00F44A9D">
        <w:rPr>
          <w:sz w:val="22"/>
          <w:szCs w:val="22"/>
        </w:rPr>
        <w:t>9</w:t>
      </w:r>
      <w:r w:rsidRPr="00BA09E0">
        <w:rPr>
          <w:sz w:val="22"/>
          <w:szCs w:val="22"/>
        </w:rPr>
        <w:t>. godine</w:t>
      </w:r>
    </w:p>
    <w:p w:rsidRDefault="00B22BBD" w:rsidP="00B22BBD" w:rsidR="00B22BBD" w:rsidRPr="008E1764">
      <w:pPr>
        <w:jc w:val="both"/>
        <w:rPr>
          <w:sz w:val="22"/>
          <w:szCs w:val="22"/>
        </w:rPr>
      </w:pPr>
    </w:p>
    <w:p w:rsidRDefault="001720E5" w:rsidP="001720E5" w:rsidR="001720E5" w:rsidRPr="008E1764">
      <w:pPr>
        <w:jc w:val="center"/>
        <w:rPr>
          <w:b/>
          <w:sz w:val="22"/>
          <w:szCs w:val="22"/>
        </w:rPr>
      </w:pPr>
    </w:p>
    <w:p w:rsidRDefault="001720E5" w:rsidP="001720E5" w:rsidR="001720E5" w:rsidRPr="008E1764">
      <w:pPr>
        <w:jc w:val="center"/>
        <w:rPr>
          <w:b/>
          <w:sz w:val="22"/>
          <w:szCs w:val="22"/>
        </w:rPr>
      </w:pPr>
      <w:r w:rsidRPr="008E1764">
        <w:rPr>
          <w:b/>
          <w:sz w:val="22"/>
          <w:szCs w:val="22"/>
        </w:rPr>
        <w:t>r i j e š i o    j e</w:t>
      </w:r>
    </w:p>
    <w:p w:rsidRDefault="001720E5" w:rsidP="001720E5" w:rsidR="001720E5" w:rsidRPr="008E1764">
      <w:pPr>
        <w:jc w:val="center"/>
        <w:rPr>
          <w:b/>
          <w:sz w:val="22"/>
          <w:szCs w:val="22"/>
        </w:rPr>
      </w:pPr>
    </w:p>
    <w:p w:rsidRDefault="00FE32B8" w:rsidP="007448BC" w:rsidR="00213D82" w:rsidRPr="00213D82">
      <w:pPr>
        <w:ind w:hanging="705" w:left="705"/>
        <w:jc w:val="both"/>
        <w:rPr>
          <w:sz w:val="22"/>
          <w:szCs w:val="22"/>
        </w:rPr>
      </w:pPr>
      <w:r w:rsidRPr="008E1764">
        <w:rPr>
          <w:b/>
          <w:sz w:val="22"/>
          <w:szCs w:val="22"/>
        </w:rPr>
        <w:t>I.</w:t>
      </w:r>
      <w:r w:rsidRPr="008E1764">
        <w:rPr>
          <w:b/>
          <w:sz w:val="22"/>
          <w:szCs w:val="22"/>
        </w:rPr>
        <w:tab/>
      </w:r>
      <w:r w:rsidR="00213D82" w:rsidRPr="00213D82">
        <w:rPr>
          <w:sz w:val="22"/>
          <w:szCs w:val="22"/>
        </w:rPr>
        <w:t>Ispravlja se rješenje ovog suda posl.br. St.</w:t>
      </w:r>
      <w:r w:rsidR="00213D82">
        <w:rPr>
          <w:b/>
          <w:sz w:val="22"/>
          <w:szCs w:val="22"/>
        </w:rPr>
        <w:t xml:space="preserve"> </w:t>
      </w:r>
      <w:r w:rsidR="000905D5" w:rsidRPr="000905D5">
        <w:rPr>
          <w:sz w:val="22"/>
          <w:szCs w:val="22"/>
        </w:rPr>
        <w:t>916/2016-100</w:t>
      </w:r>
      <w:r w:rsidR="000905D5">
        <w:rPr>
          <w:b/>
          <w:sz w:val="22"/>
          <w:szCs w:val="22"/>
        </w:rPr>
        <w:t xml:space="preserve"> </w:t>
      </w:r>
      <w:r w:rsidR="000905D5" w:rsidRPr="007448BC">
        <w:rPr>
          <w:sz w:val="22"/>
          <w:szCs w:val="22"/>
        </w:rPr>
        <w:t>od 3. listopada 2018. godine</w:t>
      </w:r>
      <w:r w:rsidR="007448BC">
        <w:rPr>
          <w:sz w:val="22"/>
          <w:szCs w:val="22"/>
        </w:rPr>
        <w:t xml:space="preserve"> i d</w:t>
      </w:r>
      <w:r w:rsidR="00213D82" w:rsidRPr="00213D82">
        <w:rPr>
          <w:sz w:val="22"/>
          <w:szCs w:val="22"/>
        </w:rPr>
        <w:t xml:space="preserve">aje se suglasnost stečajnom upravitelju na završnu diobu prema završnom diobnom popisu dostavljenom u spis 6. rujna 2018. godine </w:t>
      </w:r>
      <w:r w:rsidR="007448BC">
        <w:rPr>
          <w:sz w:val="22"/>
          <w:szCs w:val="22"/>
        </w:rPr>
        <w:t xml:space="preserve">s ispravkom </w:t>
      </w:r>
      <w:r w:rsidR="00D46A32">
        <w:rPr>
          <w:sz w:val="22"/>
          <w:szCs w:val="22"/>
        </w:rPr>
        <w:t xml:space="preserve">dostavljenim preko pošte preporučeno 2. siječnja 2019. godine </w:t>
      </w:r>
      <w:r w:rsidR="00213D82" w:rsidRPr="00213D82">
        <w:rPr>
          <w:sz w:val="22"/>
          <w:szCs w:val="22"/>
        </w:rPr>
        <w:t>u iznosu 11</w:t>
      </w:r>
      <w:r w:rsidR="00D46A32">
        <w:rPr>
          <w:sz w:val="22"/>
          <w:szCs w:val="22"/>
        </w:rPr>
        <w:t>6</w:t>
      </w:r>
      <w:r w:rsidR="00213D82" w:rsidRPr="00213D82">
        <w:rPr>
          <w:sz w:val="22"/>
          <w:szCs w:val="22"/>
        </w:rPr>
        <w:t>.</w:t>
      </w:r>
      <w:r w:rsidR="00D46A32">
        <w:rPr>
          <w:sz w:val="22"/>
          <w:szCs w:val="22"/>
        </w:rPr>
        <w:t>078</w:t>
      </w:r>
      <w:r w:rsidR="00213D82" w:rsidRPr="00213D82">
        <w:rPr>
          <w:sz w:val="22"/>
          <w:szCs w:val="22"/>
        </w:rPr>
        <w:t>,</w:t>
      </w:r>
      <w:r w:rsidR="00D46A32">
        <w:rPr>
          <w:sz w:val="22"/>
          <w:szCs w:val="22"/>
        </w:rPr>
        <w:t>19</w:t>
      </w:r>
      <w:r w:rsidR="00213D82" w:rsidRPr="00213D82">
        <w:rPr>
          <w:sz w:val="22"/>
          <w:szCs w:val="22"/>
        </w:rPr>
        <w:t xml:space="preserve"> kuna za priznatu tražbinu vjerovnika I. (prvog) višeg isplatnog reda u visini i to:</w:t>
      </w:r>
    </w:p>
    <w:p w:rsidRDefault="00213D82" w:rsidP="0049581F" w:rsidR="00213D82" w:rsidRPr="00213D82">
      <w:pPr>
        <w:ind w:left="705"/>
        <w:jc w:val="both"/>
        <w:rPr>
          <w:sz w:val="22"/>
          <w:szCs w:val="22"/>
        </w:rPr>
      </w:pPr>
      <w:r w:rsidRPr="00213D82">
        <w:rPr>
          <w:sz w:val="22"/>
          <w:szCs w:val="22"/>
        </w:rPr>
        <w:t>1. REPUBLIKA HRVATSKA MINISTARSTVO FINANCIJA, OIB: 18683136487, u iznosu 11</w:t>
      </w:r>
      <w:r w:rsidR="0049581F">
        <w:rPr>
          <w:sz w:val="22"/>
          <w:szCs w:val="22"/>
        </w:rPr>
        <w:t>6</w:t>
      </w:r>
      <w:r w:rsidRPr="00213D82">
        <w:rPr>
          <w:sz w:val="22"/>
          <w:szCs w:val="22"/>
        </w:rPr>
        <w:t>.</w:t>
      </w:r>
      <w:r w:rsidR="0049581F">
        <w:rPr>
          <w:sz w:val="22"/>
          <w:szCs w:val="22"/>
        </w:rPr>
        <w:t>078,19</w:t>
      </w:r>
      <w:r w:rsidRPr="00213D82">
        <w:rPr>
          <w:sz w:val="22"/>
          <w:szCs w:val="22"/>
        </w:rPr>
        <w:t xml:space="preserve"> kuna. </w:t>
      </w:r>
    </w:p>
    <w:p w:rsidRDefault="00213D82" w:rsidP="00213D82" w:rsidR="00213D82" w:rsidRPr="00213D82">
      <w:pPr>
        <w:jc w:val="both"/>
        <w:rPr>
          <w:sz w:val="16"/>
          <w:szCs w:val="16"/>
        </w:rPr>
      </w:pPr>
    </w:p>
    <w:p w:rsidRDefault="00213D82" w:rsidP="00213D82" w:rsidR="00213D82" w:rsidRPr="00213D82">
      <w:pPr>
        <w:ind w:hanging="705" w:left="705"/>
        <w:jc w:val="both"/>
        <w:rPr>
          <w:b/>
          <w:sz w:val="22"/>
          <w:szCs w:val="22"/>
        </w:rPr>
      </w:pPr>
      <w:r w:rsidRPr="00213D82">
        <w:rPr>
          <w:b/>
          <w:sz w:val="22"/>
          <w:szCs w:val="22"/>
        </w:rPr>
        <w:t>II.</w:t>
      </w:r>
      <w:r w:rsidRPr="00213D82">
        <w:rPr>
          <w:b/>
          <w:sz w:val="22"/>
          <w:szCs w:val="22"/>
        </w:rPr>
        <w:tab/>
      </w:r>
      <w:r w:rsidRPr="00213D82">
        <w:rPr>
          <w:sz w:val="22"/>
          <w:szCs w:val="22"/>
        </w:rPr>
        <w:t>Završnoj diobi se može pristupiti nakon pravomoćnosti ovog rješenja.</w:t>
      </w:r>
    </w:p>
    <w:p w:rsidRDefault="00213D82" w:rsidP="00213D82" w:rsidR="00213D82" w:rsidRPr="00213D82">
      <w:pPr>
        <w:ind w:hanging="705" w:left="705"/>
        <w:jc w:val="both"/>
        <w:rPr>
          <w:b/>
          <w:sz w:val="22"/>
          <w:szCs w:val="22"/>
        </w:rPr>
      </w:pPr>
    </w:p>
    <w:p w:rsidRDefault="00213D82" w:rsidP="00213D82" w:rsidR="00213D82">
      <w:pPr>
        <w:ind w:hanging="705" w:left="705"/>
        <w:jc w:val="both"/>
        <w:rPr>
          <w:b/>
          <w:sz w:val="22"/>
          <w:szCs w:val="22"/>
        </w:rPr>
      </w:pPr>
      <w:r w:rsidRPr="00213D82">
        <w:rPr>
          <w:b/>
          <w:sz w:val="22"/>
          <w:szCs w:val="22"/>
        </w:rPr>
        <w:t>III.</w:t>
      </w:r>
      <w:r w:rsidRPr="00213D82">
        <w:rPr>
          <w:b/>
          <w:sz w:val="22"/>
          <w:szCs w:val="22"/>
        </w:rPr>
        <w:tab/>
      </w:r>
      <w:r w:rsidR="0049581F" w:rsidRPr="00B60681">
        <w:rPr>
          <w:sz w:val="22"/>
          <w:szCs w:val="22"/>
        </w:rPr>
        <w:t>Rješenjem ovog suda posl.br. St. 916/2016-100 od 3. listopada 2018.</w:t>
      </w:r>
      <w:r w:rsidR="00B60681">
        <w:rPr>
          <w:sz w:val="22"/>
          <w:szCs w:val="22"/>
        </w:rPr>
        <w:t xml:space="preserve"> godine z</w:t>
      </w:r>
      <w:r w:rsidRPr="00213D82">
        <w:rPr>
          <w:sz w:val="22"/>
          <w:szCs w:val="22"/>
        </w:rPr>
        <w:t xml:space="preserve">avršno ročište </w:t>
      </w:r>
      <w:r w:rsidR="0049581F">
        <w:rPr>
          <w:sz w:val="22"/>
          <w:szCs w:val="22"/>
        </w:rPr>
        <w:t xml:space="preserve">određeno je </w:t>
      </w:r>
      <w:r w:rsidRPr="00213D82">
        <w:rPr>
          <w:sz w:val="22"/>
          <w:szCs w:val="22"/>
        </w:rPr>
        <w:t xml:space="preserve">za dan </w:t>
      </w:r>
      <w:r w:rsidRPr="00213D82">
        <w:rPr>
          <w:b/>
          <w:sz w:val="22"/>
          <w:szCs w:val="22"/>
        </w:rPr>
        <w:t>2</w:t>
      </w:r>
      <w:r w:rsidRPr="00213D82">
        <w:rPr>
          <w:b/>
          <w:bCs/>
          <w:sz w:val="22"/>
          <w:szCs w:val="22"/>
        </w:rPr>
        <w:t>8. siječnja 2018. godine u 9,00 sati</w:t>
      </w:r>
      <w:r w:rsidRPr="00213D82">
        <w:rPr>
          <w:sz w:val="22"/>
          <w:szCs w:val="22"/>
        </w:rPr>
        <w:t xml:space="preserve"> u prostorijama Trgovačkog suda u Splitu, na adresi Sukoišanska 6, Split sudnica 4 (soba br. 118), na kojem će se raspravljati o završnom računu stečajnog upravitelja, podnositi prigovori na završni diobni popis, te donijeti druge odluke od značaja za stečajnu masu</w:t>
      </w:r>
    </w:p>
    <w:p w:rsidRDefault="00FE32B8" w:rsidP="00FE32B8" w:rsidR="00FE32B8">
      <w:pPr>
        <w:jc w:val="both"/>
        <w:rPr>
          <w:sz w:val="22"/>
          <w:szCs w:val="22"/>
        </w:rPr>
      </w:pPr>
    </w:p>
    <w:p w:rsidRDefault="00B60681" w:rsidP="00FE32B8" w:rsidR="00B60681" w:rsidRPr="008E1764">
      <w:pPr>
        <w:jc w:val="both"/>
        <w:rPr>
          <w:sz w:val="22"/>
          <w:szCs w:val="22"/>
        </w:rPr>
      </w:pPr>
    </w:p>
    <w:p w:rsidRDefault="00FE32B8" w:rsidP="00FE32B8" w:rsidR="00FE32B8" w:rsidRPr="008E1764">
      <w:pPr>
        <w:jc w:val="center"/>
        <w:rPr>
          <w:b/>
          <w:sz w:val="22"/>
          <w:szCs w:val="22"/>
        </w:rPr>
      </w:pPr>
      <w:r w:rsidRPr="008E1764">
        <w:rPr>
          <w:b/>
          <w:sz w:val="22"/>
          <w:szCs w:val="22"/>
        </w:rPr>
        <w:t>Obrazloženje</w:t>
      </w:r>
    </w:p>
    <w:p w:rsidRDefault="00FE32B8" w:rsidP="00FE32B8" w:rsidR="00FE32B8" w:rsidRPr="008E1764">
      <w:pPr>
        <w:jc w:val="center"/>
        <w:rPr>
          <w:b/>
          <w:sz w:val="22"/>
          <w:szCs w:val="22"/>
        </w:rPr>
      </w:pPr>
    </w:p>
    <w:p w:rsidRDefault="00FE32B8" w:rsidP="00B60681" w:rsidR="00B60681" w:rsidRPr="00B60681">
      <w:pPr>
        <w:jc w:val="both"/>
        <w:rPr>
          <w:sz w:val="22"/>
          <w:szCs w:val="22"/>
        </w:rPr>
      </w:pPr>
      <w:r w:rsidRPr="008E1764">
        <w:rPr>
          <w:sz w:val="22"/>
          <w:szCs w:val="22"/>
        </w:rPr>
        <w:tab/>
      </w:r>
      <w:r w:rsidR="00B60681" w:rsidRPr="00B60681">
        <w:rPr>
          <w:sz w:val="22"/>
          <w:szCs w:val="22"/>
        </w:rPr>
        <w:t>Stečajni upravitelj je podneskom predanim ovom sudu 6. rujna 2018. godine predložio diobu (list  spisa 246-248).</w:t>
      </w:r>
    </w:p>
    <w:p w:rsidRDefault="00B60681" w:rsidP="00B60681" w:rsidR="00B60681" w:rsidRPr="00B60681">
      <w:pPr>
        <w:jc w:val="both"/>
        <w:rPr>
          <w:sz w:val="16"/>
          <w:szCs w:val="16"/>
        </w:rPr>
      </w:pPr>
    </w:p>
    <w:p w:rsidRDefault="00B60681" w:rsidP="00B60681" w:rsidR="00B60681" w:rsidRPr="00B60681">
      <w:pPr>
        <w:jc w:val="both"/>
        <w:rPr>
          <w:sz w:val="22"/>
          <w:szCs w:val="22"/>
        </w:rPr>
      </w:pPr>
      <w:r w:rsidRPr="00B60681">
        <w:rPr>
          <w:sz w:val="22"/>
          <w:szCs w:val="22"/>
        </w:rPr>
        <w:tab/>
        <w:t>Temeljem čl. čl. 289. Stečajnog zakona (NN 71/15, 104/17, dalje u tekstu SZ) u svezi s čl. 283. SZ, prigodom davanja suglasnosti za završnu diobu stečajni sudac određuje završno ročište vjerovnika na kojem se raspravlja o završnom računu stečajnog upravitelja, podnose prigovori na završni diobni popis i vjerovnici odlučuju o neunovčivim predmetima stečajne mase. Obzirom da su limitirana sredstva za putne troškove sudaca za ovu godinu, sud je završno ročište odredio izvan zakonom propisanog roka za sazivanje skupštine (završnog ročišta).</w:t>
      </w:r>
    </w:p>
    <w:p w:rsidRDefault="00B60681" w:rsidP="00B60681" w:rsidR="00B60681" w:rsidRPr="00B60681">
      <w:pPr>
        <w:jc w:val="both"/>
        <w:rPr>
          <w:sz w:val="16"/>
          <w:szCs w:val="16"/>
        </w:rPr>
      </w:pPr>
    </w:p>
    <w:p w:rsidRDefault="00B60681" w:rsidP="00B60681" w:rsidR="00C4069A">
      <w:pPr>
        <w:jc w:val="both"/>
        <w:rPr>
          <w:sz w:val="22"/>
          <w:szCs w:val="22"/>
        </w:rPr>
      </w:pPr>
      <w:r w:rsidRPr="00B60681">
        <w:rPr>
          <w:sz w:val="22"/>
          <w:szCs w:val="22"/>
        </w:rPr>
        <w:tab/>
        <w:t xml:space="preserve">Kako nije imao posebno opravdanog razloga za uskratu, stečajni sudac je sukladno dostavljenom završnom diobnom popisu stečajnog upravitelja </w:t>
      </w:r>
      <w:r w:rsidR="00EB0DEE">
        <w:rPr>
          <w:sz w:val="22"/>
          <w:szCs w:val="22"/>
        </w:rPr>
        <w:t xml:space="preserve">rješenjem posl.br. St. </w:t>
      </w:r>
      <w:r w:rsidR="00EB0DEE" w:rsidRPr="00EB0DEE">
        <w:rPr>
          <w:sz w:val="22"/>
          <w:szCs w:val="22"/>
        </w:rPr>
        <w:t xml:space="preserve">St. 916/2016-100 od 3. listopada 2018. godine </w:t>
      </w:r>
      <w:r w:rsidRPr="00B60681">
        <w:rPr>
          <w:sz w:val="22"/>
          <w:szCs w:val="22"/>
        </w:rPr>
        <w:t>dao suglasnost.</w:t>
      </w:r>
      <w:r w:rsidR="00EB0DEE">
        <w:rPr>
          <w:sz w:val="22"/>
          <w:szCs w:val="22"/>
        </w:rPr>
        <w:t xml:space="preserve"> </w:t>
      </w:r>
    </w:p>
    <w:p w:rsidRDefault="00C4069A" w:rsidP="00B60681" w:rsidR="00C4069A">
      <w:pPr>
        <w:jc w:val="both"/>
        <w:rPr>
          <w:sz w:val="22"/>
          <w:szCs w:val="22"/>
        </w:rPr>
      </w:pPr>
    </w:p>
    <w:p w:rsidRDefault="00EB0DEE" w:rsidP="00C4069A" w:rsidR="00EB0DEE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Stečajni upravitelj je podneskom predanim </w:t>
      </w:r>
      <w:r w:rsidRPr="00EB0DEE">
        <w:rPr>
          <w:sz w:val="22"/>
          <w:szCs w:val="22"/>
        </w:rPr>
        <w:t>pošte preporučeno 2. siječnja 2019. godine</w:t>
      </w:r>
      <w:r>
        <w:rPr>
          <w:sz w:val="22"/>
          <w:szCs w:val="22"/>
        </w:rPr>
        <w:t xml:space="preserve"> </w:t>
      </w:r>
      <w:r w:rsidR="00C4069A">
        <w:rPr>
          <w:sz w:val="22"/>
          <w:szCs w:val="22"/>
        </w:rPr>
        <w:t xml:space="preserve">(list spisa 271-272) </w:t>
      </w:r>
      <w:r>
        <w:rPr>
          <w:sz w:val="22"/>
          <w:szCs w:val="22"/>
        </w:rPr>
        <w:t xml:space="preserve">ispravio završni diobni popis na način da </w:t>
      </w:r>
      <w:r w:rsidR="00AF59A3">
        <w:rPr>
          <w:sz w:val="22"/>
          <w:szCs w:val="22"/>
        </w:rPr>
        <w:t xml:space="preserve">vjerovniku </w:t>
      </w:r>
      <w:r w:rsidR="00AF59A3" w:rsidRPr="00AF59A3">
        <w:rPr>
          <w:sz w:val="22"/>
          <w:szCs w:val="22"/>
        </w:rPr>
        <w:t>I. (prvog) višeg isplatnog reda REPUBLIKA HRVATSKA MINISTARSTVO FINANCIJA</w:t>
      </w:r>
      <w:r w:rsidR="00AF59A3">
        <w:rPr>
          <w:sz w:val="22"/>
          <w:szCs w:val="22"/>
        </w:rPr>
        <w:t xml:space="preserve"> prema raspoloživoj stečajnoj masi pripada nešto veća tražbina i to sada u iznosu od </w:t>
      </w:r>
      <w:r w:rsidR="00AF59A3" w:rsidRPr="00AF59A3">
        <w:rPr>
          <w:sz w:val="22"/>
          <w:szCs w:val="22"/>
        </w:rPr>
        <w:t>116.078,19 kuna</w:t>
      </w:r>
      <w:r w:rsidR="00AF59A3">
        <w:rPr>
          <w:sz w:val="22"/>
          <w:szCs w:val="22"/>
        </w:rPr>
        <w:t xml:space="preserve"> (111.</w:t>
      </w:r>
      <w:r w:rsidR="009B220D">
        <w:rPr>
          <w:sz w:val="22"/>
          <w:szCs w:val="22"/>
        </w:rPr>
        <w:t>900,00 kn + 4.178,19 kn).</w:t>
      </w:r>
    </w:p>
    <w:p w:rsidRDefault="009B220D" w:rsidP="00B60681" w:rsidR="009B220D" w:rsidRPr="009B220D">
      <w:pPr>
        <w:jc w:val="both"/>
        <w:rPr>
          <w:sz w:val="16"/>
          <w:szCs w:val="16"/>
        </w:rPr>
      </w:pPr>
    </w:p>
    <w:p w:rsidRDefault="00B60681" w:rsidP="00B60681" w:rsidR="00B60681" w:rsidRPr="00B60681">
      <w:pPr>
        <w:jc w:val="both"/>
        <w:rPr>
          <w:sz w:val="22"/>
          <w:szCs w:val="22"/>
        </w:rPr>
      </w:pPr>
      <w:r w:rsidRPr="00B60681">
        <w:rPr>
          <w:sz w:val="22"/>
          <w:szCs w:val="22"/>
        </w:rPr>
        <w:t xml:space="preserve"> </w:t>
      </w:r>
      <w:r w:rsidR="009B220D">
        <w:rPr>
          <w:sz w:val="22"/>
          <w:szCs w:val="22"/>
        </w:rPr>
        <w:tab/>
      </w:r>
      <w:r w:rsidRPr="00B60681">
        <w:rPr>
          <w:sz w:val="22"/>
          <w:szCs w:val="22"/>
        </w:rPr>
        <w:t xml:space="preserve">Prigovori na  završnu diobu mogu se dati do zaključenja završnog ročišta. </w:t>
      </w:r>
    </w:p>
    <w:p w:rsidRDefault="00B60681" w:rsidP="00B60681" w:rsidR="00B60681" w:rsidRPr="00B60681">
      <w:pPr>
        <w:jc w:val="both"/>
        <w:rPr>
          <w:sz w:val="16"/>
          <w:szCs w:val="16"/>
        </w:rPr>
      </w:pPr>
    </w:p>
    <w:p w:rsidRDefault="00B60681" w:rsidP="00B60681" w:rsidR="00B60681" w:rsidRPr="00B60681">
      <w:pPr>
        <w:jc w:val="both"/>
        <w:rPr>
          <w:sz w:val="22"/>
          <w:szCs w:val="22"/>
        </w:rPr>
      </w:pPr>
      <w:r w:rsidRPr="00B60681">
        <w:rPr>
          <w:sz w:val="22"/>
          <w:szCs w:val="22"/>
        </w:rPr>
        <w:tab/>
        <w:t>Radi izloženog, na temelju spomenutih propisa, odlučeno je kao u izreci.</w:t>
      </w:r>
    </w:p>
    <w:p w:rsidRDefault="00FE32B8" w:rsidP="00B60681" w:rsidR="00FE32B8" w:rsidRPr="008E1764">
      <w:pPr>
        <w:jc w:val="both"/>
        <w:rPr>
          <w:sz w:val="22"/>
          <w:szCs w:val="22"/>
        </w:rPr>
      </w:pPr>
    </w:p>
    <w:p w:rsidRDefault="00FE32B8" w:rsidP="00FE32B8" w:rsidR="00FE32B8" w:rsidRPr="000F7F19">
      <w:pPr>
        <w:jc w:val="center"/>
        <w:rPr>
          <w:b/>
          <w:sz w:val="22"/>
          <w:szCs w:val="22"/>
        </w:rPr>
      </w:pPr>
      <w:r w:rsidRPr="000F7F19">
        <w:rPr>
          <w:b/>
          <w:sz w:val="22"/>
          <w:szCs w:val="22"/>
        </w:rPr>
        <w:t xml:space="preserve">U Dubrovniku, </w:t>
      </w:r>
      <w:r w:rsidR="00661BEA">
        <w:rPr>
          <w:b/>
          <w:sz w:val="22"/>
          <w:szCs w:val="22"/>
        </w:rPr>
        <w:t>14</w:t>
      </w:r>
      <w:r w:rsidR="00354A11">
        <w:rPr>
          <w:b/>
          <w:sz w:val="22"/>
          <w:szCs w:val="22"/>
        </w:rPr>
        <w:t>. s</w:t>
      </w:r>
      <w:r w:rsidR="00557357">
        <w:rPr>
          <w:b/>
          <w:sz w:val="22"/>
          <w:szCs w:val="22"/>
        </w:rPr>
        <w:t>iječnja</w:t>
      </w:r>
      <w:r w:rsidR="00354A11">
        <w:rPr>
          <w:b/>
          <w:sz w:val="22"/>
          <w:szCs w:val="22"/>
        </w:rPr>
        <w:t xml:space="preserve"> 2019</w:t>
      </w:r>
      <w:r w:rsidRPr="000F7F19">
        <w:rPr>
          <w:b/>
          <w:sz w:val="22"/>
          <w:szCs w:val="22"/>
        </w:rPr>
        <w:t>. godine</w:t>
      </w:r>
    </w:p>
    <w:p w:rsidRDefault="00FE32B8" w:rsidP="00FE32B8" w:rsidR="00FE32B8" w:rsidRPr="008E1764">
      <w:pPr>
        <w:jc w:val="both"/>
        <w:rPr>
          <w:b/>
          <w:sz w:val="22"/>
          <w:szCs w:val="22"/>
        </w:rPr>
      </w:pPr>
    </w:p>
    <w:p w:rsidRDefault="00FE32B8" w:rsidP="00FE32B8" w:rsidR="00FE32B8" w:rsidRPr="008E1764">
      <w:pPr>
        <w:jc w:val="both"/>
        <w:rPr>
          <w:b/>
          <w:sz w:val="22"/>
          <w:szCs w:val="22"/>
        </w:rPr>
      </w:pPr>
      <w:r w:rsidRPr="008E1764">
        <w:rPr>
          <w:b/>
          <w:sz w:val="22"/>
          <w:szCs w:val="22"/>
        </w:rPr>
        <w:tab/>
      </w:r>
      <w:r w:rsidRPr="008E1764">
        <w:rPr>
          <w:b/>
          <w:sz w:val="22"/>
          <w:szCs w:val="22"/>
        </w:rPr>
        <w:tab/>
      </w:r>
      <w:r w:rsidRPr="008E1764">
        <w:rPr>
          <w:b/>
          <w:sz w:val="22"/>
          <w:szCs w:val="22"/>
        </w:rPr>
        <w:tab/>
      </w:r>
      <w:r w:rsidRPr="008E1764">
        <w:rPr>
          <w:b/>
          <w:sz w:val="22"/>
          <w:szCs w:val="22"/>
        </w:rPr>
        <w:tab/>
      </w:r>
      <w:r w:rsidRPr="008E1764">
        <w:rPr>
          <w:b/>
          <w:sz w:val="22"/>
          <w:szCs w:val="22"/>
        </w:rPr>
        <w:tab/>
      </w:r>
      <w:r w:rsidRPr="008E1764">
        <w:rPr>
          <w:b/>
          <w:sz w:val="22"/>
          <w:szCs w:val="22"/>
        </w:rPr>
        <w:tab/>
      </w:r>
      <w:r w:rsidRPr="008E1764">
        <w:rPr>
          <w:b/>
          <w:sz w:val="22"/>
          <w:szCs w:val="22"/>
        </w:rPr>
        <w:tab/>
      </w:r>
      <w:r w:rsidRPr="008E1764">
        <w:rPr>
          <w:b/>
          <w:sz w:val="22"/>
          <w:szCs w:val="22"/>
        </w:rPr>
        <w:tab/>
        <w:t xml:space="preserve">Stečajni sudac: </w:t>
      </w:r>
    </w:p>
    <w:p w:rsidRDefault="00FE32B8" w:rsidP="00FE32B8" w:rsidR="00FE32B8" w:rsidRPr="008E1764">
      <w:pPr>
        <w:jc w:val="both"/>
        <w:rPr>
          <w:b/>
          <w:sz w:val="22"/>
          <w:szCs w:val="22"/>
        </w:rPr>
      </w:pPr>
    </w:p>
    <w:p w:rsidRDefault="00FE32B8" w:rsidP="00FE32B8" w:rsidR="00FE32B8">
      <w:pPr>
        <w:rPr>
          <w:b/>
          <w:sz w:val="22"/>
          <w:szCs w:val="22"/>
        </w:rPr>
      </w:pPr>
      <w:r w:rsidRPr="008E1764">
        <w:rPr>
          <w:b/>
          <w:sz w:val="22"/>
          <w:szCs w:val="22"/>
        </w:rPr>
        <w:tab/>
      </w:r>
      <w:r w:rsidRPr="008E1764">
        <w:rPr>
          <w:b/>
          <w:sz w:val="22"/>
          <w:szCs w:val="22"/>
        </w:rPr>
        <w:tab/>
      </w:r>
      <w:r w:rsidRPr="008E1764">
        <w:rPr>
          <w:b/>
          <w:sz w:val="22"/>
          <w:szCs w:val="22"/>
        </w:rPr>
        <w:tab/>
      </w:r>
      <w:r w:rsidRPr="008E1764">
        <w:rPr>
          <w:b/>
          <w:sz w:val="22"/>
          <w:szCs w:val="22"/>
        </w:rPr>
        <w:tab/>
      </w:r>
      <w:r w:rsidRPr="008E1764">
        <w:rPr>
          <w:b/>
          <w:sz w:val="22"/>
          <w:szCs w:val="22"/>
        </w:rPr>
        <w:tab/>
      </w:r>
      <w:r w:rsidRPr="008E1764">
        <w:rPr>
          <w:b/>
          <w:sz w:val="22"/>
          <w:szCs w:val="22"/>
        </w:rPr>
        <w:tab/>
      </w:r>
      <w:r w:rsidRPr="008E1764">
        <w:rPr>
          <w:b/>
          <w:sz w:val="22"/>
          <w:szCs w:val="22"/>
        </w:rPr>
        <w:tab/>
      </w:r>
      <w:r w:rsidRPr="008E1764">
        <w:rPr>
          <w:b/>
          <w:sz w:val="22"/>
          <w:szCs w:val="22"/>
        </w:rPr>
        <w:tab/>
        <w:t>Srđan Gavranić</w:t>
      </w:r>
    </w:p>
    <w:p w:rsidRDefault="00354A11" w:rsidP="00FE32B8" w:rsidR="00354A11" w:rsidRPr="008E1764">
      <w:pPr>
        <w:rPr>
          <w:b/>
          <w:sz w:val="22"/>
          <w:szCs w:val="22"/>
        </w:rPr>
      </w:pPr>
    </w:p>
    <w:p w:rsidRDefault="00FE32B8" w:rsidP="00FE32B8" w:rsidR="00FE32B8" w:rsidRPr="008E1764">
      <w:pPr>
        <w:jc w:val="both"/>
        <w:rPr>
          <w:b/>
          <w:sz w:val="22"/>
          <w:szCs w:val="22"/>
        </w:rPr>
      </w:pPr>
    </w:p>
    <w:p w:rsidRDefault="00E90448" w:rsidP="00C035A8" w:rsidR="00E90448">
      <w:pPr>
        <w:jc w:val="both"/>
        <w:rPr>
          <w:b/>
          <w:sz w:val="22"/>
          <w:szCs w:val="22"/>
        </w:rPr>
      </w:pPr>
    </w:p>
    <w:p w:rsidRDefault="00661BEA" w:rsidP="00C035A8" w:rsidR="00661BEA">
      <w:pPr>
        <w:jc w:val="both"/>
        <w:rPr>
          <w:b/>
          <w:sz w:val="22"/>
          <w:szCs w:val="22"/>
        </w:rPr>
      </w:pPr>
    </w:p>
    <w:p w:rsidRDefault="008A7D63" w:rsidP="00C035A8" w:rsidR="008A7D63" w:rsidRPr="008E1764">
      <w:pPr>
        <w:jc w:val="both"/>
        <w:rPr>
          <w:b/>
          <w:sz w:val="22"/>
          <w:szCs w:val="22"/>
        </w:rPr>
      </w:pPr>
    </w:p>
    <w:p w:rsidRDefault="00C035A8" w:rsidP="00C035A8" w:rsidR="00C035A8" w:rsidRPr="008E1764">
      <w:pPr>
        <w:jc w:val="both"/>
        <w:rPr>
          <w:b/>
          <w:sz w:val="22"/>
          <w:szCs w:val="22"/>
        </w:rPr>
      </w:pPr>
      <w:r w:rsidRPr="008E1764">
        <w:rPr>
          <w:b/>
          <w:sz w:val="22"/>
          <w:szCs w:val="22"/>
        </w:rPr>
        <w:t>POUKA O PRAVNOM LIJEKU</w:t>
      </w:r>
    </w:p>
    <w:p w:rsidRDefault="00C035A8" w:rsidP="00C035A8" w:rsidR="00C035A8" w:rsidRPr="008E1764">
      <w:pPr>
        <w:pStyle w:val="Tijeloteksta2"/>
        <w:spacing w:lineRule="auto" w:line="240" w:afterAutospacing="true" w:after="100"/>
        <w:jc w:val="both"/>
        <w:rPr>
          <w:sz w:val="22"/>
          <w:szCs w:val="22"/>
        </w:rPr>
      </w:pPr>
      <w:r w:rsidRPr="008E1764">
        <w:rPr>
          <w:sz w:val="22"/>
          <w:szCs w:val="22"/>
        </w:rPr>
        <w:t>Protiv ovog rješenja dopušteno je izjaviti žalbu. Žalba se podnosi Visokom trgovačkom sudu Republike Hrvatske u Zagrebu putem ovog suda u roku od 8 dana u 3 istovjetna primjerka pozivom na gornji poslovni broj spisa.</w:t>
      </w:r>
    </w:p>
    <w:p w:rsidRDefault="00387E70" w:rsidP="00387E70" w:rsidR="00387E70" w:rsidRPr="00997ED3">
      <w:pPr>
        <w:jc w:val="both"/>
        <w:rPr>
          <w:b/>
          <w:sz w:val="20"/>
        </w:rPr>
      </w:pPr>
      <w:r w:rsidRPr="00997ED3">
        <w:rPr>
          <w:b/>
          <w:sz w:val="20"/>
        </w:rPr>
        <w:t xml:space="preserve">DN-a </w:t>
      </w:r>
      <w:r w:rsidRPr="00997ED3">
        <w:rPr>
          <w:sz w:val="20"/>
        </w:rPr>
        <w:t>(</w:t>
      </w:r>
      <w:r w:rsidR="00661BEA">
        <w:rPr>
          <w:sz w:val="20"/>
        </w:rPr>
        <w:t>14</w:t>
      </w:r>
      <w:r w:rsidRPr="00997ED3">
        <w:rPr>
          <w:sz w:val="20"/>
        </w:rPr>
        <w:t>.</w:t>
      </w:r>
      <w:r w:rsidR="00997ED3" w:rsidRPr="00997ED3">
        <w:rPr>
          <w:sz w:val="20"/>
        </w:rPr>
        <w:t>01</w:t>
      </w:r>
      <w:r w:rsidRPr="00997ED3">
        <w:rPr>
          <w:sz w:val="20"/>
        </w:rPr>
        <w:t>.201</w:t>
      </w:r>
      <w:r w:rsidR="00997ED3" w:rsidRPr="00997ED3">
        <w:rPr>
          <w:sz w:val="20"/>
        </w:rPr>
        <w:t>9</w:t>
      </w:r>
      <w:r w:rsidRPr="00997ED3">
        <w:rPr>
          <w:sz w:val="20"/>
        </w:rPr>
        <w:t>.g.)</w:t>
      </w:r>
      <w:r w:rsidRPr="00997ED3">
        <w:rPr>
          <w:b/>
          <w:sz w:val="20"/>
        </w:rPr>
        <w:t>:</w:t>
      </w:r>
    </w:p>
    <w:p w:rsidRDefault="002049E2" w:rsidP="002049E2" w:rsidR="002049E2" w:rsidRPr="002049E2">
      <w:pPr>
        <w:numPr>
          <w:ilvl w:val="0"/>
          <w:numId w:val="27"/>
        </w:numPr>
        <w:tabs>
          <w:tab w:pos="360" w:val="clear"/>
          <w:tab w:pos="0" w:val="num"/>
        </w:tabs>
        <w:ind w:hanging="142" w:left="142"/>
        <w:jc w:val="both"/>
        <w:rPr>
          <w:sz w:val="20"/>
        </w:rPr>
      </w:pPr>
      <w:r w:rsidRPr="002049E2">
        <w:rPr>
          <w:sz w:val="20"/>
        </w:rPr>
        <w:t>stečajnom upravitelju, putem e oglasne ploče,</w:t>
      </w:r>
    </w:p>
    <w:p w:rsidRDefault="002049E2" w:rsidP="002049E2" w:rsidR="002049E2" w:rsidRPr="002049E2">
      <w:pPr>
        <w:numPr>
          <w:ilvl w:val="0"/>
          <w:numId w:val="27"/>
        </w:numPr>
        <w:tabs>
          <w:tab w:pos="360" w:val="clear"/>
          <w:tab w:pos="0" w:val="num"/>
        </w:tabs>
        <w:ind w:hanging="142" w:left="142"/>
        <w:jc w:val="both"/>
        <w:rPr>
          <w:sz w:val="20"/>
        </w:rPr>
      </w:pPr>
      <w:r w:rsidRPr="002049E2">
        <w:rPr>
          <w:sz w:val="20"/>
        </w:rPr>
        <w:t>e oglasna ploča.</w:t>
      </w:r>
    </w:p>
    <w:p w:rsidRDefault="00B11300" w:rsidP="002049E2" w:rsidR="00B11300" w:rsidRPr="00997ED3">
      <w:pPr>
        <w:jc w:val="both"/>
        <w:rPr>
          <w:sz w:val="22"/>
          <w:szCs w:val="22"/>
        </w:rPr>
      </w:pPr>
    </w:p>
    <w:sectPr w:rsidSect="00997ED3" w:rsidR="00B11300" w:rsidRPr="00997ED3">
      <w:headerReference w:type="even" r:id="rId13"/>
      <w:headerReference w:type="default" r:id="rId14"/>
      <w:pgSz w:h="16838" w:w="11906"/>
      <w:pgMar w:gutter="0" w:footer="720" w:header="720" w:left="1843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1DAA" w:rsidR="00F11DAA">
      <w:r>
        <w:separator/>
      </w:r>
    </w:p>
  </w:endnote>
  <w:endnote w:id="0" w:type="continuationSeparator">
    <w:p w:rsidRDefault="00F11DAA" w:rsidR="00F11D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1DAA" w:rsidR="00F11DAA">
      <w:r>
        <w:separator/>
      </w:r>
    </w:p>
  </w:footnote>
  <w:footnote w:id="0" w:type="continuationSeparator">
    <w:p w:rsidRDefault="00F11DAA" w:rsidR="00F11D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412" w:rsidP="00821053" w:rsidR="009D141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1412" w:rsidR="009D141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412" w:rsidP="00821053" w:rsidR="009D1412" w:rsidRPr="004D7F48">
    <w:pPr>
      <w:pStyle w:val="Zaglavlje"/>
      <w:framePr w:y="1" w:xAlign="center" w:vAnchor="text" w:hAnchor="margin" w:wrap="around"/>
      <w:rPr>
        <w:rStyle w:val="Brojstranice"/>
        <w:sz w:val="20"/>
      </w:rPr>
    </w:pPr>
    <w:r w:rsidRPr="004D7F48">
      <w:rPr>
        <w:rStyle w:val="Brojstranice"/>
        <w:sz w:val="20"/>
      </w:rPr>
      <w:fldChar w:fldCharType="begin"/>
    </w:r>
    <w:r w:rsidRPr="004D7F48">
      <w:rPr>
        <w:rStyle w:val="Brojstranice"/>
        <w:sz w:val="20"/>
      </w:rPr>
      <w:instrText xml:space="preserve">PAGE  </w:instrText>
    </w:r>
    <w:r w:rsidRPr="004D7F48">
      <w:rPr>
        <w:rStyle w:val="Brojstranice"/>
        <w:sz w:val="20"/>
      </w:rPr>
      <w:fldChar w:fldCharType="separate"/>
    </w:r>
    <w:r w:rsidR="00A5298F">
      <w:rPr>
        <w:rStyle w:val="Brojstranice"/>
        <w:noProof/>
        <w:sz w:val="20"/>
      </w:rPr>
      <w:t>2</w:t>
    </w:r>
    <w:r w:rsidRPr="004D7F48">
      <w:rPr>
        <w:rStyle w:val="Brojstranice"/>
        <w:sz w:val="20"/>
      </w:rPr>
      <w:fldChar w:fldCharType="end"/>
    </w:r>
  </w:p>
  <w:p w:rsidRDefault="009D1412" w:rsidP="0002407D" w:rsidR="0002407D" w:rsidRPr="0002407D">
    <w:pPr>
      <w:pStyle w:val="Naslov1"/>
      <w:rPr>
        <w:sz w:val="22"/>
        <w:szCs w:val="22"/>
      </w:rPr>
    </w:pPr>
    <w:r>
      <w:tab/>
    </w:r>
    <w:r>
      <w:tab/>
    </w:r>
    <w:r w:rsidR="0060556D" w:rsidRPr="0060556D">
      <w:rPr>
        <w:sz w:val="22"/>
        <w:szCs w:val="22"/>
      </w:rPr>
      <w:t xml:space="preserve">Posl.br. </w:t>
    </w:r>
    <w:r w:rsidR="00661BEA" w:rsidRPr="00661BEA">
      <w:rPr>
        <w:sz w:val="22"/>
        <w:szCs w:val="22"/>
      </w:rPr>
      <w:t>7</w:t>
    </w:r>
    <w:r w:rsidR="00B60681">
      <w:rPr>
        <w:sz w:val="22"/>
        <w:szCs w:val="22"/>
      </w:rPr>
      <w:t>0</w:t>
    </w:r>
    <w:r w:rsidR="00661BEA" w:rsidRPr="00661BEA">
      <w:rPr>
        <w:sz w:val="22"/>
        <w:szCs w:val="22"/>
      </w:rPr>
      <w:t>/2019-</w:t>
    </w:r>
    <w:r w:rsidR="00B60681">
      <w:rPr>
        <w:sz w:val="22"/>
        <w:szCs w:val="22"/>
      </w:rPr>
      <w:t>108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90E1B34"/>
    <w:multiLevelType w:val="hybridMultilevel"/>
    <w:tmpl w:val="64E4D72C"/>
    <w:lvl w:tplc="041A000F" w:ilvl="0">
      <w:start w:val="4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3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A322AC3"/>
    <w:multiLevelType w:val="hybridMultilevel"/>
    <w:tmpl w:val="D50A8616"/>
    <w:lvl w:tplc="00BA537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C8A17BD"/>
    <w:multiLevelType w:val="hybridMultilevel"/>
    <w:tmpl w:val="27706576"/>
    <w:lvl w:tplc="041A000F" w:ilvl="0">
      <w:start w:val="4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EB71205"/>
    <w:multiLevelType w:val="hybridMultilevel"/>
    <w:tmpl w:val="D558406C"/>
    <w:lvl w:tplc="041A000F" w:ilvl="0">
      <w:start w:val="1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277D1A5A"/>
    <w:multiLevelType w:val="multilevel"/>
    <w:tmpl w:val="D558406C"/>
    <w:lvl w:ilvl="0">
      <w:start w:val="1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E831A84"/>
    <w:multiLevelType w:val="hybridMultilevel"/>
    <w:tmpl w:val="595A3E1A"/>
    <w:lvl w:tplc="041A000F" w:ilvl="0">
      <w:start w:val="3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9290747"/>
    <w:multiLevelType w:val="hybridMultilevel"/>
    <w:tmpl w:val="88722590"/>
    <w:lvl w:tplc="041A000F" w:ilvl="0">
      <w:start w:val="2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CD61232"/>
    <w:multiLevelType w:val="multilevel"/>
    <w:tmpl w:val="0B60ADFA"/>
    <w:lvl w:ilvl="0">
      <w:start w:val="2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15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16">
    <w:nsid w:val="40D9760F"/>
    <w:multiLevelType w:val="hybridMultilevel"/>
    <w:tmpl w:val="9C0294A0"/>
    <w:lvl w:tplc="CFA6A7D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4ABB3B2B"/>
    <w:multiLevelType w:val="hybridMultilevel"/>
    <w:tmpl w:val="18607D28"/>
    <w:lvl w:tplc="64241C18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8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9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5CFF7ACB"/>
    <w:multiLevelType w:val="hybridMultilevel"/>
    <w:tmpl w:val="D5DCEAF4"/>
    <w:lvl w:tplc="041A000F" w:ilvl="0">
      <w:start w:val="1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2">
    <w:nsid w:val="6A1A3916"/>
    <w:multiLevelType w:val="hybridMultilevel"/>
    <w:tmpl w:val="6D38780C"/>
    <w:lvl w:tplc="041A000F" w:ilvl="0">
      <w:start w:val="2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AD07B21"/>
    <w:multiLevelType w:val="hybridMultilevel"/>
    <w:tmpl w:val="0B60ADFA"/>
    <w:lvl w:tplc="041A000F" w:ilvl="0">
      <w:start w:val="2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1161D19"/>
    <w:multiLevelType w:val="hybridMultilevel"/>
    <w:tmpl w:val="BAE20B0E"/>
    <w:lvl w:tplc="199CCF34" w:ilvl="0">
      <w:start w:val="1"/>
      <w:numFmt w:val="decimal"/>
      <w:lvlText w:val="%1."/>
      <w:lvlJc w:val="left"/>
      <w:pPr>
        <w:tabs>
          <w:tab w:pos="1557" w:val="num"/>
        </w:tabs>
        <w:ind w:hanging="705" w:left="1557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2292" w:val="num"/>
        </w:tabs>
        <w:ind w:hanging="360" w:left="2292"/>
      </w:pPr>
    </w:lvl>
    <w:lvl w:tentative="true" w:tplc="0409001B" w:ilvl="2">
      <w:start w:val="1"/>
      <w:numFmt w:val="lowerRoman"/>
      <w:lvlText w:val="%3."/>
      <w:lvlJc w:val="right"/>
      <w:pPr>
        <w:tabs>
          <w:tab w:pos="3012" w:val="num"/>
        </w:tabs>
        <w:ind w:hanging="180" w:left="3012"/>
      </w:pPr>
    </w:lvl>
    <w:lvl w:tentative="true" w:tplc="0409000F" w:ilvl="3">
      <w:start w:val="1"/>
      <w:numFmt w:val="decimal"/>
      <w:lvlText w:val="%4."/>
      <w:lvlJc w:val="left"/>
      <w:pPr>
        <w:tabs>
          <w:tab w:pos="3732" w:val="num"/>
        </w:tabs>
        <w:ind w:hanging="360" w:left="3732"/>
      </w:pPr>
    </w:lvl>
    <w:lvl w:tentative="true" w:tplc="04090019" w:ilvl="4">
      <w:start w:val="1"/>
      <w:numFmt w:val="lowerLetter"/>
      <w:lvlText w:val="%5."/>
      <w:lvlJc w:val="left"/>
      <w:pPr>
        <w:tabs>
          <w:tab w:pos="4452" w:val="num"/>
        </w:tabs>
        <w:ind w:hanging="360" w:left="4452"/>
      </w:pPr>
    </w:lvl>
    <w:lvl w:tentative="true" w:tplc="0409001B" w:ilvl="5">
      <w:start w:val="1"/>
      <w:numFmt w:val="lowerRoman"/>
      <w:lvlText w:val="%6."/>
      <w:lvlJc w:val="right"/>
      <w:pPr>
        <w:tabs>
          <w:tab w:pos="5172" w:val="num"/>
        </w:tabs>
        <w:ind w:hanging="180" w:left="5172"/>
      </w:pPr>
    </w:lvl>
    <w:lvl w:tentative="true" w:tplc="0409000F" w:ilvl="6">
      <w:start w:val="1"/>
      <w:numFmt w:val="decimal"/>
      <w:lvlText w:val="%7."/>
      <w:lvlJc w:val="left"/>
      <w:pPr>
        <w:tabs>
          <w:tab w:pos="5892" w:val="num"/>
        </w:tabs>
        <w:ind w:hanging="360" w:left="5892"/>
      </w:pPr>
    </w:lvl>
    <w:lvl w:tentative="true" w:tplc="04090019" w:ilvl="7">
      <w:start w:val="1"/>
      <w:numFmt w:val="lowerLetter"/>
      <w:lvlText w:val="%8."/>
      <w:lvlJc w:val="left"/>
      <w:pPr>
        <w:tabs>
          <w:tab w:pos="6612" w:val="num"/>
        </w:tabs>
        <w:ind w:hanging="360" w:left="6612"/>
      </w:pPr>
    </w:lvl>
    <w:lvl w:tentative="true" w:tplc="0409001B" w:ilvl="8">
      <w:start w:val="1"/>
      <w:numFmt w:val="lowerRoman"/>
      <w:lvlText w:val="%9."/>
      <w:lvlJc w:val="right"/>
      <w:pPr>
        <w:tabs>
          <w:tab w:pos="7332" w:val="num"/>
        </w:tabs>
        <w:ind w:hanging="180" w:left="7332"/>
      </w:pPr>
    </w:lvl>
  </w:abstractNum>
  <w:abstractNum w:abstractNumId="25">
    <w:nsid w:val="72F56302"/>
    <w:multiLevelType w:val="hybridMultilevel"/>
    <w:tmpl w:val="480A25FA"/>
    <w:lvl w:tplc="041A000F" w:ilvl="0">
      <w:start w:val="3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7D02D1C"/>
    <w:multiLevelType w:val="multilevel"/>
    <w:tmpl w:val="D558406C"/>
    <w:lvl w:ilvl="0">
      <w:start w:val="1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AB1267F"/>
    <w:multiLevelType w:val="hybridMultilevel"/>
    <w:tmpl w:val="EDE8A1A8"/>
    <w:lvl w:tplc="041A000F" w:ilvl="0">
      <w:start w:val="4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1"/>
  </w:num>
  <w:num w:numId="2">
    <w:abstractNumId w:val="14"/>
  </w:num>
  <w:num w:numId="3">
    <w:abstractNumId w:val="7"/>
  </w:num>
  <w:num w:numId="4">
    <w:abstractNumId w:val="15"/>
  </w:num>
  <w:num w:numId="5">
    <w:abstractNumId w:val="2"/>
  </w:num>
  <w:num w:numId="6">
    <w:abstractNumId w:val="18"/>
  </w:num>
  <w:num w:numId="7">
    <w:abstractNumId w:val="0"/>
  </w:num>
  <w:num w:numId="8">
    <w:abstractNumId w:val="3"/>
  </w:num>
  <w:num w:numId="9">
    <w:abstractNumId w:val="19"/>
  </w:num>
  <w:num w:numId="10">
    <w:abstractNumId w:val="17"/>
  </w:num>
  <w:num w:numId="11">
    <w:abstractNumId w:val="16"/>
  </w:num>
  <w:num w:numId="12">
    <w:abstractNumId w:val="4"/>
  </w:num>
  <w:num w:numId="13">
    <w:abstractNumId w:val="24"/>
  </w:num>
  <w:num w:numId="14">
    <w:abstractNumId w:val="20"/>
  </w:num>
  <w:num w:numId="15">
    <w:abstractNumId w:val="6"/>
  </w:num>
  <w:num w:numId="16">
    <w:abstractNumId w:val="22"/>
  </w:num>
  <w:num w:numId="17">
    <w:abstractNumId w:val="23"/>
  </w:num>
  <w:num w:numId="18">
    <w:abstractNumId w:val="13"/>
  </w:num>
  <w:num w:numId="19">
    <w:abstractNumId w:val="12"/>
  </w:num>
  <w:num w:numId="20">
    <w:abstractNumId w:val="25"/>
  </w:num>
  <w:num w:numId="21">
    <w:abstractNumId w:val="10"/>
  </w:num>
  <w:num w:numId="22">
    <w:abstractNumId w:val="27"/>
  </w:num>
  <w:num w:numId="23">
    <w:abstractNumId w:val="1"/>
  </w:num>
  <w:num w:numId="24">
    <w:abstractNumId w:val="5"/>
  </w:num>
  <w:num w:numId="25">
    <w:abstractNumId w:val="9"/>
  </w:num>
  <w:num w:numId="26">
    <w:abstractNumId w:val="26"/>
  </w:num>
  <w:num w:numId="27">
    <w:abstractNumId w:val="8"/>
  </w:num>
  <w:num w:numId="28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4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21B90"/>
    <w:rsid w:val="0002407D"/>
    <w:rsid w:val="000254DF"/>
    <w:rsid w:val="00031342"/>
    <w:rsid w:val="00050E64"/>
    <w:rsid w:val="00061A81"/>
    <w:rsid w:val="000752C4"/>
    <w:rsid w:val="000905D5"/>
    <w:rsid w:val="000B2AA6"/>
    <w:rsid w:val="000C05AC"/>
    <w:rsid w:val="000D3CA2"/>
    <w:rsid w:val="000D5730"/>
    <w:rsid w:val="000E1032"/>
    <w:rsid w:val="000F248A"/>
    <w:rsid w:val="000F7F19"/>
    <w:rsid w:val="00101DA1"/>
    <w:rsid w:val="0011282D"/>
    <w:rsid w:val="00115DBC"/>
    <w:rsid w:val="001355F1"/>
    <w:rsid w:val="001525B5"/>
    <w:rsid w:val="00153FDC"/>
    <w:rsid w:val="001720E5"/>
    <w:rsid w:val="00181A48"/>
    <w:rsid w:val="001B54F9"/>
    <w:rsid w:val="001B7DBD"/>
    <w:rsid w:val="001D1BB1"/>
    <w:rsid w:val="001D47C1"/>
    <w:rsid w:val="001F070D"/>
    <w:rsid w:val="001F0E9C"/>
    <w:rsid w:val="002049E2"/>
    <w:rsid w:val="00213D82"/>
    <w:rsid w:val="00214D23"/>
    <w:rsid w:val="00215330"/>
    <w:rsid w:val="00225E16"/>
    <w:rsid w:val="00226054"/>
    <w:rsid w:val="002352E1"/>
    <w:rsid w:val="00235B10"/>
    <w:rsid w:val="002467AD"/>
    <w:rsid w:val="00246AB8"/>
    <w:rsid w:val="00271902"/>
    <w:rsid w:val="00271DFF"/>
    <w:rsid w:val="002877C9"/>
    <w:rsid w:val="002A68BA"/>
    <w:rsid w:val="002C589C"/>
    <w:rsid w:val="002D35A8"/>
    <w:rsid w:val="002E30E4"/>
    <w:rsid w:val="00300B25"/>
    <w:rsid w:val="00312A40"/>
    <w:rsid w:val="00323FAD"/>
    <w:rsid w:val="00334FC9"/>
    <w:rsid w:val="00335952"/>
    <w:rsid w:val="003400A5"/>
    <w:rsid w:val="00345415"/>
    <w:rsid w:val="00346B12"/>
    <w:rsid w:val="00354A11"/>
    <w:rsid w:val="00354EDE"/>
    <w:rsid w:val="00387E70"/>
    <w:rsid w:val="00396220"/>
    <w:rsid w:val="003A486E"/>
    <w:rsid w:val="003B1E1C"/>
    <w:rsid w:val="003C2522"/>
    <w:rsid w:val="003D5C30"/>
    <w:rsid w:val="003E3949"/>
    <w:rsid w:val="003F496C"/>
    <w:rsid w:val="00401C5A"/>
    <w:rsid w:val="00406947"/>
    <w:rsid w:val="0041238D"/>
    <w:rsid w:val="00414A90"/>
    <w:rsid w:val="00417D2B"/>
    <w:rsid w:val="00426C99"/>
    <w:rsid w:val="00447F80"/>
    <w:rsid w:val="00470EF4"/>
    <w:rsid w:val="00485AA6"/>
    <w:rsid w:val="0049581F"/>
    <w:rsid w:val="004B799A"/>
    <w:rsid w:val="004C7DBB"/>
    <w:rsid w:val="004D00C8"/>
    <w:rsid w:val="004D568E"/>
    <w:rsid w:val="004D7F48"/>
    <w:rsid w:val="004F119E"/>
    <w:rsid w:val="004F5495"/>
    <w:rsid w:val="004F5D50"/>
    <w:rsid w:val="005046A4"/>
    <w:rsid w:val="00533853"/>
    <w:rsid w:val="005362B8"/>
    <w:rsid w:val="00547721"/>
    <w:rsid w:val="00557357"/>
    <w:rsid w:val="005607C1"/>
    <w:rsid w:val="00562EAB"/>
    <w:rsid w:val="005746E5"/>
    <w:rsid w:val="00583225"/>
    <w:rsid w:val="00592C6D"/>
    <w:rsid w:val="005A2ACA"/>
    <w:rsid w:val="005A4EC4"/>
    <w:rsid w:val="005C3F89"/>
    <w:rsid w:val="0060430E"/>
    <w:rsid w:val="0060556D"/>
    <w:rsid w:val="0063391C"/>
    <w:rsid w:val="006619ED"/>
    <w:rsid w:val="00661BEA"/>
    <w:rsid w:val="00667E29"/>
    <w:rsid w:val="00681906"/>
    <w:rsid w:val="00682C29"/>
    <w:rsid w:val="00683DCE"/>
    <w:rsid w:val="0068456D"/>
    <w:rsid w:val="006A226C"/>
    <w:rsid w:val="006A4C93"/>
    <w:rsid w:val="006A7883"/>
    <w:rsid w:val="006E0526"/>
    <w:rsid w:val="006E566D"/>
    <w:rsid w:val="006E7DAB"/>
    <w:rsid w:val="006F47D5"/>
    <w:rsid w:val="0071205D"/>
    <w:rsid w:val="007138B6"/>
    <w:rsid w:val="00713F59"/>
    <w:rsid w:val="00726EB6"/>
    <w:rsid w:val="00732EEF"/>
    <w:rsid w:val="007448BC"/>
    <w:rsid w:val="007564B0"/>
    <w:rsid w:val="00764E34"/>
    <w:rsid w:val="007C298D"/>
    <w:rsid w:val="007C39E5"/>
    <w:rsid w:val="007E73EC"/>
    <w:rsid w:val="007F7B7D"/>
    <w:rsid w:val="00807AFC"/>
    <w:rsid w:val="00821053"/>
    <w:rsid w:val="00832FF7"/>
    <w:rsid w:val="00833C43"/>
    <w:rsid w:val="00860EA0"/>
    <w:rsid w:val="00862275"/>
    <w:rsid w:val="00862885"/>
    <w:rsid w:val="00871791"/>
    <w:rsid w:val="0087367D"/>
    <w:rsid w:val="00880763"/>
    <w:rsid w:val="0088149F"/>
    <w:rsid w:val="00883218"/>
    <w:rsid w:val="0089626D"/>
    <w:rsid w:val="008A7D63"/>
    <w:rsid w:val="008B605A"/>
    <w:rsid w:val="008C2D24"/>
    <w:rsid w:val="008D21FB"/>
    <w:rsid w:val="008E1764"/>
    <w:rsid w:val="008F43F1"/>
    <w:rsid w:val="009039BE"/>
    <w:rsid w:val="00905679"/>
    <w:rsid w:val="00916CE9"/>
    <w:rsid w:val="00933200"/>
    <w:rsid w:val="00934AA1"/>
    <w:rsid w:val="009442FA"/>
    <w:rsid w:val="00945AAA"/>
    <w:rsid w:val="009546CB"/>
    <w:rsid w:val="009929C3"/>
    <w:rsid w:val="009947AD"/>
    <w:rsid w:val="00997ED3"/>
    <w:rsid w:val="009B220D"/>
    <w:rsid w:val="009B3CFB"/>
    <w:rsid w:val="009B5559"/>
    <w:rsid w:val="009C14A7"/>
    <w:rsid w:val="009D1412"/>
    <w:rsid w:val="00A13BAB"/>
    <w:rsid w:val="00A14868"/>
    <w:rsid w:val="00A30BAA"/>
    <w:rsid w:val="00A5298F"/>
    <w:rsid w:val="00A606A3"/>
    <w:rsid w:val="00A64641"/>
    <w:rsid w:val="00A7294B"/>
    <w:rsid w:val="00A80BA9"/>
    <w:rsid w:val="00A901E5"/>
    <w:rsid w:val="00AA199A"/>
    <w:rsid w:val="00AA51A6"/>
    <w:rsid w:val="00AA6998"/>
    <w:rsid w:val="00AE094B"/>
    <w:rsid w:val="00AE0F15"/>
    <w:rsid w:val="00AF08CE"/>
    <w:rsid w:val="00AF0B83"/>
    <w:rsid w:val="00AF59A3"/>
    <w:rsid w:val="00B10284"/>
    <w:rsid w:val="00B11300"/>
    <w:rsid w:val="00B22BBD"/>
    <w:rsid w:val="00B2414A"/>
    <w:rsid w:val="00B31F2A"/>
    <w:rsid w:val="00B40840"/>
    <w:rsid w:val="00B45C53"/>
    <w:rsid w:val="00B57966"/>
    <w:rsid w:val="00B60681"/>
    <w:rsid w:val="00B63566"/>
    <w:rsid w:val="00B81334"/>
    <w:rsid w:val="00B90393"/>
    <w:rsid w:val="00BA09E0"/>
    <w:rsid w:val="00BB3BA4"/>
    <w:rsid w:val="00BD1E09"/>
    <w:rsid w:val="00BD31FE"/>
    <w:rsid w:val="00BD72F1"/>
    <w:rsid w:val="00BE2E59"/>
    <w:rsid w:val="00BE4F5A"/>
    <w:rsid w:val="00BF0ABB"/>
    <w:rsid w:val="00BF3A5E"/>
    <w:rsid w:val="00BF6859"/>
    <w:rsid w:val="00C035A8"/>
    <w:rsid w:val="00C0646A"/>
    <w:rsid w:val="00C07ECE"/>
    <w:rsid w:val="00C149AE"/>
    <w:rsid w:val="00C4069A"/>
    <w:rsid w:val="00C44BF4"/>
    <w:rsid w:val="00C55CAC"/>
    <w:rsid w:val="00C83782"/>
    <w:rsid w:val="00C839DE"/>
    <w:rsid w:val="00CA313B"/>
    <w:rsid w:val="00CA6A50"/>
    <w:rsid w:val="00CB6D43"/>
    <w:rsid w:val="00CC49BF"/>
    <w:rsid w:val="00CE10AA"/>
    <w:rsid w:val="00CE2A19"/>
    <w:rsid w:val="00D12236"/>
    <w:rsid w:val="00D23994"/>
    <w:rsid w:val="00D3788B"/>
    <w:rsid w:val="00D42D51"/>
    <w:rsid w:val="00D46A32"/>
    <w:rsid w:val="00D47243"/>
    <w:rsid w:val="00D55EA2"/>
    <w:rsid w:val="00D871C0"/>
    <w:rsid w:val="00D9256D"/>
    <w:rsid w:val="00D95D71"/>
    <w:rsid w:val="00DA3F12"/>
    <w:rsid w:val="00DA515F"/>
    <w:rsid w:val="00DB1DD5"/>
    <w:rsid w:val="00DB22BA"/>
    <w:rsid w:val="00DC064C"/>
    <w:rsid w:val="00DF107A"/>
    <w:rsid w:val="00DF1769"/>
    <w:rsid w:val="00DF1A40"/>
    <w:rsid w:val="00DF23F7"/>
    <w:rsid w:val="00DF66B8"/>
    <w:rsid w:val="00E11618"/>
    <w:rsid w:val="00E2262F"/>
    <w:rsid w:val="00E312EF"/>
    <w:rsid w:val="00E42D4B"/>
    <w:rsid w:val="00E4781B"/>
    <w:rsid w:val="00E5136A"/>
    <w:rsid w:val="00E72F76"/>
    <w:rsid w:val="00E90448"/>
    <w:rsid w:val="00EB0DEE"/>
    <w:rsid w:val="00EB3BE9"/>
    <w:rsid w:val="00EC19E0"/>
    <w:rsid w:val="00EC2B8B"/>
    <w:rsid w:val="00EE0227"/>
    <w:rsid w:val="00EE5E8F"/>
    <w:rsid w:val="00EF661F"/>
    <w:rsid w:val="00F11DAA"/>
    <w:rsid w:val="00F2611A"/>
    <w:rsid w:val="00F345CF"/>
    <w:rsid w:val="00F40E6E"/>
    <w:rsid w:val="00F449BE"/>
    <w:rsid w:val="00F44A9D"/>
    <w:rsid w:val="00F52643"/>
    <w:rsid w:val="00F55D5B"/>
    <w:rsid w:val="00F7465E"/>
    <w:rsid w:val="00F76E38"/>
    <w:rsid w:val="00F954DD"/>
    <w:rsid w:val="00FB4158"/>
    <w:rsid w:val="00FB6E2E"/>
    <w:rsid w:val="00FC2EF3"/>
    <w:rsid w:val="00FC7515"/>
    <w:rsid w:val="00FE2CB4"/>
    <w:rsid w:val="00FE3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link w:val="Tijeloteksta2Char"/>
    <w:rsid w:val="00387E70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387E70"/>
    <w:rPr>
      <w:sz w:val="24"/>
    </w:rPr>
  </w:style>
  <w:style w:styleId="Odlomakpopisa" w:type="paragraph">
    <w:name w:val="List Paragraph"/>
    <w:basedOn w:val="Normal"/>
    <w:uiPriority w:val="34"/>
    <w:qFormat/>
    <w:rsid w:val="00B6356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29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298F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298F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298F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298F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link w:val="Tijeloteksta2Char"/>
    <w:rsid w:val="00387E70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387E70"/>
    <w:rPr>
      <w:sz w:val="24"/>
    </w:rPr>
  </w:style>
  <w:style w:styleId="Odlomakpopisa" w:type="paragraph">
    <w:name w:val="List Paragraph"/>
    <w:basedOn w:val="Normal"/>
    <w:uiPriority w:val="34"/>
    <w:qFormat/>
    <w:rsid w:val="00B6356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29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298F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298F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298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298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</izvorni_sadrzaj>
    <derivirana_varijabla naziv="DomainObject.Predmet.Broj_1">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St-70/2019</izvorni_sadrzaj>
    <derivirana_varijabla naziv="DomainObject.Predmet.OznakaBroj_1">St-70/2019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ŠAKO PET PLUS za brodogradnju, društvo s ograničenom odgovornošću zastupanog po punomoćniku Ante Mrkonjić, stečajni upravitelj</izvorni_sadrzaj>
    <derivirana_varijabla naziv="DomainObject.Predmet.ProtustrankaFormated_1">  ŠAKO PET PLUS za brodogradnju, društvo s ograničenom odgovornošću zastupanog po punomoćniku Ante Mrkonjić, stečajni upravitelj</derivirana_varijabla>
  </DomainObject.Predmet.ProtustrankaFormated>
  <DomainObject.Predmet.ProtustrankaFormatedOIB>
    <izvorni_sadrzaj>  ŠAKO PET PLUS za brodogradnju, društvo s ograničenom odgovornošću, OIB 42897649697 zastupanog po punomoćniku Ante Mrkonjić, stečajni upravitelj</izvorni_sadrzaj>
    <derivirana_varijabla naziv="DomainObject.Predmet.ProtustrankaFormatedOIB_1">  ŠAKO PET PLUS za brodogradnju, društvo s ograničenom odgovornošću, OIB 42897649697 zastupanog po punomoćniku Ante Mrkonjić, stečajni upravitelj</derivirana_varijabla>
  </DomainObject.Predmet.ProtustrankaFormatedOIB>
  <DomainObject.Predmet.ProtustrankaFormatedWithAdress>
    <izvorni_sadrzaj> ŠAKO PET PLUS za brodogradnju, društvo s ograničenom odgovornošću, Neorić 82/a, 21203 Neorić zastupanog po punomoćniku Ante Mrkonjić, stečajni upravitelj</izvorni_sadrzaj>
    <derivirana_varijabla naziv="DomainObject.Predmet.ProtustrankaFormatedWithAdress_1"> ŠAKO PET PLUS za brodogradnju, društvo s ograničenom odgovornošću, Neorić 82/a, 21203 Neorić zastupanog po punomoćniku Ante Mrkonjić, stečajni upravitelj</derivirana_varijabla>
  </DomainObject.Predmet.ProtustrankaFormatedWithAdress>
  <DomainObject.Predmet.ProtustrankaFormatedWithAdressOIB>
    <izvorni_sadrzaj> ŠAKO PET PLUS za brodogradnju, društvo s ograničenom odgovornošću, OIB 42897649697, Neorić 82/a, 21203 Neorić zastupanog po punomoćniku Ante Mrkonjić, stečajni upravitelj</izvorni_sadrzaj>
    <derivirana_varijabla naziv="DomainObject.Predmet.ProtustrankaFormatedWithAdressOIB_1"> ŠAKO PET PLUS za brodogradnju, društvo s ograničenom odgovornošću, OIB 42897649697, Neorić 82/a, 21203 Neorić zastupanog po punomoćniku Ante Mrkonjić, stečajni upravitelj</derivirana_varijabla>
  </DomainObject.Predmet.ProtustrankaFormatedWithAdressOIB>
  <DomainObject.Predmet.ProtustrankaWithAdress>
    <izvorni_sadrzaj>ŠAKO PET PLUS za brodogradnju, društvo s ograničenom odgovornošću Neorić 82/a, 21203 Neorić</izvorni_sadrzaj>
    <derivirana_varijabla naziv="DomainObject.Predmet.ProtustrankaWithAdress_1">ŠAKO PET PLUS za brodogradnju, društvo s ograničenom odgovornošću Neorić 82/a, 21203 Neorić</derivirana_varijabla>
  </DomainObject.Predmet.ProtustrankaWithAdress>
  <DomainObject.Predmet.ProtustrankaWithAdressOIB>
    <izvorni_sadrzaj>ŠAKO PET PLUS za brodogradnju, društvo s ograničenom odgovornošću, OIB 42897649697, Neorić 82/a, 21203 Neorić</izvorni_sadrzaj>
    <derivirana_varijabla naziv="DomainObject.Predmet.ProtustrankaWithAdressOIB_1">ŠAKO PET PLUS za brodogradnju, društvo s ograničenom odgovornošću, OIB 42897649697, Neorić 82/a, 21203 Neorić</derivirana_varijabla>
  </DomainObject.Predmet.ProtustrankaWithAdressOIB>
  <DomainObject.Predmet.ProtustrankaNazivFormated>
    <izvorni_sadrzaj>ŠAKO PET PLUS za brodogradnju, društvo s ograničenom odgovornošću</izvorni_sadrzaj>
    <derivirana_varijabla naziv="DomainObject.Predmet.ProtustrankaNazivFormated_1">ŠAKO PET PLUS za brodogradnju, društvo s ograničenom odgovornošću</derivirana_varijabla>
  </DomainObject.Predmet.ProtustrankaNazivFormated>
  <DomainObject.Predmet.ProtustrankaNazivFormatedOIB>
    <izvorni_sadrzaj>ŠAKO PET PLUS za brodogradnju, društvo s ograničenom odgovornošću, OIB 42897649697</izvorni_sadrzaj>
    <derivirana_varijabla naziv="DomainObject.Predmet.ProtustrankaNazivFormatedOIB_1">ŠAKO PET PLUS za brodogradnju, društvo s ograničenom odgovornošću, OIB 42897649697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213120.13</izvorni_sadrzaj>
    <derivirana_varijabla naziv="DomainObject.Predmet.TrenutnaVrijednost_1">213120.13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ŠAKO PET PLUS za brodogradnju, društvo s ograničenom odgovornošću zastupanog po punomoćniku Ante Mrkonjić, stečajni upravitelj</item>
    </izvorni_sadrzaj>
    <derivirana_varijabla naziv="DomainObject.Predmet.ProtuStrankaListFormated_1">
      <item>ŠAKO PET PLUS za brodogradnju, društvo s ograničenom odgovornošću zastupanog po punomoćniku Ante Mrkonjić, stečajni upravitelj</item>
    </derivirana_varijabla>
  </DomainObject.Predmet.ProtuStrankaListFormated>
  <DomainObject.Predmet.ProtuStrankaListFormatedOIB>
    <izvorni_sadrzaj>
      <item>ŠAKO PET PLUS za brodogradnju, društvo s ograničenom odgovornošću, OIB 42897649697 zastupanog po punomoćniku Ante Mrkonjić, stečajni upravitelj</item>
    </izvorni_sadrzaj>
    <derivirana_varijabla naziv="DomainObject.Predmet.ProtuStrankaListFormatedOIB_1">
      <item>ŠAKO PET PLUS za brodogradnju, društvo s ograničenom odgovornošću, OIB 42897649697 zastupanog po punomoćniku Ante Mrkonjić, stečajni upravitelj</item>
    </derivirana_varijabla>
  </DomainObject.Predmet.ProtuStrankaListFormatedOIB>
  <DomainObject.Predmet.ProtuStrankaListFormatedWithAdress>
    <izvorni_sadrzaj>
      <item>ŠAKO PET PLUS za brodogradnju, društvo s ograničenom odgovornošću, Neorić 82/a, 21203 Neorić zastupanog po punomoćniku Ante Mrkonjić, stečajni upravitelj</item>
    </izvorni_sadrzaj>
    <derivirana_varijabla naziv="DomainObject.Predmet.ProtuStrankaListFormatedWithAdress_1">
      <item>ŠAKO PET PLUS za brodogradnju, društvo s ograničenom odgovornošću, Neorić 82/a, 21203 Neorić zastupanog po punomoćniku Ante Mrkonjić, stečajni upravitelj</item>
    </derivirana_varijabla>
  </DomainObject.Predmet.ProtuStrankaListFormatedWithAdress>
  <DomainObject.Predmet.ProtuStrankaListFormatedWithAdressOIB>
    <izvorni_sadrzaj>
      <item>ŠAKO PET PLUS za brodogradnju, društvo s ograničenom odgovornošću, OIB 42897649697, Neorić 82/a, 21203 Neorić zastupanog po punomoćniku Ante Mrkonjić, stečajni upravitelj</item>
    </izvorni_sadrzaj>
    <derivirana_varijabla naziv="DomainObject.Predmet.ProtuStrankaListFormatedWithAdressOIB_1">
      <item>ŠAKO PET PLUS za brodogradnju, društvo s ograničenom odgovornošću, OIB 42897649697, Neorić 82/a, 21203 Neorić zastupanog po punomoćniku Ante Mrkonjić, stečajni upravitelj</item>
    </derivirana_varijabla>
  </DomainObject.Predmet.ProtuStrankaListFormatedWithAdressOIB>
  <DomainObject.Predmet.ProtuStrankaListNazivFormated>
    <izvorni_sadrzaj>
      <item>ŠAKO PET PLUS za brodogradnju, društvo s ograničenom odgovornošću</item>
    </izvorni_sadrzaj>
    <derivirana_varijabla naziv="DomainObject.Predmet.ProtuStrankaListNazivFormated_1">
      <item>ŠAKO PET PLUS za brodogradnju, društvo s ograničenom odgovornošću</item>
    </derivirana_varijabla>
  </DomainObject.Predmet.ProtuStrankaListNazivFormated>
  <DomainObject.Predmet.ProtuStrankaListNazivFormatedOIB>
    <izvorni_sadrzaj>
      <item>ŠAKO PET PLUS za brodogradnju, društvo s ograničenom odgovornošću, OIB 42897649697</item>
    </izvorni_sadrzaj>
    <derivirana_varijabla naziv="DomainObject.Predmet.ProtuStrankaListNazivFormatedOIB_1">
      <item>ŠAKO PET PLUS za brodogradnju, društvo s ograničenom odgovornošću, OIB 42897649697</item>
    </derivirana_varijabla>
  </DomainObject.Predmet.ProtuStrankaListNazivFormatedOIB>
  <DomainObject.Predmet.OstaliListFormated>
    <izvorni_sadrzaj>
      <item>Ante Mrkonjić, stečajni upravitelj punomoćnik sudionika u postupku ŠAKO PET PLUS za brodogradnju, društvo s ograničenom odgovornošću</item>
    </izvorni_sadrzaj>
    <derivirana_varijabla naziv="DomainObject.Predmet.OstaliListFormated_1">
      <item>Ante Mrkonjić, stečajni upravitelj punomoćnik sudionika u postupku ŠAKO PET PLUS za brodogradnju, društvo s ograničenom odgovornošću</item>
    </derivirana_varijabla>
  </DomainObject.Predmet.OstaliListFormated>
  <DomainObject.Predmet.OstaliListFormatedOIB>
    <izvorni_sadrzaj>
      <item>Ante Mrkonjić, stečajni upravitelj, OIB 84299598589 punomoćnik sudionika u postupku ŠAKO PET PLUS za brodogradnju, društvo s ograničenom odgovornošću</item>
    </izvorni_sadrzaj>
    <derivirana_varijabla naziv="DomainObject.Predmet.OstaliListFormatedOIB_1">
      <item>Ante Mrkonjić, stečajni upravitelj, OIB 84299598589 punomoćnik sudionika u postupku ŠAKO PET PLUS za brodogradnju, društvo s ograničenom odgovornošću</item>
    </derivirana_varijabla>
  </DomainObject.Predmet.OstaliListFormatedOIB>
  <DomainObject.Predmet.OstaliListFormatedWithAdress>
    <izvorni_sadrzaj>
      <item>Ante Mrkonjić, stečajni upravitelj, Kneza Domagoja 3, 21260 Zmijavci punomoćnik sudionika u postupku ŠAKO PET PLUS za brodogradnju, društvo s ograničenom odgovornošću</item>
    </izvorni_sadrzaj>
    <derivirana_varijabla naziv="DomainObject.Predmet.OstaliListFormatedWithAdress_1">
      <item>Ante Mrkonjić, stečajni upravitelj, Kneza Domagoja 3, 21260 Zmijavci punomoćnik sudionika u postupku ŠAKO PET PLUS za brodogradnju, društvo s ograničenom odgovornošću</item>
    </derivirana_varijabla>
  </DomainObject.Predmet.OstaliListFormatedWithAdress>
  <DomainObject.Predmet.OstaliListFormatedWithAdressOIB>
    <izvorni_sadrzaj>
      <item>Ante Mrkonjić, stečajni upravitelj, OIB 84299598589, Kneza Domagoja 3, 21260 Zmijavci punomoćnik sudionika u postupku ŠAKO PET PLUS za brodogradnju, društvo s ograničenom odgovornošću</item>
    </izvorni_sadrzaj>
    <derivirana_varijabla naziv="DomainObject.Predmet.OstaliListFormatedWithAdressOIB_1">
      <item>Ante Mrkonjić, stečajni upravitelj, OIB 84299598589, Kneza Domagoja 3, 21260 Zmijavci punomoćnik sudionika u postupku ŠAKO PET PLUS za brodogradnju, društvo s ograničenom odgovornošću</item>
    </derivirana_varijabla>
  </DomainObject.Predmet.OstaliListFormatedWithAdressOIB>
  <DomainObject.Predmet.OstaliListNazivFormated>
    <izvorni_sadrzaj>
      <item>Ante Mrkonjić, stečajni upravitelj</item>
    </izvorni_sadrzaj>
    <derivirana_varijabla naziv="DomainObject.Predmet.OstaliListNazivFormated_1">
      <item>Ante Mrkonjić, stečajni upravitelj</item>
    </derivirana_varijabla>
  </DomainObject.Predmet.OstaliListNazivFormated>
  <DomainObject.Predmet.OstaliListNazivFormatedOIB>
    <izvorni_sadrzaj>
      <item>Ante Mrkonjić, stečajni upravitelj, OIB 84299598589</item>
    </izvorni_sadrzaj>
    <derivirana_varijabla naziv="DomainObject.Predmet.OstaliListNazivFormatedOIB_1">
      <item>Ante Mrkonjić, stečajni upravitelj, OIB 84299598589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ŠAKO PET PLUS za brodogradnju, društvo s ograničenom odgovornošću</izvorni_sadrzaj>
    <derivirana_varijabla naziv="DomainObject.Predmet.ProtustrankaIDrugi_1">ŠAKO PET PLUS za brodogradnju,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ŠAKO PET PLUS za brodogradnju, društvo s ograničenom odgovornošću, OIB 42897649697, Neorić 82/a, 21203 Neorić</izvorni_sadrzaj>
    <derivirana_varijabla naziv="DomainObject.Predmet.ProtustrankaIDrugiAdressOIB_1">ŠAKO PET PLUS za brodogradnju, društvo s ograničenom odgovornošću, OIB 42897649697, Neorić 82/a, 21203 Neorić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ŠAKO PET PLUS za brodogradnju, društvo s ograničenom odgovornošću</item>
      <item>Ante Mrkonjić, stečajni upravitelj</item>
      <item>FINANCIJSKA AGENCIJA, RC SPLIT</item>
    </izvorni_sadrzaj>
    <derivirana_varijabla naziv="DomainObject.Predmet.SudioniciListNaziv_1">
      <item>ŠAKO PET PLUS za brodogradnju, društvo s ograničenom odgovornošću</item>
      <item>Ante Mrkonjić, stečajni upravitelj</item>
      <item>FINANCIJSKA AGENCIJA, RC SPLIT</item>
    </derivirana_varijabla>
  </DomainObject.Predmet.SudioniciListNaziv>
  <DomainObject.Predmet.SudioniciListAdressOIB>
    <izvorni_sadrzaj>
      <item>ŠAKO PET PLUS za brodogradnju, društvo s ograničenom odgovornošću, OIB 42897649697, Neorić 82/a,21203 Neorić</item>
      <item>Ante Mrkonjić, stečajni upravitelj, OIB 84299598589, Kneza Domagoja 3,21260 Zmijavci</item>
      <item>FINANCIJSKA AGENCIJA, RC SPLIT, OIB 85821130368, Mažuranićevo šetalište 24 b,21000 Split</item>
    </izvorni_sadrzaj>
    <derivirana_varijabla naziv="DomainObject.Predmet.SudioniciListAdressOIB_1">
      <item>ŠAKO PET PLUS za brodogradnju, društvo s ograničenom odgovornošću, OIB 42897649697, Neorić 82/a,21203 Neorić</item>
      <item>Ante Mrkonjić, stečajni upravitelj, OIB 84299598589, Kneza Domagoja 3,21260 Zmijavci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42897649697</item>
      <item>, OIB 84299598589</item>
      <item>, OIB 85821130368</item>
    </izvorni_sadrzaj>
    <derivirana_varijabla naziv="DomainObject.Predmet.SudioniciListNazivOIB_1">
      <item>, OIB 42897649697</item>
      <item>, OIB 84299598589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EB9ED2-0F12-47CD-91CF-938468F54C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505</properties:Words>
  <properties:Characters>2776</properties:Characters>
  <properties:Lines>82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2019-01-14T14:49:00Z</dcterms:created>
  <dc:creator>Ante Kačić</dc:creator>
  <cp:lastModifiedBy>Srđan Gavranić</cp:lastModifiedBy>
  <cp:lastPrinted>2019-01-14T14:49:00Z</cp:lastPrinted>
  <dcterms:modified xmlns:xsi="http://www.w3.org/2001/XMLSchema-instance" xsi:type="dcterms:W3CDTF">2019-01-14T14:52:00Z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ispravak suglasnosti za završnu diobu.docx)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