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b46a" w14:paraId="43db46a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FE2A2D">
        <w:rPr>
          <w:rFonts w:hAnsi="Times New Roman" w:ascii="Times New Roman"/>
          <w:noProof/>
          <w:szCs w:val="24"/>
          <w:lang w:val="hr-HR"/>
        </w:rPr>
        <w:t>7871/2015</w:t>
      </w:r>
      <w:r w:rsidR="003C209D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3E004C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3E004C" w:rsidP="003E004C" w:rsidR="003E00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FE2A2D">
        <w:rPr>
          <w:rFonts w:hAnsi="Times New Roman" w:ascii="Times New Roman"/>
        </w:rPr>
        <w:t xml:space="preserve"> </w:t>
      </w:r>
      <w:r w:rsidR="00FE2A2D" w:rsidRPr="00FE2A2D">
        <w:rPr>
          <w:rFonts w:hAnsi="Times New Roman" w:ascii="Times New Roman"/>
        </w:rPr>
        <w:t>JURAKIĆ GRADNJA d.o.o., Soblinec, Istarska 19, OIB: 62109797896, MBS: 080345510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3C209D">
        <w:rPr>
          <w:rFonts w:hAnsi="Times New Roman" w:ascii="Times New Roman"/>
          <w:lang w:val="hr-HR"/>
        </w:rPr>
        <w:t>26. listopada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FE2A2D">
        <w:rPr>
          <w:rFonts w:hAnsi="Times New Roman" w:ascii="Times New Roman"/>
        </w:rPr>
        <w:t xml:space="preserve"> </w:t>
      </w:r>
      <w:r w:rsidR="00FE2A2D" w:rsidRPr="00FE2A2D">
        <w:rPr>
          <w:rFonts w:hAnsi="Times New Roman" w:ascii="Times New Roman"/>
        </w:rPr>
        <w:t>JURAKIĆ GRADNJA d.o.o., Soblinec, Istarska 19, OIB: 62109797896, MBS: 080345510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3C209D">
        <w:rPr>
          <w:rFonts w:hAnsi="Times New Roman" w:ascii="Times New Roman"/>
          <w:szCs w:val="24"/>
        </w:rPr>
        <w:t>26. listopada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224380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224380">
        <w:rPr>
          <w:rFonts w:hAnsi="Times New Roman" w:ascii="Times New Roman"/>
          <w:szCs w:val="24"/>
        </w:rPr>
        <w:t>Anđelko Stankus, OIB: 11168088853, Braće Radić 20, Jalkovec, Varaždin.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FE2A2D">
        <w:rPr>
          <w:rFonts w:hAnsi="Times New Roman" w:ascii="Times New Roman"/>
        </w:rPr>
        <w:t xml:space="preserve"> </w:t>
      </w:r>
      <w:r w:rsidR="00FE2A2D" w:rsidRPr="00FE2A2D">
        <w:rPr>
          <w:rFonts w:hAnsi="Times New Roman" w:ascii="Times New Roman"/>
        </w:rPr>
        <w:t>JURAKIĆ GRADNJA d.o.o., Soblinec, Istarska 19, OIB: 62109797896, MBS: 080345510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3C209D">
        <w:rPr>
          <w:rFonts w:hAnsi="Times New Roman" w:ascii="Times New Roman"/>
          <w:lang w:val="hr-HR"/>
        </w:rPr>
        <w:t>26. listopada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1D0B05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1D0B05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FE2A2D">
      <w:rPr>
        <w:rFonts w:hAnsi="Times New Roman" w:ascii="Times New Roman"/>
      </w:rPr>
      <w:t>7871/2015</w:t>
    </w:r>
    <w:r w:rsidR="003C209D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100028"/>
    <w:rsid w:val="0010186D"/>
    <w:rsid w:val="00112B50"/>
    <w:rsid w:val="00182088"/>
    <w:rsid w:val="00194DD7"/>
    <w:rsid w:val="001D0B05"/>
    <w:rsid w:val="00224380"/>
    <w:rsid w:val="002678AE"/>
    <w:rsid w:val="00282835"/>
    <w:rsid w:val="0029202C"/>
    <w:rsid w:val="00342E67"/>
    <w:rsid w:val="00343C82"/>
    <w:rsid w:val="003C209D"/>
    <w:rsid w:val="003E004C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167BE"/>
    <w:rsid w:val="00730EAB"/>
    <w:rsid w:val="00747D51"/>
    <w:rsid w:val="007A29F9"/>
    <w:rsid w:val="00840E3D"/>
    <w:rsid w:val="00867439"/>
    <w:rsid w:val="00867F16"/>
    <w:rsid w:val="008B7C04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E2A2D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0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B0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B0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B0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B0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0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B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B0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B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B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528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7871</izvorni_sadrzaj>
    <derivirana_varijabla naziv="DomainObject.Predmet.Broj_1">7871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St-7871/2015</izvorni_sadrzaj>
    <derivirana_varijabla naziv="DomainObject.Predmet.OznakaBroj_1">St-7871/2015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JURAKIĆ GRADNJA   d.o.o. zastupanog po punomoćniku Ivan Jurakić; Mario Jurakić</izvorni_sadrzaj>
    <derivirana_varijabla naziv="DomainObject.Predmet.ProtustrankaFormated_1">  JURAKIĆ GRADNJA   d.o.o. zastupanog po punomoćniku Ivan Jurakić; Mario Jurakić</derivirana_varijabla>
  </DomainObject.Predmet.ProtustrankaFormated>
  <DomainObject.Predmet.ProtustrankaFormatedOIB>
    <izvorni_sadrzaj>  JURAKIĆ GRADNJA   d.o.o., OIB 62109797896 zastupanog po punomoćniku Ivan Jurakić; Mario Jurakić</izvorni_sadrzaj>
    <derivirana_varijabla naziv="DomainObject.Predmet.ProtustrankaFormatedOIB_1">  JURAKIĆ GRADNJA   d.o.o., OIB 62109797896 zastupanog po punomoćniku Ivan Jurakić; Mario Jurakić</derivirana_varijabla>
  </DomainObject.Predmet.ProtustrankaFormatedOIB>
  <DomainObject.Predmet.ProtustrankaFormatedWithAdress>
    <izvorni_sadrzaj> JURAKIĆ GRADNJA   d.o.o., Istarska 19, 10360 Soblinec zastupanog po punomoćniku Ivan Jurakić; Mario Jurakić</izvorni_sadrzaj>
    <derivirana_varijabla naziv="DomainObject.Predmet.ProtustrankaFormatedWithAdress_1"> JURAKIĆ GRADNJA   d.o.o., Istarska 19, 10360 Soblinec zastupanog po punomoćniku Ivan Jurakić; Mario Jurakić</derivirana_varijabla>
  </DomainObject.Predmet.ProtustrankaFormatedWithAdress>
  <DomainObject.Predmet.ProtustrankaFormatedWithAdressOIB>
    <izvorni_sadrzaj> JURAKIĆ GRADNJA   d.o.o., OIB 62109797896, Istarska 19, 10360 Soblinec zastupanog po punomoćniku Ivan Jurakić; Mario Jurakić</izvorni_sadrzaj>
    <derivirana_varijabla naziv="DomainObject.Predmet.ProtustrankaFormatedWithAdressOIB_1"> JURAKIĆ GRADNJA   d.o.o., OIB 62109797896, Istarska 19, 10360 Soblinec zastupanog po punomoćniku Ivan Jurakić; Mario Jurakić</derivirana_varijabla>
  </DomainObject.Predmet.ProtustrankaFormatedWithAdressOIB>
  <DomainObject.Predmet.ProtustrankaWithAdress>
    <izvorni_sadrzaj>JURAKIĆ GRADNJA   d.o.o. Istarska 19, 10360 Soblinec</izvorni_sadrzaj>
    <derivirana_varijabla naziv="DomainObject.Predmet.ProtustrankaWithAdress_1">JURAKIĆ GRADNJA   d.o.o. Istarska 19, 10360 Soblinec</derivirana_varijabla>
  </DomainObject.Predmet.ProtustrankaWithAdress>
  <DomainObject.Predmet.ProtustrankaWithAdressOIB>
    <izvorni_sadrzaj>JURAKIĆ GRADNJA   d.o.o., OIB 62109797896, Istarska 19, 10360 Soblinec</izvorni_sadrzaj>
    <derivirana_varijabla naziv="DomainObject.Predmet.ProtustrankaWithAdressOIB_1">JURAKIĆ GRADNJA   d.o.o., OIB 62109797896, Istarska 19, 10360 Soblinec</derivirana_varijabla>
  </DomainObject.Predmet.ProtustrankaWithAdressOIB>
  <DomainObject.Predmet.ProtustrankaNazivFormated>
    <izvorni_sadrzaj>JURAKIĆ GRADNJA   d.o.o.</izvorni_sadrzaj>
    <derivirana_varijabla naziv="DomainObject.Predmet.ProtustrankaNazivFormated_1">JURAKIĆ GRADNJA   d.o.o.</derivirana_varijabla>
  </DomainObject.Predmet.ProtustrankaNazivFormated>
  <DomainObject.Predmet.ProtustrankaNazivFormatedOIB>
    <izvorni_sadrzaj>JURAKIĆ GRADNJA   d.o.o., OIB 62109797896</izvorni_sadrzaj>
    <derivirana_varijabla naziv="DomainObject.Predmet.ProtustrankaNazivFormatedOIB_1">JURAKIĆ GRADNJA   d.o.o., OIB 62109797896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JURAKIĆ GRADNJA   d.o.o. zastupanog po punomoćniku Ivan Jurakić; Mario Jurakić</item>
    </izvorni_sadrzaj>
    <derivirana_varijabla naziv="DomainObject.Predmet.ProtuStrankaListFormated_1">
      <item>JURAKIĆ GRADNJA   d.o.o. zastupanog po punomoćniku Ivan Jurakić; Mario Jurakić</item>
    </derivirana_varijabla>
  </DomainObject.Predmet.ProtuStrankaListFormated>
  <DomainObject.Predmet.ProtuStrankaListFormatedOIB>
    <izvorni_sadrzaj>
      <item>JURAKIĆ GRADNJA   d.o.o., OIB 62109797896 zastupanog po punomoćniku Ivan Jurakić; Mario Jurakić</item>
    </izvorni_sadrzaj>
    <derivirana_varijabla naziv="DomainObject.Predmet.ProtuStrankaListFormatedOIB_1">
      <item>JURAKIĆ GRADNJA   d.o.o., OIB 62109797896 zastupanog po punomoćniku Ivan Jurakić; Mario Jurakić</item>
    </derivirana_varijabla>
  </DomainObject.Predmet.ProtuStrankaListFormatedOIB>
  <DomainObject.Predmet.ProtuStrankaListFormatedWithAdress>
    <izvorni_sadrzaj>
      <item>JURAKIĆ GRADNJA   d.o.o., Istarska 19, 10360 Soblinec zastupanog po punomoćniku Ivan Jurakić; Mario Jurakić</item>
    </izvorni_sadrzaj>
    <derivirana_varijabla naziv="DomainObject.Predmet.ProtuStrankaListFormatedWithAdress_1">
      <item>JURAKIĆ GRADNJA   d.o.o., Istarska 19, 10360 Soblinec zastupanog po punomoćniku Ivan Jurakić; Mario Jurakić</item>
    </derivirana_varijabla>
  </DomainObject.Predmet.ProtuStrankaListFormatedWithAdress>
  <DomainObject.Predmet.ProtuStrankaListFormatedWithAdressOIB>
    <izvorni_sadrzaj>
      <item>JURAKIĆ GRADNJA   d.o.o., OIB 62109797896, Istarska 19, 10360 Soblinec zastupanog po punomoćniku Ivan Jurakić; Mario Jurakić</item>
    </izvorni_sadrzaj>
    <derivirana_varijabla naziv="DomainObject.Predmet.ProtuStrankaListFormatedWithAdressOIB_1">
      <item>JURAKIĆ GRADNJA   d.o.o., OIB 62109797896, Istarska 19, 10360 Soblinec zastupanog po punomoćniku Ivan Jurakić; Mario Jurakić</item>
    </derivirana_varijabla>
  </DomainObject.Predmet.ProtuStrankaListFormatedWithAdressOIB>
  <DomainObject.Predmet.ProtuStrankaListNazivFormated>
    <izvorni_sadrzaj>
      <item>JURAKIĆ GRADNJA   d.o.o.</item>
    </izvorni_sadrzaj>
    <derivirana_varijabla naziv="DomainObject.Predmet.ProtuStrankaListNazivFormated_1">
      <item>JURAKIĆ GRADNJA   d.o.o.</item>
    </derivirana_varijabla>
  </DomainObject.Predmet.ProtuStrankaListNazivFormated>
  <DomainObject.Predmet.ProtuStrankaListNazivFormatedOIB>
    <izvorni_sadrzaj>
      <item>JURAKIĆ GRADNJA   d.o.o., OIB 62109797896</item>
    </izvorni_sadrzaj>
    <derivirana_varijabla naziv="DomainObject.Predmet.ProtuStrankaListNazivFormatedOIB_1">
      <item>JURAKIĆ GRADNJA   d.o.o., OIB 62109797896</item>
    </derivirana_varijabla>
  </DomainObject.Predmet.ProtuStrankaListNazivFormatedOIB>
  <DomainObject.Predmet.OstaliListFormated>
    <izvorni_sadrzaj>
      <item>Ivan Jurakić punomoćnik sudionika u postupku JURAKIĆ GRADNJA   d.o.o.</item>
      <item>Mario Jurakić punomoćnik sudionika u postupku JURAKIĆ GRADNJA   d.o.o.</item>
    </izvorni_sadrzaj>
    <derivirana_varijabla naziv="DomainObject.Predmet.OstaliListFormated_1">
      <item>Ivan Jurakić punomoćnik sudionika u postupku JURAKIĆ GRADNJA   d.o.o.</item>
      <item>Mario Jurakić punomoćnik sudionika u postupku JURAKIĆ GRADNJA   d.o.o.</item>
    </derivirana_varijabla>
  </DomainObject.Predmet.OstaliListFormated>
  <DomainObject.Predmet.OstaliListFormatedOIB>
    <izvorni_sadrzaj>
      <item>Ivan Jurakić, OIB 25553747472 punomoćnik sudionika u postupku JURAKIĆ GRADNJA   d.o.o.</item>
      <item>Mario Jurakić, OIB 07892127729 punomoćnik sudionika u postupku JURAKIĆ GRADNJA   d.o.o.</item>
    </izvorni_sadrzaj>
    <derivirana_varijabla naziv="DomainObject.Predmet.OstaliListFormatedOIB_1">
      <item>Ivan Jurakić, OIB 25553747472 punomoćnik sudionika u postupku JURAKIĆ GRADNJA   d.o.o.</item>
      <item>Mario Jurakić, OIB 07892127729 punomoćnik sudionika u postupku JURAKIĆ GRADNJA   d.o.o.</item>
    </derivirana_varijabla>
  </DomainObject.Predmet.OstaliListFormatedOIB>
  <DomainObject.Predmet.OstaliListFormatedWithAdress>
    <izvorni_sadrzaj>
      <item>Ivan Jurakić, Istarska 19, 10360 Šašinovec punomoćnik sudionika u postupku JURAKIĆ GRADNJA   d.o.o.</item>
      <item>Mario Jurakić, Istarska 19, 10360 Šašinovec punomoćnik sudionika u postupku JURAKIĆ GRADNJA   d.o.o.</item>
    </izvorni_sadrzaj>
    <derivirana_varijabla naziv="DomainObject.Predmet.OstaliListFormatedWithAdress_1">
      <item>Ivan Jurakić, Istarska 19, 10360 Šašinovec punomoćnik sudionika u postupku JURAKIĆ GRADNJA   d.o.o.</item>
      <item>Mario Jurakić, Istarska 19, 10360 Šašinovec punomoćnik sudionika u postupku JURAKIĆ GRADNJA   d.o.o.</item>
    </derivirana_varijabla>
  </DomainObject.Predmet.OstaliListFormatedWithAdress>
  <DomainObject.Predmet.OstaliListFormatedWithAdressOIB>
    <izvorni_sadrzaj>
      <item>Ivan Jurakić, OIB 25553747472, Istarska 19, 10360 Šašinovec punomoćnik sudionika u postupku JURAKIĆ GRADNJA   d.o.o.</item>
      <item>Mario Jurakić, OIB 07892127729, Istarska 19, 10360 Šašinovec punomoćnik sudionika u postupku JURAKIĆ GRADNJA   d.o.o.</item>
    </izvorni_sadrzaj>
    <derivirana_varijabla naziv="DomainObject.Predmet.OstaliListFormatedWithAdressOIB_1">
      <item>Ivan Jurakić, OIB 25553747472, Istarska 19, 10360 Šašinovec punomoćnik sudionika u postupku JURAKIĆ GRADNJA   d.o.o.</item>
      <item>Mario Jurakić, OIB 07892127729, Istarska 19, 10360 Šašinovec punomoćnik sudionika u postupku JURAKIĆ GRADNJA   d.o.o.</item>
    </derivirana_varijabla>
  </DomainObject.Predmet.OstaliListFormatedWithAdressOIB>
  <DomainObject.Predmet.OstaliListNazivFormated>
    <izvorni_sadrzaj>
      <item>Ivan Jurakić</item>
      <item>Mario Jurakić</item>
    </izvorni_sadrzaj>
    <derivirana_varijabla naziv="DomainObject.Predmet.OstaliListNazivFormated_1">
      <item>Ivan Jurakić</item>
      <item>Mario Jurakić</item>
    </derivirana_varijabla>
  </DomainObject.Predmet.OstaliListNazivFormated>
  <DomainObject.Predmet.OstaliListNazivFormatedOIB>
    <izvorni_sadrzaj>
      <item>Ivan Jurakić, OIB 25553747472</item>
      <item>Mario Jurakić, OIB 07892127729</item>
    </izvorni_sadrzaj>
    <derivirana_varijabla naziv="DomainObject.Predmet.OstaliListNazivFormatedOIB_1">
      <item>Ivan Jurakić, OIB 25553747472</item>
      <item>Mario Jurakić, OIB 07892127729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JURAKIĆ GRADNJA   d.o.o.</izvorni_sadrzaj>
    <derivirana_varijabla naziv="DomainObject.Predmet.ProtustrankaIDrugi_1">JURAKIĆ GRADNJA 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JURAKIĆ GRADNJA   d.o.o., OIB 62109797896, Istarska 19, 10360 Soblinec</izvorni_sadrzaj>
    <derivirana_varijabla naziv="DomainObject.Predmet.ProtustrankaIDrugiAdressOIB_1">JURAKIĆ GRADNJA   d.o.o., OIB 62109797896, Istarska 19,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JURAKIĆ GRADNJA   d.o.o.</item>
      <item>Ivan Jurakić</item>
      <item>Mario Jurakić</item>
    </izvorni_sadrzaj>
    <derivirana_varijabla naziv="DomainObject.Predmet.SudioniciListNaziv_1">
      <item>FINA Regionalni centar Zagreb</item>
      <item>JURAKIĆ GRADNJA   d.o.o.</item>
      <item>Ivan Jurakić</item>
      <item>Mario Jurakić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JURAKIĆ GRADNJA   d.o.o., OIB 62109797896, Istarska 19,10360 Soblinec</item>
      <item>Ivan Jurakić, OIB 25553747472, Istarska 19,10360 Šašinovec</item>
      <item>Mario Jurakić, OIB 07892127729, Istarska 19,10360 Šašinovec</item>
    </izvorni_sadrzaj>
    <derivirana_varijabla naziv="DomainObject.Predmet.SudioniciListAdressOIB_1">
      <item>FINA Regionalni centar Zagreb, OIB 85821130368, Trg svibanjskih žrtava 1995. 1,10000 Zagreb</item>
      <item>JURAKIĆ GRADNJA   d.o.o., OIB 62109797896, Istarska 19,10360 Soblinec</item>
      <item>Ivan Jurakić, OIB 25553747472, Istarska 19,10360 Šašinovec</item>
      <item>Mario Jurakić, OIB 07892127729, Istarska 19,10360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62109797896</item>
      <item>, OIB 25553747472</item>
      <item>, OIB 07892127729</item>
    </izvorni_sadrzaj>
    <derivirana_varijabla naziv="DomainObject.Predmet.SudioniciListNazivOIB_1">
      <item>, OIB 85821130368</item>
      <item>, OIB 62109797896</item>
      <item>, OIB 25553747472</item>
      <item>, OIB 07892127729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2208</properties:Characters>
  <properties:Lines>71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2016-06-20T07:51:00Z</dcterms:created>
  <dc:creator>Sudsko vijeæe</dc:creator>
  <cp:lastModifiedBy>Mirela Šantek</cp:lastModifiedBy>
  <cp:lastPrinted>2016-10-26T09:44:00Z</cp:lastPrinted>
  <dcterms:modified xmlns:xsi="http://www.w3.org/2001/XMLSchema-instance" xsi:type="dcterms:W3CDTF">2016-10-26T09:44:00Z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