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5859" w14:paraId="8b15859" w:rsidRDefault="008B66DC" w:rsidP="004E31AE" w:rsidR="008B66DC">
      <w:pPr>
        <w15:collapsed w:val="false"/>
      </w:pPr>
      <w:bookmarkStart w:name="_GoBack" w:id="0"/>
      <w:bookmarkEnd w:id="0"/>
    </w:p>
    <w:p w:rsidRDefault="00782F2B" w:rsidR="00782F2B">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F4DA5" w:rsidP="002F4DA5" w:rsidR="002F4DA5" w:rsidRPr="00AF121F">
      <w:r w:rsidRPr="00AF121F">
        <w:t>REPUBLIKA HRVATSKA</w:t>
      </w:r>
    </w:p>
    <w:p w:rsidRDefault="002F4DA5" w:rsidP="002F4DA5" w:rsidR="002F4DA5" w:rsidRPr="00AF121F">
      <w:r w:rsidRPr="00AF121F">
        <w:t xml:space="preserve">  Trgovački sud u Zagrebu</w:t>
      </w:r>
    </w:p>
    <w:p w:rsidRDefault="002F4DA5" w:rsidP="00ED2072" w:rsidR="002F4DA5">
      <w:r w:rsidRPr="00AF121F">
        <w:t>Zagreb, Amruševa 2/II</w:t>
      </w:r>
      <w:r w:rsidRPr="00AF121F">
        <w:rPr>
          <w:b/>
        </w:rPr>
        <w:t xml:space="preserve">                                  </w:t>
      </w:r>
      <w:r w:rsidR="00ED2072">
        <w:rPr>
          <w:b/>
        </w:rPr>
        <w:tab/>
      </w:r>
      <w:r w:rsidR="00ED2072">
        <w:rPr>
          <w:b/>
        </w:rPr>
        <w:tab/>
      </w:r>
      <w:r w:rsidRPr="00AF121F">
        <w:rPr>
          <w:b/>
        </w:rPr>
        <w:t xml:space="preserve">         </w:t>
      </w:r>
      <w:r w:rsidR="00782F2B">
        <w:rPr>
          <w:b/>
        </w:rPr>
        <w:t xml:space="preserve">                           </w:t>
      </w:r>
      <w:r w:rsidRPr="00AF121F">
        <w:rPr>
          <w:b/>
        </w:rPr>
        <w:t xml:space="preserve"> </w:t>
      </w:r>
      <w:smartTag w:element="metricconverter" w:uri="urn:schemas-microsoft-com:office:smarttags">
        <w:smartTagPr>
          <w:attr w:val="72 St" w:name="ProductID"/>
        </w:smartTagPr>
        <w:r w:rsidRPr="00AF121F">
          <w:t>72 St</w:t>
        </w:r>
      </w:smartTag>
      <w:r w:rsidRPr="00AF121F">
        <w:t xml:space="preserve"> -</w:t>
      </w:r>
      <w:r w:rsidR="00ED2072">
        <w:t>718/2014</w:t>
      </w:r>
      <w:r w:rsidR="00782F2B">
        <w:t>-60</w:t>
      </w:r>
    </w:p>
    <w:p w:rsidRDefault="00ED2072" w:rsidP="002F4DA5" w:rsidR="00ED2072" w:rsidRPr="00AF121F">
      <w:pPr>
        <w:jc w:val="right"/>
      </w:pPr>
    </w:p>
    <w:p w:rsidRDefault="00ED2072" w:rsidP="00ED2072" w:rsidR="002F4DA5" w:rsidRPr="00AF121F">
      <w:pPr>
        <w:jc w:val="center"/>
      </w:pPr>
      <w:r w:rsidRPr="00AF121F">
        <w:t>REPUBLIKA HRVATSKA</w:t>
      </w:r>
    </w:p>
    <w:p w:rsidRDefault="002F4DA5" w:rsidP="002F4DA5" w:rsidR="002F4DA5" w:rsidRPr="00782F2B">
      <w:pPr>
        <w:jc w:val="center"/>
      </w:pPr>
      <w:r w:rsidRPr="00782F2B">
        <w:t>R J E Š E NJ E</w:t>
      </w:r>
    </w:p>
    <w:p w:rsidRDefault="00ED2072" w:rsidP="002F4DA5" w:rsidR="00ED2072" w:rsidRPr="00AF121F">
      <w:pPr>
        <w:jc w:val="center"/>
        <w:rPr>
          <w:b/>
        </w:rPr>
      </w:pPr>
    </w:p>
    <w:p w:rsidRDefault="00ED2072" w:rsidP="00ED2072" w:rsidR="00ED2072">
      <w:pPr>
        <w:jc w:val="both"/>
      </w:pPr>
      <w:r>
        <w:t>Trgovački sud u Zagrebu po stečajnom sucu toga suda Nikoli Ribariću, u stečajnom postupku, nad dužnikom SAVACEL Tvornica celuloze d.o.o., u stečaju, Zagreb (Grad Zagreb), Radnička cesta 173., MBS 080586844., OIB 13353073948, dana 29. veljače 2016. godine</w:t>
      </w:r>
    </w:p>
    <w:p w:rsidRDefault="00342B22" w:rsidP="00342B22" w:rsidR="00342B22" w:rsidRPr="00DB3304">
      <w:pPr>
        <w:jc w:val="both"/>
      </w:pPr>
    </w:p>
    <w:p w:rsidRDefault="00D07951" w:rsidP="006C6EE8" w:rsidR="00A077F4" w:rsidRPr="00782F2B">
      <w:pPr>
        <w:ind w:left="3540"/>
      </w:pPr>
      <w:r w:rsidRPr="00560CCF">
        <w:rPr>
          <w:b/>
        </w:rPr>
        <w:t xml:space="preserve">     </w:t>
      </w:r>
      <w:r w:rsidRPr="00782F2B">
        <w:t>r i j e š i o   j e</w:t>
      </w:r>
    </w:p>
    <w:p w:rsidRDefault="00ED2072" w:rsidP="00A077F4" w:rsidR="00ED2072">
      <w:pPr>
        <w:jc w:val="both"/>
      </w:pPr>
    </w:p>
    <w:p w:rsidRDefault="00A077F4" w:rsidP="00A077F4" w:rsidR="00A077F4" w:rsidRPr="00783B11">
      <w:pPr>
        <w:jc w:val="both"/>
      </w:pPr>
      <w:r w:rsidRPr="00560CCF">
        <w:t xml:space="preserve">Stečajnom upravitelju </w:t>
      </w:r>
      <w:r w:rsidR="00ED2072" w:rsidRPr="00ED2072">
        <w:t>Mat</w:t>
      </w:r>
      <w:r w:rsidR="00ED2072">
        <w:t>i</w:t>
      </w:r>
      <w:r w:rsidR="00ED2072" w:rsidRPr="00ED2072">
        <w:t xml:space="preserve"> Čičak, iz Donje Lomnice, II. odvojak Deverićeve 5, OIB: 63670108668</w:t>
      </w:r>
      <w:r w:rsidR="00ED2072">
        <w:t xml:space="preserve">, </w:t>
      </w:r>
      <w:r w:rsidRPr="00560CCF">
        <w:t>o</w:t>
      </w:r>
      <w:r w:rsidR="003354DD">
        <w:t>dređuje se nagrada</w:t>
      </w:r>
      <w:r w:rsidR="00ED2072">
        <w:t xml:space="preserve"> za poslove privremenog stečajnog upravitelja u iznosu od 12</w:t>
      </w:r>
      <w:r w:rsidR="003354DD">
        <w:t>.</w:t>
      </w:r>
      <w:r w:rsidR="00A7470F">
        <w:t>0</w:t>
      </w:r>
      <w:r w:rsidR="00ED2072">
        <w:t>0</w:t>
      </w:r>
      <w:r w:rsidR="00A7470F">
        <w:t>0,00</w:t>
      </w:r>
      <w:r w:rsidR="004E31AE">
        <w:t xml:space="preserve"> kn</w:t>
      </w:r>
      <w:r w:rsidRPr="00560CCF">
        <w:t xml:space="preserve"> (</w:t>
      </w:r>
      <w:r w:rsidR="00342B22">
        <w:t>dvanaesttisućakuna</w:t>
      </w:r>
      <w:r w:rsidRPr="00560CCF">
        <w:t>) bruto.</w:t>
      </w:r>
    </w:p>
    <w:p w:rsidRDefault="002F4DA5" w:rsidP="00D07951" w:rsidR="002F4DA5" w:rsidRPr="00560CCF">
      <w:pPr>
        <w:jc w:val="both"/>
      </w:pPr>
    </w:p>
    <w:p w:rsidRDefault="00F34CD3" w:rsidP="00D07951" w:rsidR="00D07951">
      <w:pPr>
        <w:jc w:val="center"/>
      </w:pPr>
      <w:r w:rsidRPr="00560CCF">
        <w:t>Obrazloženje</w:t>
      </w:r>
    </w:p>
    <w:p w:rsidRDefault="00ED2072" w:rsidP="00D07951" w:rsidR="00ED2072" w:rsidRPr="00560CCF">
      <w:pPr>
        <w:jc w:val="center"/>
      </w:pPr>
    </w:p>
    <w:p w:rsidRDefault="00ED2072" w:rsidP="004E31AE" w:rsidR="00ED2072">
      <w:pPr>
        <w:jc w:val="both"/>
      </w:pPr>
      <w:r>
        <w:t>Stečajni upravi</w:t>
      </w:r>
      <w:r w:rsidR="001C4010">
        <w:t xml:space="preserve">telj, podneskom od 29. veljače </w:t>
      </w:r>
      <w:r>
        <w:t>2016. godine</w:t>
      </w:r>
      <w:r w:rsidR="001C4010">
        <w:t>,</w:t>
      </w:r>
      <w:r>
        <w:t xml:space="preserve"> zatražio je određivanje nagrade kao pr</w:t>
      </w:r>
      <w:r w:rsidR="00C21582">
        <w:t>ivremenom stečajnom upravitelju u iznosu od 12.000,00 kuna bruto.</w:t>
      </w:r>
    </w:p>
    <w:p w:rsidRDefault="00ED2072" w:rsidP="00ED2072" w:rsidR="00ED2072">
      <w:pPr>
        <w:jc w:val="both"/>
      </w:pPr>
      <w:r>
        <w:t>Uvidom u predmet sud je utvrdio da je dana 7. listopada 2014. godine predlagatelj Dejan Mileusnić, Dubrava, Gornji Marinkovac 38., po punomoćniku Borna Okroša, Zagreb, Jurišićeva 30, podnio ovom sudu prijedlog za pokretanje stečajnog postupka nad dužnikom.</w:t>
      </w:r>
    </w:p>
    <w:p w:rsidRDefault="00ED2072" w:rsidP="00ED2072" w:rsidR="00ED2072">
      <w:pPr>
        <w:jc w:val="both"/>
      </w:pPr>
      <w:r>
        <w:t>Rješenjem od 13. listopada 2014. godine pokrenut je prethodni postupak te je za privremenog stečajnog upravitelja imenovan Mato Čičak.</w:t>
      </w:r>
    </w:p>
    <w:p w:rsidRDefault="00ED2072" w:rsidP="00ED2072" w:rsidR="00ED2072">
      <w:pPr>
        <w:jc w:val="both"/>
      </w:pPr>
      <w:r w:rsidRPr="00ED2072">
        <w:t>Uredb</w:t>
      </w:r>
      <w:r>
        <w:t>om</w:t>
      </w:r>
      <w:r w:rsidRPr="00ED2072">
        <w:t xml:space="preserve"> o kriterijima i načinu obračuna i plaćanja nagrade stečajnim upraviteljima</w:t>
      </w:r>
      <w:r>
        <w:t xml:space="preserve"> („Narodne novine“ broj 105/15; dalje Uredba) određeno je kako</w:t>
      </w:r>
      <w:r w:rsidR="00C21582">
        <w:t xml:space="preserve"> p</w:t>
      </w:r>
      <w:r w:rsidR="00C21582" w:rsidRPr="00C21582">
        <w:t>rivremenom stečajnom upravitelju pripada pravo na jednokratnu nagradu za poslove obavljene u prethodnom postupku u iznosu od 3.000,00 kuna do 20.000,00 kuna.</w:t>
      </w:r>
    </w:p>
    <w:p w:rsidRDefault="00C21582" w:rsidP="004E31AE" w:rsidR="00ED2072">
      <w:pPr>
        <w:jc w:val="both"/>
      </w:pPr>
      <w:r>
        <w:t>Člankom 15. Uredbe određeno je kako su svi iznosi u Uredbi određeno u bruto iznosu.</w:t>
      </w:r>
    </w:p>
    <w:p w:rsidRDefault="00D07951" w:rsidP="004E31AE" w:rsidR="008B66DC">
      <w:pPr>
        <w:jc w:val="both"/>
      </w:pPr>
      <w:r w:rsidRPr="00560CCF">
        <w:t>Sud je zahtjev stečajnog upravitelja za odrađeni posao u svojstvu privremenog stečajnog upravitelja ocijenio osnovanim u cijelosti. Privremeni stečajni upravitelj morao je izvršiti uvid u</w:t>
      </w:r>
      <w:r w:rsidR="00783B11">
        <w:t xml:space="preserve"> poslovanje predloženog dužnika</w:t>
      </w:r>
      <w:r w:rsidRPr="00560CCF">
        <w:t>. Sve troškove koji su bili nužni za provođenje postupka predujmljivao j</w:t>
      </w:r>
      <w:r w:rsidR="004E31AE">
        <w:t>e iz osobnih sredstava.</w:t>
      </w:r>
      <w:r w:rsidRPr="00560CCF">
        <w:t xml:space="preserve"> Temeljem naprijed navedenog riješeno je kao </w:t>
      </w:r>
      <w:r w:rsidR="00C21582">
        <w:t>u izreci rješenja</w:t>
      </w:r>
      <w:r w:rsidRPr="00560CCF">
        <w:t xml:space="preserve">. </w:t>
      </w:r>
    </w:p>
    <w:p w:rsidRDefault="008D7E70" w:rsidP="00CA4905" w:rsidR="00B52CC1" w:rsidRPr="00560CCF">
      <w:pPr>
        <w:ind w:firstLine="708" w:left="2832"/>
        <w:jc w:val="both"/>
      </w:pPr>
      <w:r>
        <w:t xml:space="preserve">Zagreb, </w:t>
      </w:r>
      <w:r w:rsidR="00C21582">
        <w:t>29</w:t>
      </w:r>
      <w:r w:rsidR="00D07951" w:rsidRPr="00560CCF">
        <w:t>.</w:t>
      </w:r>
      <w:r w:rsidR="00C21582">
        <w:t xml:space="preserve"> veljače</w:t>
      </w:r>
      <w:r w:rsidR="00D07951" w:rsidRPr="00560CCF">
        <w:t xml:space="preserve"> 201</w:t>
      </w:r>
      <w:r w:rsidR="00C21582">
        <w:t>6</w:t>
      </w:r>
      <w:r w:rsidR="00D07951" w:rsidRPr="00560CCF">
        <w:t>.</w:t>
      </w:r>
      <w:r w:rsidR="004E31AE">
        <w:t xml:space="preserve"> </w:t>
      </w:r>
      <w:r w:rsidR="00560CCF">
        <w:tab/>
      </w:r>
      <w:r w:rsidR="00560CCF">
        <w:tab/>
      </w:r>
      <w:r w:rsidR="00B52CC1">
        <w:tab/>
      </w:r>
      <w:r w:rsidR="00B52CC1">
        <w:tab/>
      </w:r>
      <w:r w:rsidR="00B52CC1">
        <w:tab/>
      </w:r>
      <w:r w:rsidR="00B52CC1">
        <w:tab/>
      </w:r>
    </w:p>
    <w:p w:rsidRDefault="00782F2B" w:rsidP="00782F2B" w:rsidR="00782F2B">
      <w:pPr>
        <w:pStyle w:val="Podnaslov"/>
        <w:ind w:left="5664"/>
        <w:rPr>
          <w:rFonts w:hAnsi="Times New Roman" w:ascii="Times New Roman"/>
          <w:b w:val="false"/>
          <w:color w:val="auto"/>
          <w:szCs w:val="24"/>
        </w:rPr>
      </w:pPr>
      <w:r>
        <w:tab/>
      </w:r>
      <w:r>
        <w:tab/>
      </w:r>
      <w:r>
        <w:tab/>
      </w:r>
      <w:r w:rsidR="00560CCF">
        <w:tab/>
      </w:r>
      <w:r w:rsidR="00560CCF">
        <w:tab/>
      </w:r>
      <w:r w:rsidR="00560CCF">
        <w:tab/>
      </w:r>
      <w:r w:rsidR="00560CCF">
        <w:tab/>
      </w:r>
      <w:r w:rsidR="00560CCF">
        <w:tab/>
        <w:t xml:space="preserve">  </w:t>
      </w:r>
      <w:r>
        <w:rPr>
          <w:rFonts w:hAnsi="Times New Roman" w:ascii="Times New Roman"/>
          <w:b w:val="false"/>
          <w:color w:val="auto"/>
          <w:szCs w:val="24"/>
        </w:rPr>
        <w:t>Stečajni sudac:</w:t>
      </w:r>
    </w:p>
    <w:p w:rsidRDefault="00782F2B" w:rsidP="00E91121" w:rsidR="00782F2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2F2B" w:rsidP="00E91121" w:rsidR="00782F2B">
      <w:pPr>
        <w:pStyle w:val="Podnaslov"/>
        <w:ind w:firstLine="720" w:left="4320"/>
        <w:rPr>
          <w:rFonts w:hAnsi="Times New Roman" w:ascii="Times New Roman"/>
          <w:b w:val="false"/>
          <w:color w:val="auto"/>
          <w:szCs w:val="24"/>
        </w:rPr>
      </w:pPr>
    </w:p>
    <w:p w:rsidRDefault="00782F2B" w:rsidP="00E91121" w:rsidR="00782F2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2F2B" w:rsidP="00E91121" w:rsidR="00782F2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24249" w:rsidP="00D07951" w:rsidR="00824249" w:rsidRPr="00560CCF">
      <w:r w:rsidRPr="00560CCF">
        <w:tab/>
      </w:r>
    </w:p>
    <w:p w:rsidRDefault="00782F2B" w:rsidP="00D07951" w:rsidR="00782F2B">
      <w:pPr>
        <w:outlineLvl w:val="0"/>
      </w:pPr>
    </w:p>
    <w:p w:rsidRDefault="00782F2B" w:rsidP="00D07951" w:rsidR="00782F2B">
      <w:pPr>
        <w:outlineLvl w:val="0"/>
      </w:pPr>
    </w:p>
    <w:p w:rsidRDefault="00D07951" w:rsidP="00D07951" w:rsidR="00D07951" w:rsidRPr="00560CCF">
      <w:pPr>
        <w:outlineLvl w:val="0"/>
      </w:pPr>
      <w:r w:rsidRPr="00560CCF">
        <w:lastRenderedPageBreak/>
        <w:t>POUKA O PRAVNOM LIJEKU:</w:t>
      </w:r>
    </w:p>
    <w:p w:rsidRDefault="00D07951" w:rsidP="00D07951" w:rsidR="004E31AE">
      <w:r w:rsidRPr="00560CCF">
        <w:t>Protiv rješenja nezadovoljna stranka može uložiti žalbu u roku od 8 dana od dana dostave prijepisa. Žalba se podnosi Visokom trgovačkom sudu RH putem ovog suda u tri primjerka.</w:t>
      </w:r>
    </w:p>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782F2B" w:rsidP="00D07951" w:rsidR="00782F2B"/>
    <w:p w:rsidRDefault="0042177B" w:rsidP="00D07951" w:rsidR="0042177B">
      <w:r>
        <w:t>DNA:</w:t>
      </w:r>
    </w:p>
    <w:p w:rsidRDefault="0042177B" w:rsidP="00D07951" w:rsidR="00C21582">
      <w:r>
        <w:t xml:space="preserve">Stečajni upravitelj </w:t>
      </w:r>
    </w:p>
    <w:p w:rsidRDefault="0042177B" w:rsidP="00D07951" w:rsidR="0042177B">
      <w:r>
        <w:t>Oglasna ploča</w:t>
      </w:r>
    </w:p>
    <w:p w:rsidRDefault="00C21582" w:rsidP="00D07951" w:rsidR="00D07951" w:rsidRPr="00560CCF">
      <w:r>
        <w:t>spis</w:t>
      </w:r>
    </w:p>
    <w:sectPr w:rsidSect="004E31AE" w:rsidR="00D07951" w:rsidRPr="00560CCF">
      <w:headerReference w:type="even" r:id="rId10"/>
      <w:headerReference w:type="default" r:id="rId11"/>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A8E" w:rsidR="002D1A8E">
      <w:r>
        <w:separator/>
      </w:r>
    </w:p>
  </w:endnote>
  <w:endnote w:id="0" w:type="continuationSeparator">
    <w:p w:rsidRDefault="002D1A8E" w:rsidR="002D1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A8E" w:rsidR="002D1A8E">
      <w:r>
        <w:separator/>
      </w:r>
    </w:p>
  </w:footnote>
  <w:footnote w:id="0" w:type="continuationSeparator">
    <w:p w:rsidRDefault="002D1A8E" w:rsidR="002D1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77B" w:rsidP="00891417" w:rsidR="004217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177B" w:rsidR="004217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77B" w:rsidP="00891417" w:rsidR="004217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3801">
      <w:rPr>
        <w:rStyle w:val="Brojstranice"/>
        <w:noProof/>
      </w:rPr>
      <w:t>3</w:t>
    </w:r>
    <w:r>
      <w:rPr>
        <w:rStyle w:val="Brojstranice"/>
      </w:rPr>
      <w:fldChar w:fldCharType="end"/>
    </w:r>
  </w:p>
  <w:p w:rsidRDefault="0042177B" w:rsidR="0042177B">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E1036B"/>
    <w:multiLevelType w:val="hybridMultilevel"/>
    <w:tmpl w:val="6838CC66"/>
    <w:lvl w:tplc="49D85918" w:ilvl="0">
      <w:start w:val="1"/>
      <w:numFmt w:val="decimal"/>
      <w:lvlText w:val="%1."/>
      <w:lvlJc w:val="left"/>
      <w:pPr>
        <w:tabs>
          <w:tab w:pos="840" w:val="num"/>
        </w:tabs>
        <w:ind w:hanging="360" w:left="8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951"/>
    <w:rsid w:val="000E2D59"/>
    <w:rsid w:val="000F7284"/>
    <w:rsid w:val="0014572D"/>
    <w:rsid w:val="001C4010"/>
    <w:rsid w:val="0020570E"/>
    <w:rsid w:val="00223ECD"/>
    <w:rsid w:val="002272FF"/>
    <w:rsid w:val="002D1A8E"/>
    <w:rsid w:val="002F4DA5"/>
    <w:rsid w:val="003354DD"/>
    <w:rsid w:val="00342B22"/>
    <w:rsid w:val="00343152"/>
    <w:rsid w:val="0042177B"/>
    <w:rsid w:val="004E31AE"/>
    <w:rsid w:val="004F7D51"/>
    <w:rsid w:val="00540A12"/>
    <w:rsid w:val="00560CCF"/>
    <w:rsid w:val="005A5B15"/>
    <w:rsid w:val="00602325"/>
    <w:rsid w:val="006A3801"/>
    <w:rsid w:val="006C6EE8"/>
    <w:rsid w:val="00756A21"/>
    <w:rsid w:val="00782F2B"/>
    <w:rsid w:val="00783B11"/>
    <w:rsid w:val="00796874"/>
    <w:rsid w:val="00824249"/>
    <w:rsid w:val="00825F19"/>
    <w:rsid w:val="00864D77"/>
    <w:rsid w:val="008662C3"/>
    <w:rsid w:val="00891417"/>
    <w:rsid w:val="00897752"/>
    <w:rsid w:val="008B613C"/>
    <w:rsid w:val="008B66DC"/>
    <w:rsid w:val="008D7E70"/>
    <w:rsid w:val="0096587D"/>
    <w:rsid w:val="00A01E2B"/>
    <w:rsid w:val="00A077F4"/>
    <w:rsid w:val="00A2284A"/>
    <w:rsid w:val="00A7470F"/>
    <w:rsid w:val="00AB7AB0"/>
    <w:rsid w:val="00AC0CA8"/>
    <w:rsid w:val="00B44C62"/>
    <w:rsid w:val="00B52CC1"/>
    <w:rsid w:val="00BE627C"/>
    <w:rsid w:val="00C21582"/>
    <w:rsid w:val="00C65F3B"/>
    <w:rsid w:val="00CA4905"/>
    <w:rsid w:val="00D07951"/>
    <w:rsid w:val="00D130F9"/>
    <w:rsid w:val="00D74908"/>
    <w:rsid w:val="00EB313D"/>
    <w:rsid w:val="00ED2072"/>
    <w:rsid w:val="00F34CD3"/>
    <w:rsid w:val="00F67529"/>
    <w:rsid w:val="00F86E37"/>
    <w:rsid w:val="00F95481"/>
    <w:rsid w:val="00FA70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0795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cs="Tahoma" w:hAnsi="Tahoma" w:ascii="Tahoma"/>
      <w:sz w:val="16"/>
      <w:szCs w:val="16"/>
    </w:rPr>
  </w:style>
  <w:style w:styleId="Podnaslov" w:type="paragraph">
    <w:name w:val="Subtitle"/>
    <w:basedOn w:val="Normal"/>
    <w:link w:val="PodnaslovChar"/>
    <w:qFormat/>
    <w:rsid w:val="00782F2B"/>
    <w:pPr>
      <w:jc w:val="both"/>
    </w:pPr>
    <w:rPr>
      <w:rFonts w:hAnsi="Tahoma" w:ascii="Tahoma"/>
      <w:b/>
      <w:color w:val="0000FF"/>
      <w:szCs w:val="20"/>
    </w:rPr>
  </w:style>
  <w:style w:customStyle="true" w:styleId="PodnaslovChar" w:type="character">
    <w:name w:val="Podnaslov Char"/>
    <w:basedOn w:val="Zadanifontodlomka"/>
    <w:link w:val="Podnaslov"/>
    <w:rsid w:val="00782F2B"/>
    <w:rPr>
      <w:rFonts w:hAnsi="Tahoma" w:ascii="Tahoma"/>
      <w:b/>
      <w:color w:val="0000FF"/>
      <w:sz w:val="24"/>
    </w:rPr>
  </w:style>
  <w:style w:styleId="Tekstrezerviranogmjesta" w:type="character">
    <w:name w:val="Placeholder Text"/>
    <w:basedOn w:val="Zadanifontodlomka"/>
    <w:uiPriority w:val="99"/>
    <w:semiHidden/>
    <w:rsid w:val="006A3801"/>
    <w:rPr>
      <w:color w:val="808080"/>
      <w:bdr w:space="0" w:sz="0" w:color="auto" w:val="none"/>
      <w:shd w:fill="auto" w:color="auto" w:val="clear"/>
    </w:rPr>
  </w:style>
  <w:style w:customStyle="true" w:styleId="eSPISCCParagraphDefaultFont" w:type="character">
    <w:name w:val="eSPIS_CC_Paragraph Default Font"/>
    <w:basedOn w:val="Zadanifontodlomka"/>
    <w:rsid w:val="006A38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801"/>
    <w:rPr>
      <w:bdr w:space="0" w:sz="0" w:color="auto" w:val="none"/>
      <w:shd w:fill="FFFFCC" w:color="auto" w:val="clear"/>
      <w:lang w:val="hr-HR"/>
    </w:rPr>
  </w:style>
  <w:style w:customStyle="true" w:styleId="PozadinaSvijetloCrvena" w:type="character">
    <w:name w:val="Pozadina_SvijetloCrvena"/>
    <w:basedOn w:val="eSPISCCParagraphDefaultFont"/>
    <w:rsid w:val="006A38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8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0795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ascii="Tahoma" w:cs="Tahoma" w:hAnsi="Tahoma"/>
      <w:sz w:val="16"/>
      <w:szCs w:val="16"/>
    </w:rPr>
  </w:style>
  <w:style w:styleId="Podnaslov" w:type="paragraph">
    <w:name w:val="Subtitle"/>
    <w:basedOn w:val="Normal"/>
    <w:link w:val="PodnaslovChar"/>
    <w:qFormat/>
    <w:rsid w:val="00782F2B"/>
    <w:pPr>
      <w:jc w:val="both"/>
    </w:pPr>
    <w:rPr>
      <w:rFonts w:ascii="Tahoma" w:hAnsi="Tahoma"/>
      <w:b/>
      <w:color w:val="0000FF"/>
      <w:szCs w:val="20"/>
    </w:rPr>
  </w:style>
  <w:style w:customStyle="1" w:styleId="PodnaslovChar" w:type="character">
    <w:name w:val="Podnaslov Char"/>
    <w:basedOn w:val="Zadanifontodlomka"/>
    <w:link w:val="Podnaslov"/>
    <w:rsid w:val="00782F2B"/>
    <w:rPr>
      <w:rFonts w:ascii="Tahoma" w:hAnsi="Tahoma"/>
      <w:b/>
      <w:color w:val="0000FF"/>
      <w:sz w:val="24"/>
    </w:rPr>
  </w:style>
  <w:style w:styleId="Tekstrezerviranogmjesta" w:type="character">
    <w:name w:val="Placeholder Text"/>
    <w:basedOn w:val="Zadanifontodlomka"/>
    <w:uiPriority w:val="99"/>
    <w:semiHidden/>
    <w:rsid w:val="006A3801"/>
    <w:rPr>
      <w:color w:val="808080"/>
      <w:bdr w:color="auto" w:space="0" w:sz="0" w:val="none"/>
      <w:shd w:color="auto" w:fill="auto" w:val="clear"/>
    </w:rPr>
  </w:style>
  <w:style w:customStyle="1" w:styleId="eSPISCCParagraphDefaultFont" w:type="character">
    <w:name w:val="eSPIS_CC_Paragraph Default Font"/>
    <w:basedOn w:val="Zadanifontodlomka"/>
    <w:rsid w:val="006A38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801"/>
    <w:rPr>
      <w:bdr w:color="auto" w:space="0" w:sz="0" w:val="none"/>
      <w:shd w:color="auto" w:fill="FFFFCC" w:val="clear"/>
      <w:lang w:val="hr-HR"/>
    </w:rPr>
  </w:style>
  <w:style w:customStyle="1" w:styleId="PozadinaSvijetloCrvena" w:type="character">
    <w:name w:val="Pozadina_SvijetloCrvena"/>
    <w:basedOn w:val="eSPISCCParagraphDefaultFont"/>
    <w:rsid w:val="006A38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8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214409">
      <w:bodyDiv w:val="true"/>
      <w:marLeft w:val="0"/>
      <w:marRight w:val="0"/>
      <w:marTop w:val="0"/>
      <w:marBottom w:val="0"/>
      <w:divBdr>
        <w:top w:space="0" w:sz="0" w:color="auto" w:val="none"/>
        <w:left w:space="0" w:sz="0" w:color="auto" w:val="none"/>
        <w:bottom w:space="0" w:sz="0" w:color="auto" w:val="none"/>
        <w:right w:space="0" w:sz="0" w:color="auto" w:val="none"/>
      </w:divBdr>
    </w:div>
    <w:div w:id="363599650">
      <w:bodyDiv w:val="true"/>
      <w:marLeft w:val="0"/>
      <w:marRight w:val="0"/>
      <w:marTop w:val="0"/>
      <w:marBottom w:val="0"/>
      <w:divBdr>
        <w:top w:space="0" w:sz="0" w:color="auto" w:val="none"/>
        <w:left w:space="0" w:sz="0" w:color="auto" w:val="none"/>
        <w:bottom w:space="0" w:sz="0" w:color="auto" w:val="none"/>
        <w:right w:space="0" w:sz="0" w:color="auto" w:val="none"/>
      </w:divBdr>
    </w:div>
    <w:div w:id="1150290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St-718/2014</izvorni_sadrzaj>
    <derivirana_varijabla naziv="DomainObject.Predmet.OznakaBroj_1">St-718/2014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SAVACEL Tvorica celuloze d.o.o.</izvorni_sadrzaj>
    <derivirana_varijabla naziv="DomainObject.Predmet.ProtustrankaFormated_1">  SAVACEL Tvorica celuloze d.o.o.</derivirana_varijabla>
  </DomainObject.Predmet.ProtustrankaFormated>
  <DomainObject.Predmet.ProtustrankaFormatedOIB>
    <izvorni_sadrzaj>  SAVACEL Tvorica celuloze d.o.o., OIB 13353073948</izvorni_sadrzaj>
    <derivirana_varijabla naziv="DomainObject.Predmet.ProtustrankaFormatedOIB_1">  SAVACEL Tvorica celuloze d.o.o., OIB 13353073948</derivirana_varijabla>
  </DomainObject.Predmet.ProtustrankaFormatedOIB>
  <DomainObject.Predmet.ProtustrankaFormatedWithAdress>
    <izvorni_sadrzaj> SAVACEL Tvorica celuloze d.o.o., Radnička cesta 173, Zagreb</izvorni_sadrzaj>
    <derivirana_varijabla naziv="DomainObject.Predmet.ProtustrankaFormatedWithAdress_1"> SAVACEL Tvorica celuloze d.o.o., Radnička cesta 173, Zagreb</derivirana_varijabla>
  </DomainObject.Predmet.ProtustrankaFormatedWithAdress>
  <DomainObject.Predmet.ProtustrankaFormatedWithAdressOIB>
    <izvorni_sadrzaj> SAVACEL Tvorica celuloze d.o.o., OIB 13353073948, Radnička cesta 173, Zagreb</izvorni_sadrzaj>
    <derivirana_varijabla naziv="DomainObject.Predmet.ProtustrankaFormatedWithAdressOIB_1"> SAVACEL Tvorica celuloze d.o.o., OIB 13353073948, Radnička cesta 173, Zagreb</derivirana_varijabla>
  </DomainObject.Predmet.ProtustrankaFormatedWithAdressOIB>
  <DomainObject.Predmet.ProtustrankaWithAdress>
    <izvorni_sadrzaj>SAVACEL Tvorica celuloze d.o.o. Radnička cesta 173, Zagreb</izvorni_sadrzaj>
    <derivirana_varijabla naziv="DomainObject.Predmet.ProtustrankaWithAdress_1">SAVACEL Tvorica celuloze d.o.o. Radnička cesta 173, Zagreb</derivirana_varijabla>
  </DomainObject.Predmet.ProtustrankaWithAdress>
  <DomainObject.Predmet.ProtustrankaWithAdressOIB>
    <izvorni_sadrzaj>SAVACEL Tvorica celuloze d.o.o., OIB 13353073948, Radnička cesta 173, Zagreb</izvorni_sadrzaj>
    <derivirana_varijabla naziv="DomainObject.Predmet.ProtustrankaWithAdressOIB_1">SAVACEL Tvorica celuloze d.o.o., OIB 13353073948, Radnička cesta 173, Zagreb</derivirana_varijabla>
  </DomainObject.Predmet.ProtustrankaWithAdressOIB>
  <DomainObject.Predmet.ProtustrankaNazivFormated>
    <izvorni_sadrzaj>SAVACEL Tvorica celuloze d.o.o.</izvorni_sadrzaj>
    <derivirana_varijabla naziv="DomainObject.Predmet.ProtustrankaNazivFormated_1">SAVACEL Tvorica celuloze d.o.o.</derivirana_varijabla>
  </DomainObject.Predmet.ProtustrankaNazivFormated>
  <DomainObject.Predmet.ProtustrankaNazivFormatedOIB>
    <izvorni_sadrzaj>SAVACEL Tvorica celuloze d.o.o., OIB 13353073948</izvorni_sadrzaj>
    <derivirana_varijabla naziv="DomainObject.Predmet.ProtustrankaNazivFormatedOIB_1">SAVACEL Tvorica celuloze d.o.o., OIB 13353073948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Mileusnić zastupanog po punomoćniku Borna Okroša</izvorni_sadrzaj>
    <derivirana_varijabla naziv="DomainObject.Predmet.StrankaFormated_1">  Dejan Mileusnić zastupanog po punomoćniku Borna Okroša</derivirana_varijabla>
  </DomainObject.Predmet.StrankaFormated>
  <DomainObject.Predmet.StrankaFormatedOIB>
    <izvorni_sadrzaj>  Dejan Mileusnić, OIB 84116321987 zastupanog po punomoćniku Borna Okroša</izvorni_sadrzaj>
    <derivirana_varijabla naziv="DomainObject.Predmet.StrankaFormatedOIB_1">  Dejan Mileusnić, OIB 84116321987 zastupanog po punomoćniku Borna Okroša</derivirana_varijabla>
  </DomainObject.Predmet.StrankaFormatedOIB>
  <DomainObject.Predmet.StrankaFormatedWithAdress>
    <izvorni_sadrzaj> Dejan Mileusnić, Konak 23, 10340 Konak zastupanog po punomoćniku Borna Okroša</izvorni_sadrzaj>
    <derivirana_varijabla naziv="DomainObject.Predmet.StrankaFormatedWithAdress_1"> Dejan Mileusnić, Konak 23, 10340 Konak zastupanog po punomoćniku Borna Okroša</derivirana_varijabla>
  </DomainObject.Predmet.StrankaFormatedWithAdress>
  <DomainObject.Predmet.StrankaFormatedWithAdressOIB>
    <izvorni_sadrzaj> Dejan Mileusnić, OIB 84116321987, Konak 23, 10340 Konak zastupanog po punomoćniku Borna Okroša</izvorni_sadrzaj>
    <derivirana_varijabla naziv="DomainObject.Predmet.StrankaFormatedWithAdressOIB_1"> Dejan Mileusnić, OIB 84116321987, Konak 23, 10340 Konak zastupanog po punomoćniku Borna Okroša</derivirana_varijabla>
  </DomainObject.Predmet.StrankaFormatedWithAdressOIB>
  <DomainObject.Predmet.StrankaWithAdress>
    <izvorni_sadrzaj>Dejan Mileusnić Konak 23,10340 Konak</izvorni_sadrzaj>
    <derivirana_varijabla naziv="DomainObject.Predmet.StrankaWithAdress_1">Dejan Mileusnić Konak 23,10340 Konak</derivirana_varijabla>
  </DomainObject.Predmet.StrankaWithAdress>
  <DomainObject.Predmet.StrankaWithAdressOIB>
    <izvorni_sadrzaj>Dejan Mileusnić, OIB 84116321987, Konak 23,10340 Konak</izvorni_sadrzaj>
    <derivirana_varijabla naziv="DomainObject.Predmet.StrankaWithAdressOIB_1">Dejan Mileusnić, OIB 84116321987, Konak 23,10340 Konak</derivirana_varijabla>
  </DomainObject.Predmet.StrankaWithAdressOIB>
  <DomainObject.Predmet.StrankaNazivFormated>
    <izvorni_sadrzaj>Dejan Mileusnić</izvorni_sadrzaj>
    <derivirana_varijabla naziv="DomainObject.Predmet.StrankaNazivFormated_1">Dejan Mileusnić</derivirana_varijabla>
  </DomainObject.Predmet.StrankaNazivFormated>
  <DomainObject.Predmet.StrankaNazivFormatedOIB>
    <izvorni_sadrzaj>Dejan Mileusnić, OIB 84116321987</izvorni_sadrzaj>
    <derivirana_varijabla naziv="DomainObject.Predmet.StrankaNazivFormatedOIB_1">Dejan Mileusnić, OIB 84116321987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Dejan Mileusnić zastupanog po punomoćniku Borna Okroša</item>
    </izvorni_sadrzaj>
    <derivirana_varijabla naziv="DomainObject.Predmet.StrankaListFormated_1">
      <item>Dejan Mileusnić zastupanog po punomoćniku Borna Okroša</item>
    </derivirana_varijabla>
  </DomainObject.Predmet.StrankaListFormated>
  <DomainObject.Predmet.StrankaListFormatedOIB>
    <izvorni_sadrzaj>
      <item>Dejan Mileusnić, OIB 84116321987 zastupanog po punomoćniku Borna Okroša</item>
    </izvorni_sadrzaj>
    <derivirana_varijabla naziv="DomainObject.Predmet.StrankaListFormatedOIB_1">
      <item>Dejan Mileusnić, OIB 84116321987 zastupanog po punomoćniku Borna Okroša</item>
    </derivirana_varijabla>
  </DomainObject.Predmet.StrankaListFormatedOIB>
  <DomainObject.Predmet.StrankaListFormatedWithAdress>
    <izvorni_sadrzaj>
      <item>Dejan Mileusnić, Konak 23, 10340 Konak zastupanog po punomoćniku Borna Okroša</item>
    </izvorni_sadrzaj>
    <derivirana_varijabla naziv="DomainObject.Predmet.StrankaListFormatedWithAdress_1">
      <item>Dejan Mileusnić, Konak 23, 10340 Konak zastupanog po punomoćniku Borna Okroša</item>
    </derivirana_varijabla>
  </DomainObject.Predmet.StrankaListFormatedWithAdress>
  <DomainObject.Predmet.StrankaListFormatedWithAdressOIB>
    <izvorni_sadrzaj>
      <item>Dejan Mileusnić, OIB 84116321987, Konak 23, 10340 Konak zastupanog po punomoćniku Borna Okroša</item>
    </izvorni_sadrzaj>
    <derivirana_varijabla naziv="DomainObject.Predmet.StrankaListFormatedWithAdressOIB_1">
      <item>Dejan Mileusnić, OIB 84116321987, Konak 23, 10340 Konak zastupanog po punomoćniku Borna Okroša</item>
    </derivirana_varijabla>
  </DomainObject.Predmet.StrankaListFormatedWithAdressOIB>
  <DomainObject.Predmet.StrankaListNazivFormated>
    <izvorni_sadrzaj>
      <item>Dejan Mileusnić</item>
    </izvorni_sadrzaj>
    <derivirana_varijabla naziv="DomainObject.Predmet.StrankaListNazivFormated_1">
      <item>Dejan Mileusnić</item>
    </derivirana_varijabla>
  </DomainObject.Predmet.StrankaListNazivFormated>
  <DomainObject.Predmet.StrankaListNazivFormatedOIB>
    <izvorni_sadrzaj>
      <item>Dejan Mileusnić, OIB 84116321987</item>
    </izvorni_sadrzaj>
    <derivirana_varijabla naziv="DomainObject.Predmet.StrankaListNazivFormatedOIB_1">
      <item>Dejan Mileusnić, OIB 84116321987</item>
    </derivirana_varijabla>
  </DomainObject.Predmet.StrankaListNazivFormatedOIB>
  <DomainObject.Predmet.ProtuStrankaListFormated>
    <izvorni_sadrzaj>
      <item>SAVACEL Tvorica celuloze d.o.o.</item>
    </izvorni_sadrzaj>
    <derivirana_varijabla naziv="DomainObject.Predmet.ProtuStrankaListFormated_1">
      <item>SAVACEL Tvorica celuloze d.o.o.</item>
    </derivirana_varijabla>
  </DomainObject.Predmet.ProtuStrankaListFormated>
  <DomainObject.Predmet.ProtuStrankaListFormatedOIB>
    <izvorni_sadrzaj>
      <item>SAVACEL Tvorica celuloze d.o.o., OIB 13353073948</item>
    </izvorni_sadrzaj>
    <derivirana_varijabla naziv="DomainObject.Predmet.ProtuStrankaListFormatedOIB_1">
      <item>SAVACEL Tvorica celuloze d.o.o., OIB 13353073948</item>
    </derivirana_varijabla>
  </DomainObject.Predmet.ProtuStrankaListFormatedOIB>
  <DomainObject.Predmet.ProtuStrankaListFormatedWithAdress>
    <izvorni_sadrzaj>
      <item>SAVACEL Tvorica celuloze d.o.o., Radnička cesta 173, Zagreb</item>
    </izvorni_sadrzaj>
    <derivirana_varijabla naziv="DomainObject.Predmet.ProtuStrankaListFormatedWithAdress_1">
      <item>SAVACEL Tvorica celuloze d.o.o., Radnička cesta 173, Zagreb</item>
    </derivirana_varijabla>
  </DomainObject.Predmet.ProtuStrankaListFormatedWithAdress>
  <DomainObject.Predmet.ProtuStrankaListFormatedWithAdressOIB>
    <izvorni_sadrzaj>
      <item>SAVACEL Tvorica celuloze d.o.o., OIB 13353073948, Radnička cesta 173, Zagreb</item>
    </izvorni_sadrzaj>
    <derivirana_varijabla naziv="DomainObject.Predmet.ProtuStrankaListFormatedWithAdressOIB_1">
      <item>SAVACEL Tvorica celuloze d.o.o., OIB 13353073948, Radnička cesta 173, Zagreb</item>
    </derivirana_varijabla>
  </DomainObject.Predmet.ProtuStrankaListFormatedWithAdressOIB>
  <DomainObject.Predmet.ProtuStrankaListNazivFormated>
    <izvorni_sadrzaj>
      <item>SAVACEL Tvorica celuloze d.o.o.</item>
    </izvorni_sadrzaj>
    <derivirana_varijabla naziv="DomainObject.Predmet.ProtuStrankaListNazivFormated_1">
      <item>SAVACEL Tvorica celuloze d.o.o.</item>
    </derivirana_varijabla>
  </DomainObject.Predmet.ProtuStrankaListNazivFormated>
  <DomainObject.Predmet.ProtuStrankaListNazivFormatedOIB>
    <izvorni_sadrzaj>
      <item>SAVACEL Tvorica celuloze d.o.o., OIB 13353073948</item>
    </izvorni_sadrzaj>
    <derivirana_varijabla naziv="DomainObject.Predmet.ProtuStrankaListNazivFormatedOIB_1">
      <item>SAVACEL Tvorica celuloze d.o.o., OIB 13353073948</item>
    </derivirana_varijabla>
  </DomainObject.Predmet.ProtuStrankaListNazivFormatedOIB>
  <DomainObject.Predmet.OstaliListFormated>
    <izvorni_sadrzaj>
      <item>Borna Okroša punomoćnik sudionika u postupku Dejan Mileusnić</item>
      <item>MARINKO MIKULIĆ</item>
      <item>Mato Čičak</item>
    </izvorni_sadrzaj>
    <derivirana_varijabla naziv="DomainObject.Predmet.OstaliListFormated_1">
      <item>Borna Okroša punomoćnik sudionika u postupku Dejan Mileusnić</item>
      <item>MARINKO MIKULIĆ</item>
      <item>Mato Čičak</item>
    </derivirana_varijabla>
  </DomainObject.Predmet.OstaliListFormated>
  <DomainObject.Predmet.OstaliListFormatedOIB>
    <izvorni_sadrzaj>
      <item>Borna Okroša punomoćnik sudionika u postupku Dejan Mileusnić</item>
      <item>MARINKO MIKULIĆ, OIB 57215562399</item>
      <item>Mato Čičak, OIB 63670108668</item>
    </izvorni_sadrzaj>
    <derivirana_varijabla naziv="DomainObject.Predmet.OstaliListFormatedOIB_1">
      <item>Borna Okroša punomoćnik sudionika u postupku Dejan Mileusnić</item>
      <item>MARINKO MIKULIĆ, OIB 57215562399</item>
      <item>Mato Čičak, OIB 63670108668</item>
    </derivirana_varijabla>
  </DomainObject.Predmet.OstaliListFormatedOIB>
  <DomainObject.Predmet.OstaliListFormatedWithAdress>
    <izvorni_sadrzaj>
      <item>Borna Okroša, Jurišićeva 30, 10000 Zagreb punomoćnik sudionika u postupku Dejan Mileusnić</item>
      <item>MARINKO MIKULIĆ, Lukšić Gornji 7, 10000 Zagreb</item>
      <item>Mato Čičak, II Deverićev Odvojak 5, 10412 Donja Lomnica</item>
    </izvorni_sadrzaj>
    <derivirana_varijabla naziv="DomainObject.Predmet.OstaliListFormatedWithAdress_1">
      <item>Borna Okroša, Jurišićeva 30, 10000 Zagreb punomoćnik sudionika u postupku Dejan Mileusnić</item>
      <item>MARINKO MIKULIĆ, Lukšić Gornji 7, 10000 Zagreb</item>
      <item>Mato Čičak, II Deverićev Odvojak 5, 10412 Donja Lomnica</item>
    </derivirana_varijabla>
  </DomainObject.Predmet.OstaliListFormatedWithAdress>
  <DomainObject.Predmet.OstaliListFormatedWithAdressOIB>
    <izvorni_sadrzaj>
      <item>Borna Okroša, Jurišićeva 30, 10000 Zagreb punomoćnik sudionika u postupku Dejan Mileusnić</item>
      <item>MARINKO MIKULIĆ, OIB 57215562399, Lukšić Gornji 7, 10000 Zagreb</item>
      <item>Mato Čičak, OIB 63670108668, II Deverićev Odvojak 5, 10412 Donja Lomnica</item>
    </izvorni_sadrzaj>
    <derivirana_varijabla naziv="DomainObject.Predmet.OstaliListFormatedWithAdressOIB_1">
      <item>Borna Okroša, Jurišićeva 30, 10000 Zagreb punomoćnik sudionika u postupku Dejan Mileusnić</item>
      <item>MARINKO MIKULIĆ, OIB 57215562399, Lukšić Gornji 7, 10000 Zagreb</item>
      <item>Mato Čičak, OIB 63670108668, II Deverićev Odvojak 5, 10412 Donja Lomnica</item>
    </derivirana_varijabla>
  </DomainObject.Predmet.OstaliListFormatedWithAdressOIB>
  <DomainObject.Predmet.OstaliListNazivFormated>
    <izvorni_sadrzaj>
      <item>Borna Okroša</item>
      <item>MARINKO MIKULIĆ</item>
      <item>Mato Čičak</item>
    </izvorni_sadrzaj>
    <derivirana_varijabla naziv="DomainObject.Predmet.OstaliListNazivFormated_1">
      <item>Borna Okroša</item>
      <item>MARINKO MIKULIĆ</item>
      <item>Mato Čičak</item>
    </derivirana_varijabla>
  </DomainObject.Predmet.OstaliListNazivFormated>
  <DomainObject.Predmet.OstaliListNazivFormatedOIB>
    <izvorni_sadrzaj>
      <item>Borna Okroša</item>
      <item>MARINKO MIKULIĆ, OIB 57215562399</item>
      <item>Mato Čičak, OIB 63670108668</item>
    </izvorni_sadrzaj>
    <derivirana_varijabla naziv="DomainObject.Predmet.OstaliListNazivFormatedOIB_1">
      <item>Borna Okroša</item>
      <item>MARINKO MIKULIĆ, OIB 57215562399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Dejan Mileusnić</izvorni_sadrzaj>
    <derivirana_varijabla naziv="DomainObject.Predmet.StrankaIDrugi_1">Dejan Mileusnić</derivirana_varijabla>
  </DomainObject.Predmet.StrankaIDrugi>
  <DomainObject.Predmet.ProtustrankaIDrugi>
    <izvorni_sadrzaj>SAVACEL Tvorica celuloze d.o.o.</izvorni_sadrzaj>
    <derivirana_varijabla naziv="DomainObject.Predmet.ProtustrankaIDrugi_1">SAVACEL Tvorica celuloze d.o.o.</derivirana_varijabla>
  </DomainObject.Predmet.ProtustrankaIDrugi>
  <DomainObject.Predmet.StrankaIDrugiAdressOIB>
    <izvorni_sadrzaj>Dejan Mileusnić, OIB 84116321987, Konak 23, 10340 Konak</izvorni_sadrzaj>
    <derivirana_varijabla naziv="DomainObject.Predmet.StrankaIDrugiAdressOIB_1">Dejan Mileusnić, OIB 84116321987, Konak 23, 10340 Konak</derivirana_varijabla>
  </DomainObject.Predmet.StrankaIDrugiAdressOIB>
  <DomainObject.Predmet.ProtustrankaIDrugiAdressOIB>
    <izvorni_sadrzaj>SAVACEL Tvorica celuloze d.o.o., OIB 13353073948, Radnička cesta 173, Zagreb</izvorni_sadrzaj>
    <derivirana_varijabla naziv="DomainObject.Predmet.ProtustrankaIDrugiAdressOIB_1">SAVACEL Tvorica celuloze d.o.o., OIB 13353073948, Radnička cesta 173,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Mileusnić</item>
      <item>Borna Okroša</item>
      <item>SAVACEL Tvorica celuloze d.o.o.</item>
      <item>MARINKO MIKULIĆ</item>
      <item>Mato Čičak</item>
    </izvorni_sadrzaj>
    <derivirana_varijabla naziv="DomainObject.Predmet.SudioniciListNaziv_1">
      <item>Dejan Mileusnić</item>
      <item>Borna Okroša</item>
      <item>SAVACEL Tvorica celuloze d.o.o.</item>
      <item>MARINKO MIKULIĆ</item>
      <item>Mato Čičak</item>
    </derivirana_varijabla>
  </DomainObject.Predmet.SudioniciListNaziv>
  <DomainObject.Predmet.SudioniciListAdressOIB>
    <izvorni_sadrzaj>
      <item>Dejan Mileusnić, OIB 84116321987, Konak 23,10340 Konak</item>
      <item>Borna Okroša, Jurišićeva 30,10000 Zagreb</item>
      <item>SAVACEL Tvorica celuloze d.o.o., OIB 13353073948, Radnička cesta 173,Zagreb</item>
      <item>MARINKO MIKULIĆ, OIB 57215562399, Lukšić Gornji 7,10000 Zagreb</item>
      <item>Mato Čičak, OIB 63670108668, II Deverićev Odvojak 5,10412 Donja Lomnica</item>
    </izvorni_sadrzaj>
    <derivirana_varijabla naziv="DomainObject.Predmet.SudioniciListAdressOIB_1">
      <item>Dejan Mileusnić, OIB 84116321987, Konak 23,10340 Konak</item>
      <item>Borna Okroša, Jurišićeva 30,10000 Zagreb</item>
      <item>SAVACEL Tvorica celuloze d.o.o., OIB 13353073948, Radnička cesta 173,Zagreb</item>
      <item>MARINKO MIKULIĆ, OIB 57215562399, Lukšić Gornji 7,10000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84116321987</item>
      <item>, OIB null</item>
      <item>, OIB 13353073948</item>
      <item>, OIB 57215562399</item>
      <item>, OIB 63670108668</item>
    </izvorni_sadrzaj>
    <derivirana_varijabla naziv="DomainObject.Predmet.SudioniciListNazivOIB_1">
      <item>, OIB 84116321987</item>
      <item>, OIB null</item>
      <item>, OIB 13353073948</item>
      <item>, OIB 57215562399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337</properties:Words>
  <properties:Characters>1966</properties:Characters>
  <properties:Lines>108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2016-02-29T12:53:00Z</dcterms:created>
  <dc:creator>nribaric</dc:creator>
  <cp:lastModifiedBy>Jadranka Zelić</cp:lastModifiedBy>
  <cp:lastPrinted>2016-02-29T12:52:00Z</cp:lastPrinted>
  <dcterms:modified xmlns:xsi="http://www.w3.org/2001/XMLSchema-instance" xsi:type="dcterms:W3CDTF">2016-02-29T13:00:00Z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