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cb983" w14:paraId="a5cb983"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8F1002">
        <w:rPr>
          <w:sz w:val="24"/>
          <w:szCs w:val="24"/>
        </w:rPr>
        <w:t>5762</w:t>
      </w:r>
      <w:r w:rsidR="00E77D39">
        <w:rPr>
          <w:sz w:val="24"/>
          <w:szCs w:val="24"/>
        </w:rPr>
        <w:t>/16-3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w:t>
      </w:r>
      <w:r w:rsidR="007F47E5">
        <w:rPr>
          <w:sz w:val="24"/>
          <w:szCs w:val="24"/>
        </w:rPr>
        <w:t>AUTOELEKTRIKA KALAMIR j. d. o. o., Zagreb, Crvenog križa 13</w:t>
      </w:r>
      <w:r w:rsidR="006E1C25" w:rsidRPr="00595A22">
        <w:rPr>
          <w:sz w:val="24"/>
          <w:szCs w:val="24"/>
        </w:rPr>
        <w:t>,</w:t>
      </w:r>
      <w:r w:rsidR="008A6BDB" w:rsidRPr="00595A22">
        <w:rPr>
          <w:sz w:val="24"/>
          <w:szCs w:val="24"/>
        </w:rPr>
        <w:t xml:space="preserve"> </w:t>
      </w:r>
      <w:r w:rsidR="007F47E5">
        <w:rPr>
          <w:sz w:val="24"/>
          <w:szCs w:val="24"/>
        </w:rPr>
        <w:t xml:space="preserve">OIB </w:t>
      </w:r>
      <w:r w:rsidR="007F47E5" w:rsidRPr="007F47E5">
        <w:rPr>
          <w:sz w:val="24"/>
          <w:szCs w:val="24"/>
        </w:rPr>
        <w:t>53646620734</w:t>
      </w:r>
      <w:r w:rsidR="007F47E5">
        <w:rPr>
          <w:sz w:val="24"/>
          <w:szCs w:val="24"/>
        </w:rPr>
        <w:t xml:space="preserve">, </w:t>
      </w:r>
      <w:r w:rsidR="008A6BDB" w:rsidRPr="00595A22">
        <w:rPr>
          <w:sz w:val="24"/>
          <w:szCs w:val="24"/>
        </w:rPr>
        <w:t xml:space="preserve">dana </w:t>
      </w:r>
      <w:r w:rsidR="00172BC9" w:rsidRPr="00595A22">
        <w:rPr>
          <w:sz w:val="24"/>
          <w:szCs w:val="24"/>
        </w:rPr>
        <w:t>2</w:t>
      </w:r>
      <w:r w:rsidR="009C738C">
        <w:rPr>
          <w:sz w:val="24"/>
          <w:szCs w:val="24"/>
        </w:rPr>
        <w:t>8</w:t>
      </w:r>
      <w:r w:rsidR="00172BC9" w:rsidRPr="00595A22">
        <w:rPr>
          <w:sz w:val="24"/>
          <w:szCs w:val="24"/>
        </w:rPr>
        <w:t>.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7F47E5">
        <w:rPr>
          <w:sz w:val="24"/>
          <w:szCs w:val="24"/>
        </w:rPr>
        <w:t>AUTOELEKTRIKA KALAMIR j. d. o. o., Zagreb, Crvenog križa 13</w:t>
      </w:r>
      <w:r w:rsidR="007F47E5" w:rsidRPr="00595A22">
        <w:rPr>
          <w:sz w:val="24"/>
          <w:szCs w:val="24"/>
        </w:rPr>
        <w:t xml:space="preserve">, </w:t>
      </w:r>
      <w:r w:rsidR="007F47E5">
        <w:rPr>
          <w:sz w:val="24"/>
          <w:szCs w:val="24"/>
        </w:rPr>
        <w:t xml:space="preserve">OIB </w:t>
      </w:r>
      <w:r w:rsidR="007F47E5" w:rsidRPr="007F47E5">
        <w:rPr>
          <w:sz w:val="24"/>
          <w:szCs w:val="24"/>
        </w:rPr>
        <w:t>53646620734</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517F1A">
        <w:rPr>
          <w:sz w:val="24"/>
          <w:szCs w:val="24"/>
        </w:rPr>
        <w:t xml:space="preserve"> </w:t>
      </w:r>
      <w:r w:rsidR="007F47E5">
        <w:rPr>
          <w:sz w:val="24"/>
          <w:szCs w:val="24"/>
        </w:rPr>
        <w:t xml:space="preserve">Katica Kalamir, Zaprešić, Ulica Jure Petrekovića 8, OIB </w:t>
      </w:r>
      <w:r w:rsidR="007F47E5" w:rsidRPr="007F47E5">
        <w:rPr>
          <w:sz w:val="24"/>
          <w:szCs w:val="24"/>
        </w:rPr>
        <w:t>69409930359</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3C309B">
        <w:rPr>
          <w:sz w:val="24"/>
          <w:szCs w:val="24"/>
        </w:rPr>
        <w:t>13</w:t>
      </w:r>
      <w:r w:rsidR="009C738C">
        <w:rPr>
          <w:sz w:val="24"/>
          <w:szCs w:val="24"/>
        </w:rPr>
        <w:t>. veljače</w:t>
      </w:r>
      <w:r w:rsidR="008F2560">
        <w:rPr>
          <w:sz w:val="24"/>
          <w:szCs w:val="24"/>
        </w:rPr>
        <w:t xml:space="preserve"> 2</w:t>
      </w:r>
      <w:r w:rsidR="00517F1A">
        <w:rPr>
          <w:sz w:val="24"/>
          <w:szCs w:val="24"/>
        </w:rPr>
        <w:t xml:space="preserve">018. u </w:t>
      </w:r>
      <w:r w:rsidR="003C309B">
        <w:rPr>
          <w:sz w:val="24"/>
          <w:szCs w:val="24"/>
        </w:rPr>
        <w:t>9,30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lastRenderedPageBreak/>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7F47E5">
        <w:rPr>
          <w:sz w:val="24"/>
          <w:szCs w:val="24"/>
        </w:rPr>
        <w:t>AUTOELEKTRIKA KALAMIR j. d. o. o., Zagreb, Crvenog križa 13</w:t>
      </w:r>
      <w:r w:rsidR="007F47E5" w:rsidRPr="00595A22">
        <w:rPr>
          <w:sz w:val="24"/>
          <w:szCs w:val="24"/>
        </w:rPr>
        <w:t xml:space="preserve">, </w:t>
      </w:r>
      <w:r w:rsidR="007F47E5">
        <w:rPr>
          <w:sz w:val="24"/>
          <w:szCs w:val="24"/>
        </w:rPr>
        <w:t xml:space="preserve">OIB </w:t>
      </w:r>
      <w:r w:rsidR="007F47E5" w:rsidRPr="007F47E5">
        <w:rPr>
          <w:sz w:val="24"/>
          <w:szCs w:val="24"/>
        </w:rPr>
        <w:t>53646620734</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3C309B">
        <w:rPr>
          <w:sz w:val="24"/>
          <w:szCs w:val="24"/>
        </w:rPr>
        <w:t>25</w:t>
      </w:r>
      <w:r w:rsidR="009C738C">
        <w:rPr>
          <w:sz w:val="24"/>
          <w:szCs w:val="24"/>
        </w:rPr>
        <w:t>. kolovoz</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3C309B">
        <w:rPr>
          <w:sz w:val="24"/>
          <w:szCs w:val="24"/>
        </w:rPr>
        <w:t>7.350,62</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4E70F3">
        <w:rPr>
          <w:sz w:val="24"/>
          <w:szCs w:val="24"/>
        </w:rPr>
        <w:t>1</w:t>
      </w:r>
      <w:r w:rsidR="00F0330A">
        <w:rPr>
          <w:sz w:val="24"/>
          <w:szCs w:val="24"/>
        </w:rPr>
        <w:t xml:space="preserve">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w:t>
      </w:r>
      <w:r w:rsidRPr="00595A22">
        <w:rPr>
          <w:sz w:val="24"/>
          <w:szCs w:val="24"/>
        </w:rPr>
        <w:lastRenderedPageBreak/>
        <w:t>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C738C" w:rsidP="006E1C25" w:rsidR="00DA4746" w:rsidRPr="00595A22">
      <w:pPr>
        <w:jc w:val="center"/>
        <w:rPr>
          <w:sz w:val="24"/>
          <w:szCs w:val="24"/>
        </w:rPr>
      </w:pPr>
      <w:r>
        <w:rPr>
          <w:sz w:val="24"/>
          <w:szCs w:val="24"/>
        </w:rPr>
        <w:t>Zagreb, 28</w:t>
      </w:r>
      <w:r w:rsidR="00595A22" w:rsidRPr="00595A22">
        <w:rPr>
          <w:sz w:val="24"/>
          <w:szCs w:val="24"/>
        </w:rPr>
        <w:t>.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7C7FD6">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rsidRPr="00595A22">
      <w:pPr>
        <w:jc w:val="both"/>
        <w:rPr>
          <w:sz w:val="24"/>
          <w:szCs w:val="24"/>
        </w:rPr>
      </w:pPr>
      <w:r w:rsidRPr="00595A22">
        <w:rPr>
          <w:sz w:val="24"/>
          <w:szCs w:val="24"/>
        </w:rPr>
        <w:t>Protiv zaključka žalba nije dopuštena (čl. 19. st. 7.SZ-a)</w:t>
      </w:r>
    </w:p>
    <w:p w:rsidRDefault="006E1C25" w:rsidP="00DA4746" w:rsidR="006E1C25" w:rsidRPr="00595A22">
      <w:pPr>
        <w:jc w:val="both"/>
        <w:rPr>
          <w:sz w:val="24"/>
          <w:szCs w:val="24"/>
        </w:rPr>
      </w:pPr>
    </w:p>
    <w:p w:rsidRDefault="007C7FD6" w:rsidP="003B1981" w:rsidR="007C7FD6" w:rsidRPr="007C7FD6">
      <w:pPr>
        <w:rPr>
          <w:sz w:val="24"/>
          <w:szCs w:val="24"/>
        </w:rPr>
      </w:pPr>
      <w:r>
        <w:tab/>
      </w:r>
      <w:r>
        <w:tab/>
      </w:r>
      <w:r>
        <w:tab/>
      </w:r>
      <w:r>
        <w:tab/>
      </w:r>
      <w:r>
        <w:tab/>
      </w:r>
      <w:r>
        <w:tab/>
      </w:r>
      <w:r>
        <w:tab/>
      </w:r>
      <w:r>
        <w:tab/>
      </w:r>
      <w:r w:rsidRPr="007C7FD6">
        <w:rPr>
          <w:sz w:val="24"/>
          <w:szCs w:val="24"/>
        </w:rPr>
        <w:t>Za toč. otpravka – ovl. službenik</w:t>
      </w:r>
    </w:p>
    <w:p w:rsidRDefault="007C7FD6" w:rsidP="003B1981" w:rsidR="007C7FD6" w:rsidRPr="007C7FD6">
      <w:pPr>
        <w:rPr>
          <w:sz w:val="24"/>
          <w:szCs w:val="24"/>
        </w:rPr>
      </w:pPr>
      <w:r w:rsidRPr="007C7FD6">
        <w:rPr>
          <w:sz w:val="24"/>
          <w:szCs w:val="24"/>
        </w:rPr>
        <w:tab/>
      </w:r>
      <w:r w:rsidRPr="007C7FD6">
        <w:rPr>
          <w:sz w:val="24"/>
          <w:szCs w:val="24"/>
        </w:rPr>
        <w:tab/>
      </w:r>
      <w:r w:rsidRPr="007C7FD6">
        <w:rPr>
          <w:sz w:val="24"/>
          <w:szCs w:val="24"/>
        </w:rPr>
        <w:tab/>
      </w:r>
      <w:r w:rsidRPr="007C7FD6">
        <w:rPr>
          <w:sz w:val="24"/>
          <w:szCs w:val="24"/>
        </w:rPr>
        <w:tab/>
      </w:r>
      <w:r w:rsidRPr="007C7FD6">
        <w:rPr>
          <w:sz w:val="24"/>
          <w:szCs w:val="24"/>
        </w:rPr>
        <w:tab/>
      </w:r>
      <w:r w:rsidRPr="007C7FD6">
        <w:rPr>
          <w:sz w:val="24"/>
          <w:szCs w:val="24"/>
        </w:rPr>
        <w:tab/>
      </w:r>
      <w:r w:rsidRPr="007C7FD6">
        <w:rPr>
          <w:sz w:val="24"/>
          <w:szCs w:val="24"/>
        </w:rPr>
        <w:tab/>
      </w:r>
      <w:r w:rsidRPr="007C7FD6">
        <w:rPr>
          <w:sz w:val="24"/>
          <w:szCs w:val="24"/>
        </w:rPr>
        <w:tab/>
      </w:r>
      <w:r w:rsidRPr="007C7FD6">
        <w:rPr>
          <w:sz w:val="24"/>
          <w:szCs w:val="24"/>
        </w:rPr>
        <w:tab/>
        <w:t>Kristina Švajger</w:t>
      </w:r>
    </w:p>
    <w:p w:rsidRDefault="008C508F" w:rsidP="009C738C" w:rsidR="008C508F" w:rsidRPr="007C7FD6">
      <w:pPr>
        <w:jc w:val="both"/>
        <w:rPr>
          <w:sz w:val="24"/>
          <w:szCs w:val="24"/>
        </w:rPr>
      </w:pPr>
    </w:p>
    <w:p w:rsidRDefault="006E1C25" w:rsidP="00DA4746" w:rsidR="006E1C25" w:rsidRPr="00595A22">
      <w:pPr>
        <w:jc w:val="both"/>
        <w:rPr>
          <w:sz w:val="24"/>
          <w:szCs w:val="24"/>
        </w:rPr>
      </w:pPr>
    </w:p>
    <w:sectPr w:rsidSect="00172BC9" w:rsidR="006E1C25"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259A" w:rsidP="00DA4746" w:rsidR="008D259A">
      <w:r>
        <w:separator/>
      </w:r>
    </w:p>
  </w:endnote>
  <w:endnote w:id="0" w:type="continuationSeparator">
    <w:p w:rsidRDefault="008D259A" w:rsidP="00DA4746" w:rsidR="008D25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259A" w:rsidP="00DA4746" w:rsidR="008D259A">
      <w:r>
        <w:separator/>
      </w:r>
    </w:p>
  </w:footnote>
  <w:footnote w:id="0" w:type="continuationSeparator">
    <w:p w:rsidRDefault="008D259A" w:rsidP="00DA4746" w:rsidR="008D25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w:t>
        </w:r>
        <w:r w:rsidR="00E77D39">
          <w:rPr>
            <w:sz w:val="24"/>
            <w:szCs w:val="24"/>
          </w:rPr>
          <w:t>7</w:t>
        </w:r>
        <w:r w:rsidR="008F1002">
          <w:rPr>
            <w:sz w:val="24"/>
            <w:szCs w:val="24"/>
          </w:rPr>
          <w:t>62</w:t>
        </w:r>
        <w:r w:rsidR="00595A22">
          <w:rPr>
            <w:sz w:val="24"/>
            <w:szCs w:val="24"/>
          </w:rPr>
          <w:t>/16-</w:t>
        </w:r>
        <w:r>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7C7FD6">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2">
    <w:nsid w:val="683D42A3"/>
    <w:multiLevelType w:val="hybridMultilevel"/>
    <w:tmpl w:val="A5D2EB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A6BF6"/>
    <w:rsid w:val="000B68AA"/>
    <w:rsid w:val="000D7E0A"/>
    <w:rsid w:val="00140D8E"/>
    <w:rsid w:val="00172BC9"/>
    <w:rsid w:val="00181BED"/>
    <w:rsid w:val="00194E42"/>
    <w:rsid w:val="001A3B1C"/>
    <w:rsid w:val="001B69DF"/>
    <w:rsid w:val="00282553"/>
    <w:rsid w:val="002C2318"/>
    <w:rsid w:val="002E32C7"/>
    <w:rsid w:val="00324420"/>
    <w:rsid w:val="00341151"/>
    <w:rsid w:val="003435B8"/>
    <w:rsid w:val="00344D85"/>
    <w:rsid w:val="003C309B"/>
    <w:rsid w:val="00422BF6"/>
    <w:rsid w:val="00453A62"/>
    <w:rsid w:val="0045625A"/>
    <w:rsid w:val="00484486"/>
    <w:rsid w:val="004E70F3"/>
    <w:rsid w:val="004F5868"/>
    <w:rsid w:val="00517F1A"/>
    <w:rsid w:val="005537F9"/>
    <w:rsid w:val="00595A22"/>
    <w:rsid w:val="005B354C"/>
    <w:rsid w:val="005D6E0C"/>
    <w:rsid w:val="005F378D"/>
    <w:rsid w:val="006944F6"/>
    <w:rsid w:val="006E1C25"/>
    <w:rsid w:val="0071327E"/>
    <w:rsid w:val="00783FA4"/>
    <w:rsid w:val="007C7FD6"/>
    <w:rsid w:val="007F47E5"/>
    <w:rsid w:val="008A6BDB"/>
    <w:rsid w:val="008C508F"/>
    <w:rsid w:val="008D259A"/>
    <w:rsid w:val="008F053A"/>
    <w:rsid w:val="008F1002"/>
    <w:rsid w:val="008F2560"/>
    <w:rsid w:val="009008B6"/>
    <w:rsid w:val="00932EA1"/>
    <w:rsid w:val="009375F9"/>
    <w:rsid w:val="00943E39"/>
    <w:rsid w:val="00970509"/>
    <w:rsid w:val="009C738C"/>
    <w:rsid w:val="00A34979"/>
    <w:rsid w:val="00A766AA"/>
    <w:rsid w:val="00AA334E"/>
    <w:rsid w:val="00AF11BA"/>
    <w:rsid w:val="00B66D24"/>
    <w:rsid w:val="00C052FC"/>
    <w:rsid w:val="00CD0162"/>
    <w:rsid w:val="00D5350B"/>
    <w:rsid w:val="00DA4746"/>
    <w:rsid w:val="00DA5881"/>
    <w:rsid w:val="00E77D39"/>
    <w:rsid w:val="00E8615E"/>
    <w:rsid w:val="00F0330A"/>
    <w:rsid w:val="00F0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C7FD6"/>
    <w:rPr>
      <w:color w:val="808080"/>
      <w:bdr w:space="0" w:sz="0" w:color="auto" w:val="none"/>
      <w:shd w:fill="auto" w:color="auto" w:val="clear"/>
    </w:rPr>
  </w:style>
  <w:style w:customStyle="true" w:styleId="eSPISCCParagraphDefaultFont" w:type="character">
    <w:name w:val="eSPIS_CC_Paragraph Default Font"/>
    <w:basedOn w:val="Zadanifontodlomka"/>
    <w:rsid w:val="007C7F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7FD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C7F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7F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C7FD6"/>
    <w:rPr>
      <w:color w:val="808080"/>
      <w:bdr w:color="auto" w:space="0" w:sz="0" w:val="none"/>
      <w:shd w:color="auto" w:fill="auto" w:val="clear"/>
    </w:rPr>
  </w:style>
  <w:style w:customStyle="1" w:styleId="eSPISCCParagraphDefaultFont" w:type="character">
    <w:name w:val="eSPIS_CC_Paragraph Default Font"/>
    <w:basedOn w:val="Zadanifontodlomka"/>
    <w:rsid w:val="007C7F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7FD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C7F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7F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5762</izvorni_sadrzaj>
    <derivirana_varijabla naziv="DomainObject.Predmet.Broj_1">5762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St-5762/2016</izvorni_sadrzaj>
    <derivirana_varijabla naziv="DomainObject.Predmet.OznakaBroj_1">St-5762/2016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AUTOELEKTRIKA KALAMIR j.d.o.o. za usluge zastupanog po punomoćniku Katica Kalamir</izvorni_sadrzaj>
    <derivirana_varijabla naziv="DomainObject.Predmet.ProtustrankaFormated_1">  AUTOELEKTRIKA KALAMIR j.d.o.o. za usluge zastupanog po punomoćniku Katica Kalamir</derivirana_varijabla>
  </DomainObject.Predmet.ProtustrankaFormated>
  <DomainObject.Predmet.ProtustrankaFormatedOIB>
    <izvorni_sadrzaj>  AUTOELEKTRIKA KALAMIR j.d.o.o. za usluge, OIB 53646620734 zastupanog po punomoćniku Katica Kalamir</izvorni_sadrzaj>
    <derivirana_varijabla naziv="DomainObject.Predmet.ProtustrankaFormatedOIB_1">  AUTOELEKTRIKA KALAMIR j.d.o.o. za usluge, OIB 53646620734 zastupanog po punomoćniku Katica Kalamir</derivirana_varijabla>
  </DomainObject.Predmet.ProtustrankaFormatedOIB>
  <DomainObject.Predmet.ProtustrankaFormatedWithAdress>
    <izvorni_sadrzaj> AUTOELEKTRIKA KALAMIR j.d.o.o. za usluge, Crvenog križa 13, 10000 Zagreb zastupanog po punomoćniku Katica Kalamir</izvorni_sadrzaj>
    <derivirana_varijabla naziv="DomainObject.Predmet.ProtustrankaFormatedWithAdress_1"> AUTOELEKTRIKA KALAMIR j.d.o.o. za usluge, Crvenog križa 13, 10000 Zagreb zastupanog po punomoćniku Katica Kalamir</derivirana_varijabla>
  </DomainObject.Predmet.ProtustrankaFormatedWithAdress>
  <DomainObject.Predmet.ProtustrankaFormatedWithAdressOIB>
    <izvorni_sadrzaj> AUTOELEKTRIKA KALAMIR j.d.o.o. za usluge, OIB 53646620734, Crvenog križa 13, 10000 Zagreb zastupanog po punomoćniku Katica Kalamir</izvorni_sadrzaj>
    <derivirana_varijabla naziv="DomainObject.Predmet.ProtustrankaFormatedWithAdressOIB_1"> AUTOELEKTRIKA KALAMIR j.d.o.o. za usluge, OIB 53646620734, Crvenog križa 13, 10000 Zagreb zastupanog po punomoćniku Katica Kalamir</derivirana_varijabla>
  </DomainObject.Predmet.ProtustrankaFormatedWithAdressOIB>
  <DomainObject.Predmet.ProtustrankaWithAdress>
    <izvorni_sadrzaj>AUTOELEKTRIKA KALAMIR j.d.o.o. za usluge Crvenog križa 13, 10000 Zagreb</izvorni_sadrzaj>
    <derivirana_varijabla naziv="DomainObject.Predmet.ProtustrankaWithAdress_1">AUTOELEKTRIKA KALAMIR j.d.o.o. za usluge Crvenog križa 13, 10000 Zagreb</derivirana_varijabla>
  </DomainObject.Predmet.ProtustrankaWithAdress>
  <DomainObject.Predmet.ProtustrankaWithAdressOIB>
    <izvorni_sadrzaj>AUTOELEKTRIKA KALAMIR j.d.o.o. za usluge, OIB 53646620734, Crvenog križa 13, 10000 Zagreb</izvorni_sadrzaj>
    <derivirana_varijabla naziv="DomainObject.Predmet.ProtustrankaWithAdressOIB_1">AUTOELEKTRIKA KALAMIR j.d.o.o. za usluge, OIB 53646620734, Crvenog križa 13, 10000 Zagreb</derivirana_varijabla>
  </DomainObject.Predmet.ProtustrankaWithAdressOIB>
  <DomainObject.Predmet.ProtustrankaNazivFormated>
    <izvorni_sadrzaj>AUTOELEKTRIKA KALAMIR j.d.o.o. za usluge</izvorni_sadrzaj>
    <derivirana_varijabla naziv="DomainObject.Predmet.ProtustrankaNazivFormated_1">AUTOELEKTRIKA KALAMIR j.d.o.o. za usluge</derivirana_varijabla>
  </DomainObject.Predmet.ProtustrankaNazivFormated>
  <DomainObject.Predmet.ProtustrankaNazivFormatedOIB>
    <izvorni_sadrzaj>AUTOELEKTRIKA KALAMIR j.d.o.o. za usluge, OIB 53646620734</izvorni_sadrzaj>
    <derivirana_varijabla naziv="DomainObject.Predmet.ProtustrankaNazivFormatedOIB_1">AUTOELEKTRIKA KALAMIR j.d.o.o. za usluge, OIB 53646620734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AUTOELEKTRIKA KALAMIR j.d.o.o. za usluge zastupanog po punomoćniku Katica Kalamir</item>
    </izvorni_sadrzaj>
    <derivirana_varijabla naziv="DomainObject.Predmet.ProtuStrankaListFormated_1">
      <item>AUTOELEKTRIKA KALAMIR j.d.o.o. za usluge zastupanog po punomoćniku Katica Kalamir</item>
    </derivirana_varijabla>
  </DomainObject.Predmet.ProtuStrankaListFormated>
  <DomainObject.Predmet.ProtuStrankaListFormatedOIB>
    <izvorni_sadrzaj>
      <item>AUTOELEKTRIKA KALAMIR j.d.o.o. za usluge, OIB 53646620734 zastupanog po punomoćniku Katica Kalamir</item>
    </izvorni_sadrzaj>
    <derivirana_varijabla naziv="DomainObject.Predmet.ProtuStrankaListFormatedOIB_1">
      <item>AUTOELEKTRIKA KALAMIR j.d.o.o. za usluge, OIB 53646620734 zastupanog po punomoćniku Katica Kalamir</item>
    </derivirana_varijabla>
  </DomainObject.Predmet.ProtuStrankaListFormatedOIB>
  <DomainObject.Predmet.ProtuStrankaListFormatedWithAdress>
    <izvorni_sadrzaj>
      <item>AUTOELEKTRIKA KALAMIR j.d.o.o. za usluge, Crvenog križa 13, 10000 Zagreb zastupanog po punomoćniku Katica Kalamir</item>
    </izvorni_sadrzaj>
    <derivirana_varijabla naziv="DomainObject.Predmet.ProtuStrankaListFormatedWithAdress_1">
      <item>AUTOELEKTRIKA KALAMIR j.d.o.o. za usluge, Crvenog križa 13, 10000 Zagreb zastupanog po punomoćniku Katica Kalamir</item>
    </derivirana_varijabla>
  </DomainObject.Predmet.ProtuStrankaListFormatedWithAdress>
  <DomainObject.Predmet.ProtuStrankaListFormatedWithAdressOIB>
    <izvorni_sadrzaj>
      <item>AUTOELEKTRIKA KALAMIR j.d.o.o. za usluge, OIB 53646620734, Crvenog križa 13, 10000 Zagreb zastupanog po punomoćniku Katica Kalamir</item>
    </izvorni_sadrzaj>
    <derivirana_varijabla naziv="DomainObject.Predmet.ProtuStrankaListFormatedWithAdressOIB_1">
      <item>AUTOELEKTRIKA KALAMIR j.d.o.o. za usluge, OIB 53646620734, Crvenog križa 13, 10000 Zagreb zastupanog po punomoćniku Katica Kalamir</item>
    </derivirana_varijabla>
  </DomainObject.Predmet.ProtuStrankaListFormatedWithAdressOIB>
  <DomainObject.Predmet.ProtuStrankaListNazivFormated>
    <izvorni_sadrzaj>
      <item>AUTOELEKTRIKA KALAMIR j.d.o.o. za usluge</item>
    </izvorni_sadrzaj>
    <derivirana_varijabla naziv="DomainObject.Predmet.ProtuStrankaListNazivFormated_1">
      <item>AUTOELEKTRIKA KALAMIR j.d.o.o. za usluge</item>
    </derivirana_varijabla>
  </DomainObject.Predmet.ProtuStrankaListNazivFormated>
  <DomainObject.Predmet.ProtuStrankaListNazivFormatedOIB>
    <izvorni_sadrzaj>
      <item>AUTOELEKTRIKA KALAMIR j.d.o.o. za usluge, OIB 53646620734</item>
    </izvorni_sadrzaj>
    <derivirana_varijabla naziv="DomainObject.Predmet.ProtuStrankaListNazivFormatedOIB_1">
      <item>AUTOELEKTRIKA KALAMIR j.d.o.o. za usluge, OIB 53646620734</item>
    </derivirana_varijabla>
  </DomainObject.Predmet.ProtuStrankaListNazivFormatedOIB>
  <DomainObject.Predmet.OstaliListFormated>
    <izvorni_sadrzaj>
      <item>Katica Kalamir punomoćnik sudionika u postupku AUTOELEKTRIKA KALAMIR j.d.o.o. za usluge</item>
    </izvorni_sadrzaj>
    <derivirana_varijabla naziv="DomainObject.Predmet.OstaliListFormated_1">
      <item>Katica Kalamir punomoćnik sudionika u postupku AUTOELEKTRIKA KALAMIR j.d.o.o. za usluge</item>
    </derivirana_varijabla>
  </DomainObject.Predmet.OstaliListFormated>
  <DomainObject.Predmet.OstaliListFormatedOIB>
    <izvorni_sadrzaj>
      <item>Katica Kalamir, OIB 69409930359 punomoćnik sudionika u postupku AUTOELEKTRIKA KALAMIR j.d.o.o. za usluge</item>
    </izvorni_sadrzaj>
    <derivirana_varijabla naziv="DomainObject.Predmet.OstaliListFormatedOIB_1">
      <item>Katica Kalamir, OIB 69409930359 punomoćnik sudionika u postupku AUTOELEKTRIKA KALAMIR j.d.o.o. za usluge</item>
    </derivirana_varijabla>
  </DomainObject.Predmet.OstaliListFormatedOIB>
  <DomainObject.Predmet.OstaliListFormatedWithAdress>
    <izvorni_sadrzaj>
      <item>Katica Kalamir, Jure Petrekovića 8, 10290 Zaprešić punomoćnik sudionika u postupku AUTOELEKTRIKA KALAMIR j.d.o.o. za usluge</item>
    </izvorni_sadrzaj>
    <derivirana_varijabla naziv="DomainObject.Predmet.OstaliListFormatedWithAdress_1">
      <item>Katica Kalamir, Jure Petrekovića 8, 10290 Zaprešić punomoćnik sudionika u postupku AUTOELEKTRIKA KALAMIR j.d.o.o. za usluge</item>
    </derivirana_varijabla>
  </DomainObject.Predmet.OstaliListFormatedWithAdress>
  <DomainObject.Predmet.OstaliListFormatedWithAdressOIB>
    <izvorni_sadrzaj>
      <item>Katica Kalamir, OIB 69409930359, Jure Petrekovića 8, 10290 Zaprešić punomoćnik sudionika u postupku AUTOELEKTRIKA KALAMIR j.d.o.o. za usluge</item>
    </izvorni_sadrzaj>
    <derivirana_varijabla naziv="DomainObject.Predmet.OstaliListFormatedWithAdressOIB_1">
      <item>Katica Kalamir, OIB 69409930359, Jure Petrekovića 8, 10290 Zaprešić punomoćnik sudionika u postupku AUTOELEKTRIKA KALAMIR j.d.o.o. za usluge</item>
    </derivirana_varijabla>
  </DomainObject.Predmet.OstaliListFormatedWithAdressOIB>
  <DomainObject.Predmet.OstaliListNazivFormated>
    <izvorni_sadrzaj>
      <item>Katica Kalamir</item>
    </izvorni_sadrzaj>
    <derivirana_varijabla naziv="DomainObject.Predmet.OstaliListNazivFormated_1">
      <item>Katica Kalamir</item>
    </derivirana_varijabla>
  </DomainObject.Predmet.OstaliListNazivFormated>
  <DomainObject.Predmet.OstaliListNazivFormatedOIB>
    <izvorni_sadrzaj>
      <item>Katica Kalamir, OIB 69409930359</item>
    </izvorni_sadrzaj>
    <derivirana_varijabla naziv="DomainObject.Predmet.OstaliListNazivFormatedOIB_1">
      <item>Katica Kalamir, OIB 69409930359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AUTOELEKTRIKA KALAMIR j.d.o.o. za usluge</izvorni_sadrzaj>
    <derivirana_varijabla naziv="DomainObject.Predmet.ProtustrankaIDrugi_1">AUTOELEKTRIKA KALAMIR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AUTOELEKTRIKA KALAMIR j.d.o.o. za usluge, OIB 53646620734, Crvenog križa 13, 10000 Zagreb</izvorni_sadrzaj>
    <derivirana_varijabla naziv="DomainObject.Predmet.ProtustrankaIDrugiAdressOIB_1">AUTOELEKTRIKA KALAMIR j.d.o.o. za usluge, OIB 53646620734, Crvenog križa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AUTOELEKTRIKA KALAMIR j.d.o.o. za usluge</item>
      <item>Katica Kalamir</item>
    </izvorni_sadrzaj>
    <derivirana_varijabla naziv="DomainObject.Predmet.SudioniciListNaziv_1">
      <item>FINA Regionalni centar Zagreb</item>
      <item>AUTOELEKTRIKA KALAMIR j.d.o.o. za usluge</item>
      <item>Katica Kalamir</item>
    </derivirana_varijabla>
  </DomainObject.Predmet.SudioniciListNaziv>
  <DomainObject.Predmet.SudioniciListAdressOIB>
    <izvorni_sadrzaj>
      <item>FINA Regionalni centar Zagreb, OIB 85821130368, Trg svibanjskih žrtava 1995. br. 1,10000 Zagreb</item>
      <item>AUTOELEKTRIKA KALAMIR j.d.o.o. za usluge, OIB 53646620734, Crvenog križa 13,10000 Zagreb</item>
      <item>Katica Kalamir, OIB 69409930359, Jure Petrekovića 8,10290 Zaprešić</item>
    </izvorni_sadrzaj>
    <derivirana_varijabla naziv="DomainObject.Predmet.SudioniciListAdressOIB_1">
      <item>FINA Regionalni centar Zagreb, OIB 85821130368, Trg svibanjskih žrtava 1995. br. 1,10000 Zagreb</item>
      <item>AUTOELEKTRIKA KALAMIR j.d.o.o. za usluge, OIB 53646620734, Crvenog križa 13,10000 Zagreb</item>
      <item>Katica Kalamir, OIB 69409930359, Jure Petrekovića 8,10290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53646620734</item>
      <item>, OIB 69409930359</item>
    </izvorni_sadrzaj>
    <derivirana_varijabla naziv="DomainObject.Predmet.SudioniciListNazivOIB_1">
      <item>, OIB 85821130368</item>
      <item>, OIB 53646620734</item>
      <item>, OIB 69409930359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B0F3F7-75F2-41D5-A4AF-02758DF5C8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5439</properties:Characters>
  <properties:Lines>113</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2017-11-28T09:39:00Z</dcterms:created>
  <dc:creator>Valentina Kranjčić</dc:creator>
  <cp:lastModifiedBy>Kristina Švajger</cp:lastModifiedBy>
  <cp:lastPrinted>2017-11-28T09:44:00Z</cp:lastPrinted>
  <dcterms:modified xmlns:xsi="http://www.w3.org/2001/XMLSchema-instance" xsi:type="dcterms:W3CDTF">2017-11-28T09:44:00Z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