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87b3250" w14:textId="87b3250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E2268F">
        <w:t>1</w:t>
      </w:r>
      <w:r w:rsidR="00C23A17">
        <w:t>430</w:t>
      </w:r>
      <w:r w:rsidR="00E2268F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7D7660">
        <w:t>430</w:t>
      </w:r>
      <w:r w:rsidR="00B27E70">
        <w:t xml:space="preserve">/19,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E3CC2">
        <w:t>02</w:t>
      </w:r>
      <w:r w:rsidR="002E6B37">
        <w:t xml:space="preserve">. </w:t>
      </w:r>
      <w:r w:rsidR="001E3CC2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C23A17">
      <w:pPr>
        <w:pStyle w:val="Odlomakpopisa"/>
        <w:numPr>
          <w:ilvl w:val="0"/>
          <w:numId w:val="5"/>
        </w:numPr>
        <w:jc w:val="both"/>
      </w:pPr>
      <w:r w:rsidRPr="00C80E6C">
        <w:t>NATALI PROMET j.d.o.o.</w:t>
      </w:r>
      <w:r w:rsidR="001E3CC2">
        <w:t xml:space="preserve"> za trgovinu i usluge</w:t>
      </w:r>
      <w:r w:rsidRPr="00C80E6C">
        <w:t xml:space="preserve"> OIB: </w:t>
      </w:r>
      <w:r>
        <w:t xml:space="preserve">53864370232, MBS: 081168001, </w:t>
      </w:r>
      <w:proofErr w:type="spellStart"/>
      <w:r>
        <w:t>Dubečka</w:t>
      </w:r>
      <w:proofErr w:type="spellEnd"/>
      <w:r>
        <w:t xml:space="preserve"> ulica 69, Sesvete</w:t>
      </w:r>
      <w:r w:rsidR="0038404B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 w:rsidR="00C67080">
        <w:t>46</w:t>
      </w:r>
      <w:r w:rsidR="00AE77C5">
        <w:t>.</w:t>
      </w:r>
      <w:r w:rsidR="00C67080">
        <w:t>720,36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1E3CC2">
        <w:t>02</w:t>
      </w:r>
      <w:r w:rsidR="002E6B37">
        <w:t>.</w:t>
      </w:r>
      <w:r w:rsidR="00F97795">
        <w:t xml:space="preserve"> </w:t>
      </w:r>
      <w:r w:rsidR="001E3CC2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8E53A9">
        <w:t xml:space="preserve">, v. r. </w:t>
      </w:r>
    </w:p>
    <w:p w:rsidR="008E53A9" w:rsidP="00572798" w:rsidRDefault="008E53A9">
      <w:pPr>
        <w:jc w:val="right"/>
      </w:pPr>
    </w:p>
    <w:p w:rsidR="008E53A9" w:rsidP="008E53A9" w:rsidRDefault="008E53A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8E53A9" w:rsidP="00572798" w:rsidRDefault="008E53A9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8E53A9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3D3D" w:rsidRDefault="00553D3D">
      <w:r>
        <w:separator/>
      </w:r>
    </w:p>
  </w:endnote>
  <w:endnote w:type="continuationSeparator" w:id="0">
    <w:p w:rsidR="00553D3D" w:rsidRDefault="00553D3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3D3D" w:rsidRDefault="00553D3D">
      <w:r>
        <w:separator/>
      </w:r>
    </w:p>
  </w:footnote>
  <w:footnote w:type="continuationSeparator" w:id="0">
    <w:p w:rsidR="00553D3D" w:rsidRDefault="00553D3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B6558"/>
    <w:rsid w:val="000C687D"/>
    <w:rsid w:val="000D389E"/>
    <w:rsid w:val="000E5630"/>
    <w:rsid w:val="000F05D2"/>
    <w:rsid w:val="00105CDC"/>
    <w:rsid w:val="0011312F"/>
    <w:rsid w:val="00114EAD"/>
    <w:rsid w:val="001413AA"/>
    <w:rsid w:val="00176985"/>
    <w:rsid w:val="00185571"/>
    <w:rsid w:val="001867CB"/>
    <w:rsid w:val="0019391B"/>
    <w:rsid w:val="001A036B"/>
    <w:rsid w:val="001B038B"/>
    <w:rsid w:val="001E3CC2"/>
    <w:rsid w:val="001E50FB"/>
    <w:rsid w:val="001F6933"/>
    <w:rsid w:val="00212B3F"/>
    <w:rsid w:val="00230A63"/>
    <w:rsid w:val="00254B0D"/>
    <w:rsid w:val="0026007F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8404B"/>
    <w:rsid w:val="00395C56"/>
    <w:rsid w:val="003D35F9"/>
    <w:rsid w:val="003E346D"/>
    <w:rsid w:val="003E3A15"/>
    <w:rsid w:val="004030CB"/>
    <w:rsid w:val="00413F4C"/>
    <w:rsid w:val="00457671"/>
    <w:rsid w:val="0048719F"/>
    <w:rsid w:val="004B337A"/>
    <w:rsid w:val="004F3962"/>
    <w:rsid w:val="00526942"/>
    <w:rsid w:val="0053446F"/>
    <w:rsid w:val="00537B8B"/>
    <w:rsid w:val="0054703D"/>
    <w:rsid w:val="00553D3D"/>
    <w:rsid w:val="00556471"/>
    <w:rsid w:val="00572798"/>
    <w:rsid w:val="005853C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D7660"/>
    <w:rsid w:val="007E207F"/>
    <w:rsid w:val="007E3C36"/>
    <w:rsid w:val="00813877"/>
    <w:rsid w:val="008155EE"/>
    <w:rsid w:val="008613BD"/>
    <w:rsid w:val="00863025"/>
    <w:rsid w:val="00864183"/>
    <w:rsid w:val="00871F01"/>
    <w:rsid w:val="0087224E"/>
    <w:rsid w:val="00885D44"/>
    <w:rsid w:val="0089314F"/>
    <w:rsid w:val="008E53A9"/>
    <w:rsid w:val="00920CA0"/>
    <w:rsid w:val="009273D6"/>
    <w:rsid w:val="009419D8"/>
    <w:rsid w:val="009B620B"/>
    <w:rsid w:val="009D5377"/>
    <w:rsid w:val="00A0362C"/>
    <w:rsid w:val="00A36464"/>
    <w:rsid w:val="00A36737"/>
    <w:rsid w:val="00A45A7E"/>
    <w:rsid w:val="00A71431"/>
    <w:rsid w:val="00A745B1"/>
    <w:rsid w:val="00A7758D"/>
    <w:rsid w:val="00AB60FD"/>
    <w:rsid w:val="00AC4528"/>
    <w:rsid w:val="00AD027A"/>
    <w:rsid w:val="00AE77C5"/>
    <w:rsid w:val="00B21E96"/>
    <w:rsid w:val="00B27DBD"/>
    <w:rsid w:val="00B27E70"/>
    <w:rsid w:val="00B41A4E"/>
    <w:rsid w:val="00B53BE6"/>
    <w:rsid w:val="00B82F18"/>
    <w:rsid w:val="00BC2E57"/>
    <w:rsid w:val="00BE66E4"/>
    <w:rsid w:val="00C23A17"/>
    <w:rsid w:val="00C3405C"/>
    <w:rsid w:val="00C67080"/>
    <w:rsid w:val="00C836B9"/>
    <w:rsid w:val="00C958E9"/>
    <w:rsid w:val="00CB300F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B54F0"/>
    <w:rsid w:val="00DC4A7E"/>
    <w:rsid w:val="00E210F9"/>
    <w:rsid w:val="00E2268F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E53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53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53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53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53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5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St-1430/2019</izvorni_sadrzaj>
    <derivirana_varijabla naziv="DomainObject.Predmet.OznakaBroj_1">St-1430/2019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 PROMET jednostavno društvo s ograničenom odgovornošću za trgovinu i usluge</izvorni_sadrzaj>
    <derivirana_varijabla naziv="DomainObject.Predmet.ProtustrankaFormated_1">  NATALI PROMET jednostavno društvo s ograničenom odgovornošću za trgovinu i usluge</derivirana_varijabla>
  </DomainObject.Predmet.ProtustrankaFormated>
  <DomainObject.Predmet.ProtustrankaFormatedOIB>
    <izvorni_sadrzaj>  NATALI PROMET jednostavno društvo s ograničenom odgovornošću za trgovinu i usluge, OIB 53864370232</izvorni_sadrzaj>
    <derivirana_varijabla naziv="DomainObject.Predmet.ProtustrankaFormatedOIB_1">  NATALI PROMET jednostavno društvo s ograničenom odgovornošću za trgovinu i usluge, OIB 53864370232</derivirana_varijabla>
  </DomainObject.Predmet.ProtustrankaFormatedOIB>
  <DomainObject.Predmet.ProtustrankaFormatedWithAdress>
    <izvorni_sadrzaj> NATALI PROMET jednostavno društvo s ograničenom odgovornošću za trgovinu i usluge, Dubečka ulica 69, 10360 Sesvete</izvorni_sadrzaj>
    <derivirana_varijabla naziv="DomainObject.Predmet.ProtustrankaFormatedWithAdress_1"> NATALI PROMET jednostavno društvo s ograničenom odgovornošću za trgovinu i usluge, Dubečka ulica 69, 10360 Sesvete</derivirana_varijabla>
  </DomainObject.Predmet.ProtustrankaFormatedWithAdress>
  <DomainObject.Predmet.ProtustrankaFormatedWithAdressOIB>
    <izvorni_sadrzaj> NATALI PROMET jednostavno društvo s ograničenom odgovornošću za trgovinu i usluge, OIB 53864370232, Dubečka ulica 69, 10360 Sesvete</izvorni_sadrzaj>
    <derivirana_varijabla naziv="DomainObject.Predmet.ProtustrankaFormatedWithAdressOIB_1"> NATALI PROMET jednostavno društvo s ograničenom odgovornošću za trgovinu i usluge, OIB 53864370232, Dubečka ulica 69, 10360 Sesvete</derivirana_varijabla>
  </DomainObject.Predmet.ProtustrankaFormatedWithAdressOIB>
  <DomainObject.Predmet.ProtustrankaWithAdress>
    <izvorni_sadrzaj>NATALI PROMET jednostavno društvo s ograničenom odgovornošću za trgovinu i usluge Dubečka ulica 69, 10360 Sesvete</izvorni_sadrzaj>
    <derivirana_varijabla naziv="DomainObject.Predmet.ProtustrankaWithAdress_1">NATALI PROMET jednostavno društvo s ograničenom odgovornošću za trgovinu i usluge Dubečka ulica 69, 10360 Sesvete</derivirana_varijabla>
  </DomainObject.Predmet.ProtustrankaWithAdress>
  <DomainObject.Predmet.ProtustrankaWithAdressOIB>
    <izvorni_sadrzaj>NATALI PROMET jednostavno društvo s ograničenom odgovornošću za trgovinu i usluge, OIB 53864370232, Dubečka ulica 69, 10360 Sesvete</izvorni_sadrzaj>
    <derivirana_varijabla naziv="DomainObject.Predmet.ProtustrankaWithAdressOIB_1">NATALI PROMET jednostavno društvo s ograničenom odgovornošću za trgovinu i usluge, OIB 53864370232, Dubečka ulica 69, 10360 Sesvete</derivirana_varijabla>
  </DomainObject.Predmet.ProtustrankaWithAdressOIB>
  <DomainObject.Predmet.ProtustrankaNazivFormated>
    <izvorni_sadrzaj>NATALI PROMET jednostavno društvo s ograničenom odgovornošću za trgovinu i usluge</izvorni_sadrzaj>
    <derivirana_varijabla naziv="DomainObject.Predmet.ProtustrankaNazivFormated_1">NATALI PROMET jednostavno društvo s ograničenom odgovornošću za trgovinu i usluge</derivirana_varijabla>
  </DomainObject.Predmet.ProtustrankaNazivFormated>
  <DomainObject.Predmet.ProtustrankaNazivFormatedOIB>
    <izvorni_sadrzaj>NATALI PROMET jednostavno društvo s ograničenom odgovornošću za trgovinu i usluge, OIB 53864370232</izvorni_sadrzaj>
    <derivirana_varijabla naziv="DomainObject.Predmet.ProtustrankaNazivFormatedOIB_1">NATALI PROMET jednostavno društvo s ograničenom odgovornošću za trgovinu i usluge, OIB 53864370232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NATALI PROMET jednostavno društvo s ograničenom odgovornošću za trgovinu i usluge</item>
    </izvorni_sadrzaj>
    <derivirana_varijabla naziv="DomainObject.Predmet.ProtuStrankaListFormated_1">
      <item>NATALI PROMET jednostavno društvo s ograničenom odgovornošću za trgovinu i usluge</item>
    </derivirana_varijabla>
  </DomainObject.Predmet.ProtuStrankaListFormated>
  <DomainObject.Predmet.ProtuStrankaListFormatedOIB>
    <izvorni_sadrzaj>
      <item>NATALI PROMET jednostavno društvo s ograničenom odgovornošću za trgovinu i usluge, OIB 53864370232</item>
    </izvorni_sadrzaj>
    <derivirana_varijabla naziv="DomainObject.Predmet.ProtuStrankaListFormatedOIB_1">
      <item>NATALI PROMET jednostavno društvo s ograničenom odgovornošću za trgovinu i usluge, OIB 53864370232</item>
    </derivirana_varijabla>
  </DomainObject.Predmet.ProtuStrankaListFormatedOIB>
  <DomainObject.Predmet.ProtuStrankaListFormatedWithAdress>
    <izvorni_sadrzaj>
      <item>NATALI PROMET jednostavno društvo s ograničenom odgovornošću za trgovinu i usluge, Dubečka ulica 69, 10360 Sesvete</item>
    </izvorni_sadrzaj>
    <derivirana_varijabla naziv="DomainObject.Predmet.ProtuStrankaListFormatedWithAdress_1">
      <item>NATALI PROMET jednostavno društvo s ograničenom odgovornošću za trgovinu i usluge, Dubečka ulica 69, 10360 Sesvete</item>
    </derivirana_varijabla>
  </DomainObject.Predmet.ProtuStrankaListFormatedWithAdress>
  <DomainObject.Predmet.ProtuStrankaListFormatedWithAdressOIB>
    <izvorni_sadrzaj>
      <item>NATALI PROMET jednostavno društvo s ograničenom odgovornošću za trgovinu i usluge, OIB 53864370232, Dubečka ulica 69, 10360 Sesvete</item>
    </izvorni_sadrzaj>
    <derivirana_varijabla naziv="DomainObject.Predmet.ProtuStrankaListFormatedWithAdressOIB_1">
      <item>NATALI PROMET jednostavno društvo s ograničenom odgovornošću za trgovinu i usluge, OIB 53864370232, Dubečka ulica 69, 10360 Sesvete</item>
    </derivirana_varijabla>
  </DomainObject.Predmet.ProtuStrankaListFormatedWithAdressOIB>
  <DomainObject.Predmet.ProtuStrankaListNazivFormated>
    <izvorni_sadrzaj>
      <item>NATALI PROMET jednostavno društvo s ograničenom odgovornošću za trgovinu i usluge</item>
    </izvorni_sadrzaj>
    <derivirana_varijabla naziv="DomainObject.Predmet.ProtuStrankaListNazivFormated_1">
      <item>NATALI PROMET jednostavno društvo s ograničenom odgovornošću za trgovinu i usluge</item>
    </derivirana_varijabla>
  </DomainObject.Predmet.ProtuStrankaListNazivFormated>
  <DomainObject.Predmet.ProtuStrankaListNazivFormatedOIB>
    <izvorni_sadrzaj>
      <item>NATALI PROMET jednostavno društvo s ograničenom odgovornošću za trgovinu i usluge, OIB 53864370232</item>
    </izvorni_sadrzaj>
    <derivirana_varijabla naziv="DomainObject.Predmet.ProtuStrankaListNazivFormatedOIB_1">
      <item>NATALI PROMET jednostavno društvo s ograničenom odgovornošću za trgovinu i usluge, OIB 53864370232</item>
    </derivirana_varijabla>
  </DomainObject.Predmet.ProtuStrankaListNazivFormatedOIB>
  <DomainObject.Predmet.OstaliListFormated>
    <izvorni_sadrzaj>
      <item>Dario Buden</item>
    </izvorni_sadrzaj>
    <derivirana_varijabla naziv="DomainObject.Predmet.OstaliListFormated_1">
      <item>Dario Buden</item>
    </derivirana_varijabla>
  </DomainObject.Predmet.OstaliListFormated>
  <DomainObject.Predmet.OstaliListFormatedOIB>
    <izvorni_sadrzaj>
      <item>Dario Buden, OIB 65806610574</item>
    </izvorni_sadrzaj>
    <derivirana_varijabla naziv="DomainObject.Predmet.OstaliListFormatedOIB_1">
      <item>Dario Buden, OIB 65806610574</item>
    </derivirana_varijabla>
  </DomainObject.Predmet.OstaliListFormatedOIB>
  <DomainObject.Predmet.OstaliListFormatedWithAdress>
    <izvorni_sadrzaj>
      <item>Dario Buden, Dubečka ulica 69, 10360 Sesvete</item>
    </izvorni_sadrzaj>
    <derivirana_varijabla naziv="DomainObject.Predmet.OstaliListFormatedWithAdress_1">
      <item>Dario Buden, Dubečka ulica 69, 10360 Sesvete</item>
    </derivirana_varijabla>
  </DomainObject.Predmet.OstaliListFormatedWithAdress>
  <DomainObject.Predmet.OstaliListFormatedWithAdressOIB>
    <izvorni_sadrzaj>
      <item>Dario Buden, OIB 65806610574, Dubečka ulica 69, 10360 Sesvete</item>
    </izvorni_sadrzaj>
    <derivirana_varijabla naziv="DomainObject.Predmet.OstaliListFormatedWithAdressOIB_1">
      <item>Dario Buden, OIB 65806610574, Dubečka ulica 69, 10360 Sesvete</item>
    </derivirana_varijabla>
  </DomainObject.Predmet.OstaliListFormatedWithAdressOIB>
  <DomainObject.Predmet.OstaliListNazivFormated>
    <izvorni_sadrzaj>
      <item>Dario Buden</item>
    </izvorni_sadrzaj>
    <derivirana_varijabla naziv="DomainObject.Predmet.OstaliListNazivFormated_1">
      <item>Dario Buden</item>
    </derivirana_varijabla>
  </DomainObject.Predmet.OstaliListNazivFormated>
  <DomainObject.Predmet.OstaliListNazivFormatedOIB>
    <izvorni_sadrzaj>
      <item>Dario Buden, OIB 65806610574</item>
    </izvorni_sadrzaj>
    <derivirana_varijabla naziv="DomainObject.Predmet.OstaliListNazivFormatedOIB_1">
      <item>Dario Buden, OIB 65806610574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NATALI PROMET jednostavno društvo s ograničenom odgovornošću za trgovinu i usluge</izvorni_sadrzaj>
    <derivirana_varijabla naziv="DomainObject.Predmet.ProtustrankaIDrugi_1">NATALI PROMET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NATALI PROMET jednostavno društvo s ograničenom odgovornošću za trgovinu i usluge, OIB 53864370232, Dubečka ulica 69, 10360 Sesvete</izvorni_sadrzaj>
    <derivirana_varijabla naziv="DomainObject.Predmet.ProtustrankaIDrugiAdressOIB_1">NATALI PROMET jednostavno društvo s ograničenom odgovornošću za trgovinu i usluge, OIB 53864370232, Dubečka ulica 69,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NATALI PROMET jednostavno društvo s ograničenom odgovornošću za trgovinu i usluge</item>
      <item>Dario Buden</item>
    </izvorni_sadrzaj>
    <derivirana_varijabla naziv="DomainObject.Predmet.SudioniciListNaziv_1">
      <item>Fina Regionalni centar Zagreb</item>
      <item>NATALI PROMET jednostavno društvo s ograničenom odgovornošću za trgovinu i usluge</item>
      <item>Dario Buden</item>
    </derivirana_varijabla>
  </DomainObject.Predmet.SudioniciListNaziv>
  <DomainObject.Predmet.SudioniciListAdressOIB>
    <izvorni_sadrzaj>
      <item>Fina Regionalni centar Zagreb, OIB 85821130368, Trg svibanjskih žrtava 1995.1,10000 Zagreb</item>
      <item>NATALI PROMET jednostavno društvo s ograničenom odgovornošću za trgovinu i usluge, OIB 53864370232, Dubečka ulica 69,10360 Sesvete</item>
      <item>Dario Buden, OIB 65806610574, Dubečka ulica 69,10360 Sesvete</item>
    </izvorni_sadrzaj>
    <derivirana_varijabla naziv="DomainObject.Predmet.SudioniciListAdressOIB_1">
      <item>Fina Regionalni centar Zagreb, OIB 85821130368, Trg svibanjskih žrtava 1995.1,10000 Zagreb</item>
      <item>NATALI PROMET jednostavno društvo s ograničenom odgovornošću za trgovinu i usluge, OIB 53864370232, Dubečka ulica 69,10360 Sesvete</item>
      <item>Dario Buden, OIB 65806610574, Dubečka ulica 69,10360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53864370232</item>
      <item>, OIB 65806610574</item>
    </izvorni_sadrzaj>
    <derivirana_varijabla naziv="DomainObject.Predmet.SudioniciListNazivOIB_1">
      <item>, OIB 85821130368</item>
      <item>, OIB 53864370232</item>
      <item>, OIB 65806610574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1380</properties:Characters>
  <properties:Lines>46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2019-07-30T11:38:00Z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2019-08-02T05:06:00Z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(St-1430 -19 -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