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34602" w14:paraId="f134602" w:rsidRDefault="00281BC7" w:rsidP="00C5694C" w:rsidR="00281BC7" w:rsidRPr="00B173E0">
      <w:pPr>
        <w15:collapsed w:val="false"/>
      </w:pPr>
      <w:bookmarkStart w:name="_GoBack" w:id="0"/>
      <w:bookmarkEnd w:id="0"/>
    </w:p>
    <w:p w:rsidRDefault="00281BC7" w:rsidP="00281BC7" w:rsidR="00281BC7" w:rsidRPr="00B173E0"/>
    <w:p w:rsidRDefault="00281BC7" w:rsidP="00281BC7" w:rsidR="00281BC7" w:rsidRPr="00B173E0"/>
    <w:p w:rsidRDefault="00E022E9" w:rsidP="00281BC7" w:rsidR="00E022E9" w:rsidRPr="00B173E0">
      <w:pPr>
        <w:rPr>
          <w:bCs/>
        </w:rPr>
      </w:pPr>
    </w:p>
    <w:p w:rsidRDefault="00281BC7" w:rsidP="00281BC7" w:rsidR="00281BC7" w:rsidRPr="00C5694C">
      <w:pPr>
        <w:rPr>
          <w:b/>
          <w:bCs/>
        </w:rPr>
      </w:pPr>
      <w:r w:rsidRPr="00C5694C">
        <w:rPr>
          <w:b/>
          <w:bCs/>
        </w:rPr>
        <w:t>REPUBLIKA HRVATSKA</w:t>
      </w:r>
    </w:p>
    <w:p w:rsidRDefault="00281BC7" w:rsidP="00281BC7" w:rsidR="00E022E9" w:rsidRPr="00C5694C">
      <w:pPr>
        <w:rPr>
          <w:b/>
          <w:bCs/>
        </w:rPr>
      </w:pPr>
      <w:r w:rsidRPr="00C5694C">
        <w:rPr>
          <w:b/>
          <w:bCs/>
        </w:rPr>
        <w:t>TRGOVAČKI SUD U ZADRU</w:t>
      </w:r>
    </w:p>
    <w:p w:rsidRDefault="00E022E9" w:rsidP="004E7E9B" w:rsidR="00EF7C9A" w:rsidRPr="00B173E0">
      <w:r w:rsidRPr="00B173E0">
        <w:t>Dr. Franje Tuđmana 35</w:t>
      </w:r>
      <w:r w:rsidR="00281BC7" w:rsidRPr="00B173E0">
        <w:tab/>
      </w:r>
    </w:p>
    <w:p w:rsidRDefault="00C63971" w:rsidP="00281BC7" w:rsidR="00C63971" w:rsidRPr="00B173E0">
      <w:pPr>
        <w:rPr>
          <w:bCs/>
        </w:rPr>
      </w:pPr>
    </w:p>
    <w:p w:rsidRDefault="00EF7C9A" w:rsidP="00EF7C9A" w:rsidR="00EF7C9A" w:rsidRPr="00C5694C">
      <w:pPr>
        <w:jc w:val="center"/>
        <w:rPr>
          <w:b/>
          <w:bCs/>
        </w:rPr>
      </w:pPr>
      <w:r w:rsidRPr="00C5694C">
        <w:rPr>
          <w:b/>
          <w:bCs/>
        </w:rPr>
        <w:t>R E P U B L I K A   H R V A T S K A</w:t>
      </w:r>
    </w:p>
    <w:p w:rsidRDefault="00281BC7" w:rsidP="00281BC7" w:rsidR="00281BC7" w:rsidRPr="00C5694C">
      <w:pPr>
        <w:rPr>
          <w:b/>
          <w:bCs/>
        </w:rPr>
      </w:pPr>
      <w:r w:rsidRPr="00C5694C">
        <w:rPr>
          <w:b/>
          <w:bCs/>
        </w:rPr>
        <w:tab/>
      </w:r>
      <w:r w:rsidRPr="00C5694C">
        <w:rPr>
          <w:b/>
          <w:bCs/>
        </w:rPr>
        <w:tab/>
      </w:r>
      <w:r w:rsidRPr="00C5694C">
        <w:rPr>
          <w:b/>
          <w:bCs/>
        </w:rPr>
        <w:tab/>
      </w:r>
      <w:r w:rsidRPr="00C5694C">
        <w:rPr>
          <w:b/>
          <w:bCs/>
        </w:rPr>
        <w:tab/>
      </w:r>
      <w:r w:rsidRPr="00C5694C">
        <w:rPr>
          <w:b/>
          <w:bCs/>
        </w:rPr>
        <w:tab/>
      </w:r>
    </w:p>
    <w:p w:rsidRDefault="00281BC7" w:rsidP="00281BC7" w:rsidR="00281BC7" w:rsidRPr="00C5694C">
      <w:pPr>
        <w:jc w:val="center"/>
        <w:rPr>
          <w:b/>
          <w:bCs/>
        </w:rPr>
      </w:pPr>
      <w:r w:rsidRPr="00C5694C">
        <w:rPr>
          <w:b/>
          <w:bCs/>
        </w:rPr>
        <w:t>R J E Š E N J E</w:t>
      </w:r>
    </w:p>
    <w:p w:rsidRDefault="005E1FCE" w:rsidP="005E1FCE" w:rsidR="005E1FCE" w:rsidRPr="00C5694C">
      <w:pPr>
        <w:ind w:firstLine="708"/>
        <w:jc w:val="both"/>
        <w:rPr>
          <w:b/>
        </w:rPr>
      </w:pPr>
    </w:p>
    <w:p w:rsidRDefault="003F076D" w:rsidP="005E1FCE" w:rsidR="00281BC7" w:rsidRPr="00B173E0">
      <w:pPr>
        <w:ind w:firstLine="708"/>
        <w:jc w:val="both"/>
      </w:pPr>
      <w:r w:rsidRPr="00B173E0">
        <w:t>Trgovački sud u Zadru, po sutkinji Ani Markač, povodom prijedloga Financijske agencije za otvaranje stečajnog postupka nad trgovačkim društvom</w:t>
      </w:r>
      <w:r w:rsidR="00C562EF" w:rsidRPr="00B173E0">
        <w:t xml:space="preserve"> HIGH FIVE d.o.o., OIB: 65983255260, Kolan, Zubovićevi Dvori 4,</w:t>
      </w:r>
      <w:r w:rsidR="00495E07" w:rsidRPr="00B173E0">
        <w:t xml:space="preserve"> </w:t>
      </w:r>
      <w:r w:rsidRPr="00B173E0">
        <w:t xml:space="preserve">dana </w:t>
      </w:r>
      <w:r w:rsidR="00C562EF" w:rsidRPr="00B173E0">
        <w:t>18. kolovoza 2017.</w:t>
      </w:r>
      <w:r w:rsidRPr="00B173E0">
        <w:t>,</w:t>
      </w:r>
    </w:p>
    <w:p w:rsidRDefault="00495E07" w:rsidP="00BF6D04" w:rsidR="00495E07" w:rsidRPr="00B173E0">
      <w:pPr>
        <w:ind w:firstLine="708"/>
        <w:jc w:val="both"/>
      </w:pPr>
    </w:p>
    <w:p w:rsidRDefault="00281BC7" w:rsidP="00281BC7" w:rsidR="00281BC7" w:rsidRPr="00C5694C">
      <w:pPr>
        <w:jc w:val="center"/>
        <w:rPr>
          <w:b/>
        </w:rPr>
      </w:pPr>
      <w:r w:rsidRPr="00C5694C">
        <w:rPr>
          <w:b/>
        </w:rPr>
        <w:t>r i j e š i o   j e</w:t>
      </w:r>
    </w:p>
    <w:p w:rsidRDefault="004B768C" w:rsidP="00EF7C9A" w:rsidR="004B768C" w:rsidRPr="00B173E0">
      <w:pPr>
        <w:jc w:val="both"/>
      </w:pPr>
    </w:p>
    <w:p w:rsidRDefault="00777515" w:rsidP="003F076D" w:rsidR="00777515" w:rsidRPr="00B173E0">
      <w:pPr>
        <w:pStyle w:val="Odlomakpopisa"/>
        <w:ind w:left="0"/>
        <w:jc w:val="both"/>
      </w:pPr>
      <w:r w:rsidRPr="00B173E0">
        <w:t>I.</w:t>
      </w:r>
      <w:r w:rsidRPr="00B173E0">
        <w:tab/>
      </w:r>
      <w:r w:rsidR="00B105A9" w:rsidRPr="00B173E0">
        <w:t xml:space="preserve">Pozivaju se </w:t>
      </w:r>
      <w:r w:rsidR="003C0BEC" w:rsidRPr="00B173E0">
        <w:t xml:space="preserve">osobe koje imaju pravni interes za provedbom stečajnog postupka nad </w:t>
      </w:r>
      <w:r w:rsidR="00B105A9" w:rsidRPr="00B173E0">
        <w:t>dužnik</w:t>
      </w:r>
      <w:r w:rsidR="003C0BEC" w:rsidRPr="00B173E0">
        <w:t>om</w:t>
      </w:r>
      <w:r w:rsidR="00495E07" w:rsidRPr="00B173E0">
        <w:t xml:space="preserve"> </w:t>
      </w:r>
      <w:r w:rsidR="002F4043">
        <w:t>HIGH FIVE d.o.o., OIB:</w:t>
      </w:r>
      <w:r w:rsidR="005E1FCE" w:rsidRPr="00B173E0">
        <w:t xml:space="preserve">65983255260, Kolan, Zubovićevi Dvori 4, </w:t>
      </w:r>
      <w:r w:rsidRPr="00B173E0">
        <w:t xml:space="preserve">da u roku od 15 dana od isteka osmog dana od objave ovog rješenja na </w:t>
      </w:r>
      <w:r w:rsidR="00B173E0">
        <w:t xml:space="preserve">mrežnoj stranici </w:t>
      </w:r>
      <w:r w:rsidRPr="00B173E0">
        <w:t>e-oglasn</w:t>
      </w:r>
      <w:r w:rsidR="00B173E0">
        <w:t xml:space="preserve">a ploča sudova </w:t>
      </w:r>
      <w:r w:rsidRPr="00B173E0">
        <w:t xml:space="preserve">solidarno predujme iznos od </w:t>
      </w:r>
      <w:r w:rsidR="00C013D7" w:rsidRPr="00B173E0">
        <w:t>20.38</w:t>
      </w:r>
      <w:r w:rsidR="00495E07" w:rsidRPr="00B173E0">
        <w:t xml:space="preserve">0,00 </w:t>
      </w:r>
      <w:r w:rsidR="00EE2F8E" w:rsidRPr="00B173E0">
        <w:t xml:space="preserve">kn </w:t>
      </w:r>
      <w:r w:rsidRPr="00B173E0">
        <w:t xml:space="preserve">potreban za pokriće troškova vođenja stečajnog postupka nad ovim dužnikom. </w:t>
      </w:r>
    </w:p>
    <w:p w:rsidRDefault="009149BF" w:rsidP="00777515" w:rsidR="009149BF" w:rsidRPr="00B173E0">
      <w:pPr>
        <w:jc w:val="both"/>
      </w:pPr>
    </w:p>
    <w:p w:rsidRDefault="009149BF" w:rsidP="00EE2F8E" w:rsidR="009149BF" w:rsidRPr="00B173E0">
      <w:pPr>
        <w:jc w:val="both"/>
      </w:pPr>
      <w:r w:rsidRPr="00B173E0">
        <w:t>II.</w:t>
      </w:r>
      <w:r w:rsidRPr="00B173E0">
        <w:tab/>
        <w:t>Uplata se ima izvršiti na depozitni račun ovog suda na broj: IBAN: HR43 2390 0011 3000 0085 7 s pozivom na broj odobrenja 05 221-</w:t>
      </w:r>
      <w:r w:rsidR="005E1FCE" w:rsidRPr="00B173E0">
        <w:t>1065</w:t>
      </w:r>
      <w:r w:rsidR="00EE2F8E" w:rsidRPr="00B173E0">
        <w:t>-2016.</w:t>
      </w:r>
    </w:p>
    <w:p w:rsidRDefault="009149BF" w:rsidP="009149BF" w:rsidR="009149BF" w:rsidRPr="00B173E0">
      <w:pPr>
        <w:jc w:val="both"/>
      </w:pPr>
    </w:p>
    <w:p w:rsidRDefault="009149BF" w:rsidP="00777515" w:rsidR="009149BF" w:rsidRPr="00B173E0">
      <w:pPr>
        <w:jc w:val="both"/>
      </w:pPr>
      <w:r w:rsidRPr="00B173E0">
        <w:t>III.</w:t>
      </w:r>
      <w:r w:rsidRPr="00B173E0">
        <w:tab/>
        <w:t xml:space="preserve">Ukoliko </w:t>
      </w:r>
      <w:r w:rsidR="003C0BEC" w:rsidRPr="00B173E0">
        <w:t xml:space="preserve">zainteresirane osobe </w:t>
      </w:r>
      <w:r w:rsidRPr="00B173E0">
        <w:t>ne postup</w:t>
      </w:r>
      <w:r w:rsidR="003C0BEC" w:rsidRPr="00B173E0">
        <w:t>e</w:t>
      </w:r>
      <w:r w:rsidRPr="00B173E0">
        <w:t xml:space="preserve"> po nalogu suda iz točke </w:t>
      </w:r>
      <w:r w:rsidR="00777515" w:rsidRPr="00B173E0">
        <w:t>II</w:t>
      </w:r>
      <w:r w:rsidRPr="00B173E0">
        <w:t xml:space="preserve">. donijet će se rješenje o otvaranju i zaključenju stečajnog postupka. </w:t>
      </w:r>
    </w:p>
    <w:p w:rsidRDefault="009149BF" w:rsidP="009149BF" w:rsidR="009149BF" w:rsidRPr="00B173E0">
      <w:pPr>
        <w:jc w:val="both"/>
      </w:pPr>
    </w:p>
    <w:p w:rsidRDefault="00B105A9" w:rsidP="00B105A9" w:rsidR="00B105A9" w:rsidRPr="00B173E0">
      <w:pPr>
        <w:jc w:val="center"/>
      </w:pPr>
      <w:r w:rsidRPr="00B173E0">
        <w:t>Obrazloženje</w:t>
      </w:r>
    </w:p>
    <w:p w:rsidRDefault="00B105A9" w:rsidP="00B105A9" w:rsidR="00B105A9" w:rsidRPr="00B173E0"/>
    <w:p w:rsidRDefault="00B105A9" w:rsidP="00D43ED3" w:rsidR="005E1FCE" w:rsidRPr="00B173E0">
      <w:pPr>
        <w:jc w:val="both"/>
      </w:pPr>
      <w:r w:rsidRPr="00B173E0">
        <w:tab/>
        <w:t xml:space="preserve">Privremeni stečajni upravitelj </w:t>
      </w:r>
      <w:r w:rsidR="00495E07" w:rsidRPr="00B173E0">
        <w:t xml:space="preserve">Frane Zvonimir Negro </w:t>
      </w:r>
      <w:r w:rsidRPr="00B173E0">
        <w:t xml:space="preserve">koji je imenovan u ovom postupku </w:t>
      </w:r>
      <w:r w:rsidR="00937F3C" w:rsidRPr="00B173E0">
        <w:t>u izvješ</w:t>
      </w:r>
      <w:r w:rsidR="005A4D8F" w:rsidRPr="00B173E0">
        <w:t>ću koje je dostavio sudu</w:t>
      </w:r>
      <w:r w:rsidR="00937F3C" w:rsidRPr="00B173E0">
        <w:t xml:space="preserve"> </w:t>
      </w:r>
      <w:r w:rsidRPr="00B173E0">
        <w:t>utvrdio</w:t>
      </w:r>
      <w:r w:rsidR="00777515" w:rsidRPr="00B173E0">
        <w:t xml:space="preserve"> je</w:t>
      </w:r>
      <w:r w:rsidR="00342210" w:rsidRPr="00B173E0">
        <w:t>, da</w:t>
      </w:r>
      <w:r w:rsidR="008F704D" w:rsidRPr="00B173E0">
        <w:t xml:space="preserve"> dužnik </w:t>
      </w:r>
      <w:r w:rsidR="00342210" w:rsidRPr="00B173E0">
        <w:t xml:space="preserve">nema aktive odnosno da nema imovine, niti prava </w:t>
      </w:r>
      <w:r w:rsidR="005E1FCE" w:rsidRPr="00B173E0">
        <w:t xml:space="preserve">čijim unovčenjem bi se mogli namiriti troškovi stečajnog postupka, niti </w:t>
      </w:r>
      <w:r w:rsidR="00342210" w:rsidRPr="00B173E0">
        <w:t xml:space="preserve">obveze stečajnog dužnika koje </w:t>
      </w:r>
      <w:r w:rsidR="005E1FCE" w:rsidRPr="00B173E0">
        <w:t>da su na dan 30. travnja 2017. (prema iskazu bruto bilance) iznosile 1.892.235,23 kn</w:t>
      </w:r>
      <w:r w:rsidR="00342210" w:rsidRPr="00B173E0">
        <w:t>.</w:t>
      </w:r>
      <w:r w:rsidR="005E1FCE" w:rsidRPr="00B173E0">
        <w:t xml:space="preserve"> Dužnik da ne obavlja gospodarsku djelatnost od početka 2016. od kada da se i nalazi u blokadi za iznos od 205.000,00 kn. Dužnik nema uvjeta nit</w:t>
      </w:r>
      <w:r w:rsidR="002F4043">
        <w:t>i</w:t>
      </w:r>
      <w:r w:rsidR="005E1FCE" w:rsidRPr="00B173E0">
        <w:t xml:space="preserve"> za nastavak poslovne aktivnosti jer ist</w:t>
      </w:r>
      <w:r w:rsidR="002F4043">
        <w:t>i</w:t>
      </w:r>
      <w:r w:rsidR="005E1FCE" w:rsidRPr="00B173E0">
        <w:t xml:space="preserve"> ne raspolaže resursima koji bi mu to omogućili, a također da nema uvjeta niti za nastavak stečajnog postupka jer da isti nema imovine, a niti prava iz čega bi se financirali troškovi stečajnog postupka. Isti je nadalje utvrdio temeljem potvrda Porezne uprave, Lučke kapetanije i Zemljišnoknjižnog odjela Pag Općinskog suda u Zadru dužnik  nema nekretnina, plovila kao ni vozila. Prema stanju bruto bilance na dan 30. travnja 2017. dužnik da nema aktive i</w:t>
      </w:r>
      <w:r w:rsidR="00FC05F4" w:rsidRPr="00B173E0">
        <w:t>z koje bi se mogli financirati troškovi stečajnog postupka jer prema stanju bruto bilance aktiva da je „0“.</w:t>
      </w:r>
    </w:p>
    <w:p w:rsidRDefault="005E1FCE" w:rsidP="00D43ED3" w:rsidR="00495E07" w:rsidRPr="00B173E0">
      <w:pPr>
        <w:jc w:val="both"/>
      </w:pPr>
      <w:r w:rsidRPr="00B173E0">
        <w:t xml:space="preserve"> </w:t>
      </w:r>
      <w:r w:rsidR="00FC05F4" w:rsidRPr="00B173E0">
        <w:tab/>
      </w:r>
      <w:r w:rsidR="006740E8" w:rsidRPr="00B173E0">
        <w:t>Da bi se stečajni postupak nastavio po privremenom stečajnom upravitelju,</w:t>
      </w:r>
      <w:r w:rsidR="00BE4FB8" w:rsidRPr="00B173E0">
        <w:t xml:space="preserve"> </w:t>
      </w:r>
      <w:r w:rsidR="006740E8" w:rsidRPr="00B173E0">
        <w:t xml:space="preserve">potrebno </w:t>
      </w:r>
      <w:r w:rsidR="00BE4FB8" w:rsidRPr="00B173E0">
        <w:t xml:space="preserve">je </w:t>
      </w:r>
      <w:r w:rsidR="006740E8" w:rsidRPr="00B173E0">
        <w:t>osigurati novčana sredstava za fi</w:t>
      </w:r>
      <w:r w:rsidR="002F4043">
        <w:t>nanciranje slijedećih izdataka:</w:t>
      </w:r>
      <w:r w:rsidR="006740E8" w:rsidRPr="00B173E0">
        <w:t>1.000,00 kn na ime sudskog oglašavanja</w:t>
      </w:r>
      <w:r w:rsidR="00C013D7" w:rsidRPr="00B173E0">
        <w:t xml:space="preserve"> odnosno troškovi administrativnih i upravnih taksi, ovjere i javnobilježničke pristojbe, te eventualne sudske takse i pristojbe</w:t>
      </w:r>
      <w:r w:rsidR="006740E8" w:rsidRPr="00B173E0">
        <w:t>, 10.000,00 kn na ime n</w:t>
      </w:r>
      <w:r w:rsidR="00FC05F4" w:rsidRPr="00B173E0">
        <w:t>agrade stečajnom upravitelju, 25</w:t>
      </w:r>
      <w:r w:rsidR="006740E8" w:rsidRPr="00B173E0">
        <w:t>0,00 kn na ime troškova otvar</w:t>
      </w:r>
      <w:r w:rsidR="00FC05F4" w:rsidRPr="00B173E0">
        <w:t>anja i zatvaranja žiro računa, 20</w:t>
      </w:r>
      <w:r w:rsidR="006740E8" w:rsidRPr="00B173E0">
        <w:t xml:space="preserve">0,00 kn na ime izrade pečata, 6.000,00 kn na ime vođenja </w:t>
      </w:r>
      <w:r w:rsidR="00FC05F4" w:rsidRPr="00B173E0">
        <w:t xml:space="preserve">knjigovodstvene datoteke i </w:t>
      </w:r>
      <w:r w:rsidR="006740E8" w:rsidRPr="00B173E0">
        <w:t>poslovnih knjiga,</w:t>
      </w:r>
      <w:r w:rsidR="00FC05F4" w:rsidRPr="00B173E0">
        <w:t xml:space="preserve"> 80,00 </w:t>
      </w:r>
      <w:r w:rsidR="00FC05F4" w:rsidRPr="00B173E0">
        <w:lastRenderedPageBreak/>
        <w:t>kn na ime ovjere potpisa, 400,00 kn na ime troškova struje i vode-planirani troškovi električne energije za rasvjetu, grijanje, hlađenje te pogon uređaja printera, fotokopiranje i drugo u uredu stečajnog upravitelja u kojim troškovima da bi participirao i ovaj stečajni dužnik ukoliko se nastavi stečajni postupak</w:t>
      </w:r>
      <w:r w:rsidR="00C013D7" w:rsidRPr="00B173E0">
        <w:t>, 150,00 kn za poštanske troškove, 300,00 kn za telefonske troškove</w:t>
      </w:r>
      <w:r w:rsidR="00FC05F4" w:rsidRPr="00B173E0">
        <w:t xml:space="preserve">  </w:t>
      </w:r>
      <w:r w:rsidR="00C013D7" w:rsidRPr="00B173E0">
        <w:t xml:space="preserve"> te 2</w:t>
      </w:r>
      <w:r w:rsidR="006740E8" w:rsidRPr="00B173E0">
        <w:t xml:space="preserve">.000,00 kn na ime ostalih </w:t>
      </w:r>
      <w:r w:rsidR="00C013D7" w:rsidRPr="00B173E0">
        <w:t xml:space="preserve">biro-tehničkih </w:t>
      </w:r>
      <w:r w:rsidR="006740E8" w:rsidRPr="00B173E0">
        <w:t>troškova</w:t>
      </w:r>
      <w:r w:rsidR="00B173E0">
        <w:t>, dakle ukupno 20.38</w:t>
      </w:r>
      <w:r w:rsidR="006740E8" w:rsidRPr="00B173E0">
        <w:t>0,00 kn.</w:t>
      </w:r>
    </w:p>
    <w:p w:rsidRDefault="00036544" w:rsidP="003F076D" w:rsidR="005A4D8F" w:rsidRPr="00B173E0">
      <w:pPr>
        <w:ind w:firstLine="708"/>
        <w:jc w:val="both"/>
      </w:pPr>
      <w:r w:rsidRPr="00B173E0">
        <w:t xml:space="preserve">Privremeni stečajni upravitelj </w:t>
      </w:r>
      <w:r w:rsidR="003C0BEC" w:rsidRPr="00B173E0">
        <w:t xml:space="preserve"> </w:t>
      </w:r>
      <w:r w:rsidR="00EE2F8E" w:rsidRPr="00B173E0">
        <w:t>predložio</w:t>
      </w:r>
      <w:r w:rsidRPr="00B173E0">
        <w:t xml:space="preserve"> je</w:t>
      </w:r>
      <w:r w:rsidR="00EE2F8E" w:rsidRPr="00B173E0">
        <w:t xml:space="preserve"> da sud postupi sukladno odredbi čl. 132. </w:t>
      </w:r>
      <w:r w:rsidRPr="00B173E0">
        <w:t>Stečajnog z</w:t>
      </w:r>
      <w:r w:rsidR="006740E8" w:rsidRPr="00B173E0">
        <w:t>akona.</w:t>
      </w:r>
    </w:p>
    <w:p w:rsidRDefault="009149BF" w:rsidP="005A4D8F" w:rsidR="003C0BEC" w:rsidRPr="00B173E0">
      <w:pPr>
        <w:ind w:firstLine="708"/>
        <w:jc w:val="both"/>
      </w:pPr>
      <w:r w:rsidRPr="00B173E0">
        <w:t>Člankom 132. st. 1. S</w:t>
      </w:r>
      <w:r w:rsidR="00777515" w:rsidRPr="00B173E0">
        <w:t>tečajnog zakona (Narodne novine broj 71/15, nadalje SZ)</w:t>
      </w:r>
      <w:r w:rsidRPr="00B173E0">
        <w:t xml:space="preserve"> propisano da </w:t>
      </w:r>
      <w:r w:rsidR="003C0BEC" w:rsidRPr="00B173E0">
        <w:t xml:space="preserve">ako prije otvaranja stečajnog postupka sud utvrdi da imovina dužnika koja bi ušla u stečajnu masu nije dovoljna ni za namirenje troškova tog postupka </w:t>
      </w:r>
      <w:r w:rsidR="00777515" w:rsidRPr="00B173E0">
        <w:t>ili j</w:t>
      </w:r>
      <w:r w:rsidR="003C0BEC" w:rsidRPr="00B173E0">
        <w:t xml:space="preserve">e neznatne vrijednosti, rješenjem će pozvati osobe koje imaju pravni interes za provedbom stečajnog postupka da u roku od 15 dana uplate predujam za namirenje troškova prethodnog </w:t>
      </w:r>
      <w:r w:rsidR="00FE1847" w:rsidRPr="00B173E0">
        <w:t>i otvorenoga stečajnog postupka.</w:t>
      </w:r>
    </w:p>
    <w:p w:rsidRDefault="00FE1847" w:rsidP="003F076D" w:rsidR="00FE1847" w:rsidRPr="00B173E0">
      <w:pPr>
        <w:ind w:firstLine="708"/>
        <w:jc w:val="both"/>
      </w:pPr>
      <w:r w:rsidRPr="00B173E0">
        <w:t xml:space="preserve">U konkretnom slučaju </w:t>
      </w:r>
      <w:r w:rsidR="0068262D" w:rsidRPr="00B173E0">
        <w:t>iz izvješća privremenog stečajnog upravitelja proizlazi da</w:t>
      </w:r>
      <w:r w:rsidR="005D10C6" w:rsidRPr="00B173E0">
        <w:t xml:space="preserve"> </w:t>
      </w:r>
      <w:r w:rsidR="006740E8" w:rsidRPr="00B173E0">
        <w:t xml:space="preserve">dužnik nema imovine niti prava iz kojih bi se mogli financirati troškovi </w:t>
      </w:r>
      <w:r w:rsidR="005D10C6" w:rsidRPr="00B173E0">
        <w:t>stečajnog postupka</w:t>
      </w:r>
      <w:r w:rsidR="0068262D" w:rsidRPr="00B173E0">
        <w:t xml:space="preserve">, </w:t>
      </w:r>
      <w:r w:rsidR="006740E8" w:rsidRPr="00B173E0">
        <w:t xml:space="preserve">te u slučaju da se stečajni postupak ipak nastavi isti je </w:t>
      </w:r>
      <w:r w:rsidR="0068262D" w:rsidRPr="00B173E0">
        <w:t xml:space="preserve">procijenio </w:t>
      </w:r>
      <w:r w:rsidRPr="00B173E0">
        <w:t xml:space="preserve">da bi se radilo o troškovima od </w:t>
      </w:r>
      <w:r w:rsidR="00B173E0">
        <w:t>20.380</w:t>
      </w:r>
      <w:r w:rsidR="00342210" w:rsidRPr="00B173E0">
        <w:t xml:space="preserve">,00 </w:t>
      </w:r>
      <w:r w:rsidR="003F076D" w:rsidRPr="00B173E0">
        <w:t>kn.</w:t>
      </w:r>
    </w:p>
    <w:p w:rsidRDefault="00FE1847" w:rsidP="00777515" w:rsidR="00FE1847" w:rsidRPr="00B173E0">
      <w:pPr>
        <w:ind w:firstLine="708"/>
        <w:jc w:val="both"/>
      </w:pPr>
      <w:r w:rsidRPr="00B173E0">
        <w:t>Nadalje</w:t>
      </w:r>
      <w:r w:rsidR="00777515" w:rsidRPr="00B173E0">
        <w:t>,</w:t>
      </w:r>
      <w:r w:rsidRPr="00B173E0">
        <w:t xml:space="preserve"> člankom 132. st. 2. SZ-a propisano je da ako osobe iz stavka 1. istog članka citiranog </w:t>
      </w:r>
      <w:r w:rsidR="00777515" w:rsidRPr="00B173E0">
        <w:t>Z</w:t>
      </w:r>
      <w:r w:rsidRPr="00B173E0">
        <w:t xml:space="preserve">akona ne predujme zatraženi iznos, sud će donijeti rješenje o otvaranju i zaključenju stečajnog postupka. </w:t>
      </w:r>
    </w:p>
    <w:p w:rsidRDefault="009149BF" w:rsidP="00FE1847" w:rsidR="00C63971" w:rsidRPr="00B173E0">
      <w:pPr>
        <w:ind w:firstLine="708"/>
        <w:jc w:val="both"/>
      </w:pPr>
      <w:r w:rsidRPr="00B173E0">
        <w:t xml:space="preserve">Stoga je u smislu čl. 132. st. 1. </w:t>
      </w:r>
      <w:r w:rsidR="00FE1847" w:rsidRPr="00B173E0">
        <w:t xml:space="preserve">i st. 2. </w:t>
      </w:r>
      <w:r w:rsidRPr="00B173E0">
        <w:t>S</w:t>
      </w:r>
      <w:r w:rsidR="00C63971" w:rsidRPr="00B173E0">
        <w:t>Z</w:t>
      </w:r>
      <w:r w:rsidRPr="00B173E0">
        <w:t xml:space="preserve"> </w:t>
      </w:r>
      <w:r w:rsidR="00FE1847" w:rsidRPr="00B173E0">
        <w:t>odlučeno kao u izreci ovog rješenja</w:t>
      </w:r>
      <w:r w:rsidRPr="00B173E0">
        <w:t>.</w:t>
      </w:r>
    </w:p>
    <w:p w:rsidRDefault="009149BF" w:rsidP="00C63971" w:rsidR="009149BF" w:rsidRPr="00B173E0">
      <w:pPr>
        <w:ind w:firstLine="708"/>
        <w:jc w:val="both"/>
      </w:pPr>
      <w:r w:rsidRPr="00B173E0">
        <w:t xml:space="preserve"> </w:t>
      </w:r>
    </w:p>
    <w:p w:rsidRDefault="008F3AD6" w:rsidP="005D10C6" w:rsidR="008F03DE" w:rsidRPr="00B173E0">
      <w:pPr>
        <w:jc w:val="center"/>
      </w:pPr>
      <w:r w:rsidRPr="00B173E0">
        <w:t>U Zadru</w:t>
      </w:r>
      <w:r w:rsidR="003A2B27" w:rsidRPr="00B173E0">
        <w:t xml:space="preserve"> </w:t>
      </w:r>
      <w:r w:rsidR="00C013D7" w:rsidRPr="00B173E0">
        <w:t>18. kolovoza 2017</w:t>
      </w:r>
      <w:r w:rsidR="004E7E9B" w:rsidRPr="00B173E0">
        <w:t xml:space="preserve">. </w:t>
      </w:r>
    </w:p>
    <w:p w:rsidRDefault="00FE1847" w:rsidP="0055636D" w:rsidR="00FE1847" w:rsidRPr="00B173E0">
      <w:pPr>
        <w:jc w:val="both"/>
      </w:pPr>
    </w:p>
    <w:p w:rsidRDefault="004E7E9B" w:rsidP="002F4043" w:rsidR="00A27551" w:rsidRPr="00B173E0">
      <w:pPr>
        <w:jc w:val="right"/>
      </w:pPr>
      <w:r w:rsidRPr="00B173E0">
        <w:t>Sutkinja</w:t>
      </w:r>
    </w:p>
    <w:p w:rsidRDefault="0055636D" w:rsidP="002F4043" w:rsidR="009068CC" w:rsidRPr="00B173E0">
      <w:pPr>
        <w:jc w:val="right"/>
      </w:pPr>
      <w:r w:rsidRPr="00B173E0">
        <w:tab/>
      </w:r>
      <w:r w:rsidRPr="00B173E0">
        <w:tab/>
      </w:r>
      <w:r w:rsidRPr="00B173E0">
        <w:tab/>
      </w:r>
      <w:r w:rsidR="007239D9" w:rsidRPr="00B173E0">
        <w:t xml:space="preserve">     </w:t>
      </w:r>
      <w:r w:rsidR="00E36A3E" w:rsidRPr="00B173E0">
        <w:t xml:space="preserve">            </w:t>
      </w:r>
      <w:r w:rsidR="00A27551" w:rsidRPr="00B173E0">
        <w:t xml:space="preserve">      </w:t>
      </w:r>
      <w:r w:rsidR="005D10C6" w:rsidRPr="00B173E0">
        <w:t xml:space="preserve">    </w:t>
      </w:r>
      <w:r w:rsidR="00BE4FB8" w:rsidRPr="00B173E0">
        <w:t xml:space="preserve">                          </w:t>
      </w:r>
      <w:r w:rsidR="00C013D7" w:rsidRPr="00B173E0">
        <w:t xml:space="preserve">           </w:t>
      </w:r>
      <w:r w:rsidR="004E7E9B" w:rsidRPr="00B173E0">
        <w:t>Ana Markač</w:t>
      </w:r>
    </w:p>
    <w:p w:rsidRDefault="00930179" w:rsidP="002F4043" w:rsidR="00930179" w:rsidRPr="00B173E0">
      <w:pPr>
        <w:jc w:val="right"/>
      </w:pPr>
    </w:p>
    <w:p w:rsidRDefault="00553C62" w:rsidP="00C63971" w:rsidR="00553C62" w:rsidRPr="00B173E0"/>
    <w:p w:rsidRDefault="006439D9" w:rsidP="00C63971" w:rsidR="00C63971" w:rsidRPr="00B173E0">
      <w:r w:rsidRPr="00B173E0">
        <w:t xml:space="preserve">POUKA O PRAVNOM LIJEKU: </w:t>
      </w:r>
    </w:p>
    <w:p w:rsidRDefault="00C63971" w:rsidP="003C0BEC" w:rsidR="00C63971" w:rsidRPr="00B173E0">
      <w:pPr>
        <w:jc w:val="both"/>
      </w:pPr>
      <w:r w:rsidRPr="00B173E0">
        <w:t xml:space="preserve">Protiv ovog rješenja dopuštena je žalba. Ista se podnosi Visokom trgovačkom sudu Republike Hrvatske putem ovog suda, u roku od 8 (osam) dana od isteka osmog dana od objave ovog rješenja na e-oglasnoj ploči suda u 2 (dva) istovjetna primjeraka. </w:t>
      </w:r>
    </w:p>
    <w:p w:rsidRDefault="00C63971" w:rsidP="00C63971" w:rsidR="00C63971" w:rsidRPr="00B173E0"/>
    <w:p w:rsidRDefault="003C0BEC" w:rsidP="00C63971" w:rsidR="003C0BEC" w:rsidRPr="00B173E0"/>
    <w:p w:rsidRDefault="00FE1847" w:rsidP="00C63971" w:rsidR="00FE1847" w:rsidRPr="00B173E0"/>
    <w:p w:rsidRDefault="00C63971" w:rsidP="00C63971" w:rsidR="00C63971" w:rsidRPr="00B173E0">
      <w:r w:rsidRPr="00B173E0">
        <w:t xml:space="preserve">Dostaviti: </w:t>
      </w:r>
    </w:p>
    <w:p w:rsidRDefault="00C63971" w:rsidP="005D10C6" w:rsidR="00C63971" w:rsidRPr="00B173E0">
      <w:r w:rsidRPr="00B173E0">
        <w:t>- privremenom stečajnom upravitelju</w:t>
      </w:r>
      <w:r w:rsidR="00AC71C7" w:rsidRPr="00B173E0">
        <w:t xml:space="preserve"> </w:t>
      </w:r>
      <w:r w:rsidR="00342210" w:rsidRPr="00B173E0">
        <w:t>Frani Zvonimiru Negru, Zadar</w:t>
      </w:r>
    </w:p>
    <w:p w:rsidRDefault="00C013D7" w:rsidP="00C63971" w:rsidR="00C63971" w:rsidRPr="00B173E0">
      <w:r w:rsidRPr="00B173E0">
        <w:t>- e-O</w:t>
      </w:r>
      <w:r w:rsidR="00C63971" w:rsidRPr="00B173E0">
        <w:t>glasna ploča</w:t>
      </w:r>
      <w:r w:rsidRPr="00B173E0">
        <w:t xml:space="preserve"> sudova </w:t>
      </w:r>
    </w:p>
    <w:p w:rsidRDefault="00C63971" w:rsidP="00C63971" w:rsidR="00C63971" w:rsidRPr="00B173E0">
      <w:r w:rsidRPr="00B173E0">
        <w:t>- računovodstvo suda</w:t>
      </w:r>
    </w:p>
    <w:p w:rsidRDefault="00C63971" w:rsidP="00C63971" w:rsidR="00C63971" w:rsidRPr="00B173E0">
      <w:r w:rsidRPr="00B173E0">
        <w:t>- u spis</w:t>
      </w:r>
    </w:p>
    <w:p w:rsidRDefault="00C63971" w:rsidP="00C63971" w:rsidR="00C63971" w:rsidRPr="00B173E0"/>
    <w:p w:rsidRDefault="00C63971" w:rsidP="00C63971" w:rsidR="00C63971" w:rsidRPr="00B173E0"/>
    <w:p w:rsidRDefault="00C63971" w:rsidP="00C63971" w:rsidR="00C63971" w:rsidRPr="00B173E0"/>
    <w:p w:rsidRDefault="00C63971" w:rsidP="00C63971" w:rsidR="00C63971" w:rsidRPr="00B173E0"/>
    <w:p w:rsidRDefault="00C63971" w:rsidP="00C63971" w:rsidR="00C63971" w:rsidRPr="00B173E0">
      <w:pPr>
        <w:jc w:val="both"/>
      </w:pPr>
    </w:p>
    <w:p w:rsidRDefault="00842CEB" w:rsidP="00B105A9" w:rsidR="00842CEB" w:rsidRPr="00B173E0"/>
    <w:sectPr w:rsidSect="00FE1847" w:rsidR="00842CEB" w:rsidRPr="00B173E0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63468822"/>
      <w:docPartObj>
        <w:docPartGallery w:val="Page Numbers (Bottom of Page)"/>
        <w:docPartUnique/>
      </w:docPartObj>
    </w:sdtPr>
    <w:sdtEndPr/>
    <w:sdtContent>
      <w:p w:rsidRDefault="002F4043" w:rsidR="002F404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7624">
          <w:rPr>
            <w:noProof/>
          </w:rPr>
          <w:t>2</w:t>
        </w:r>
        <w:r>
          <w:fldChar w:fldCharType="end"/>
        </w:r>
      </w:p>
    </w:sdtContent>
  </w:sdt>
  <w:p w:rsidRDefault="002F4043" w:rsidR="002F40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3F076D" w:rsidR="00A859DA" w:rsidRPr="00C170F5">
        <w:pPr>
          <w:pStyle w:val="Zaglavlje"/>
          <w:jc w:val="right"/>
        </w:pPr>
        <w:r>
          <w:tab/>
        </w:r>
        <w:r>
          <w:tab/>
        </w:r>
        <w:r w:rsidR="00A859DA">
          <w:t>Poslovni broj: 2 St-</w:t>
        </w:r>
        <w:r w:rsidR="00C5694C">
          <w:t>1065/16-31</w:t>
        </w:r>
      </w:p>
      <w:p w:rsidRDefault="00477624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0F5" w:rsidP="00C170F5" w:rsidR="00E022E9" w:rsidRPr="00C170F5">
    <w:pPr>
      <w:pStyle w:val="Zaglavlje"/>
      <w:jc w:val="right"/>
    </w:pPr>
    <w:r>
      <w:t>P</w:t>
    </w:r>
    <w:r w:rsidR="00553C62">
      <w:t>oslovni broj: 2 St-</w:t>
    </w:r>
    <w:r w:rsidR="00C562EF">
      <w:t>1065/16-31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36544"/>
    <w:rsid w:val="00077BD9"/>
    <w:rsid w:val="0008053D"/>
    <w:rsid w:val="0013102B"/>
    <w:rsid w:val="001840A0"/>
    <w:rsid w:val="001A363B"/>
    <w:rsid w:val="001C347E"/>
    <w:rsid w:val="0020672D"/>
    <w:rsid w:val="00243782"/>
    <w:rsid w:val="00276300"/>
    <w:rsid w:val="00281BC7"/>
    <w:rsid w:val="002B0C58"/>
    <w:rsid w:val="002F4043"/>
    <w:rsid w:val="003024D4"/>
    <w:rsid w:val="00323F63"/>
    <w:rsid w:val="00342210"/>
    <w:rsid w:val="00342BE6"/>
    <w:rsid w:val="00393462"/>
    <w:rsid w:val="003A2B27"/>
    <w:rsid w:val="003C0BEC"/>
    <w:rsid w:val="003C6DA5"/>
    <w:rsid w:val="003E7B35"/>
    <w:rsid w:val="003F076D"/>
    <w:rsid w:val="00453E80"/>
    <w:rsid w:val="004676BD"/>
    <w:rsid w:val="00474A81"/>
    <w:rsid w:val="00477624"/>
    <w:rsid w:val="00495E07"/>
    <w:rsid w:val="004B768C"/>
    <w:rsid w:val="004C5C40"/>
    <w:rsid w:val="004E7E9B"/>
    <w:rsid w:val="004F1515"/>
    <w:rsid w:val="00515656"/>
    <w:rsid w:val="00553C62"/>
    <w:rsid w:val="0055636D"/>
    <w:rsid w:val="005A4D8F"/>
    <w:rsid w:val="005D10C6"/>
    <w:rsid w:val="005E1FCE"/>
    <w:rsid w:val="006439D9"/>
    <w:rsid w:val="00651D67"/>
    <w:rsid w:val="00665069"/>
    <w:rsid w:val="00667560"/>
    <w:rsid w:val="006740E8"/>
    <w:rsid w:val="0068262D"/>
    <w:rsid w:val="006A3E71"/>
    <w:rsid w:val="006A6847"/>
    <w:rsid w:val="007002A2"/>
    <w:rsid w:val="007239D9"/>
    <w:rsid w:val="0074396A"/>
    <w:rsid w:val="00761C14"/>
    <w:rsid w:val="00766A92"/>
    <w:rsid w:val="00777515"/>
    <w:rsid w:val="007B6657"/>
    <w:rsid w:val="007C75BF"/>
    <w:rsid w:val="007F26FC"/>
    <w:rsid w:val="007F7E88"/>
    <w:rsid w:val="00842CEB"/>
    <w:rsid w:val="008F03DE"/>
    <w:rsid w:val="008F3AD6"/>
    <w:rsid w:val="008F704D"/>
    <w:rsid w:val="009068CC"/>
    <w:rsid w:val="009149BF"/>
    <w:rsid w:val="00930179"/>
    <w:rsid w:val="00937F3C"/>
    <w:rsid w:val="009B4456"/>
    <w:rsid w:val="009C0FF2"/>
    <w:rsid w:val="009D7950"/>
    <w:rsid w:val="009F62F2"/>
    <w:rsid w:val="00A27551"/>
    <w:rsid w:val="00A5292A"/>
    <w:rsid w:val="00A859DA"/>
    <w:rsid w:val="00AC71C7"/>
    <w:rsid w:val="00B105A9"/>
    <w:rsid w:val="00B173E0"/>
    <w:rsid w:val="00B310F0"/>
    <w:rsid w:val="00B83103"/>
    <w:rsid w:val="00BB4F73"/>
    <w:rsid w:val="00BE2B75"/>
    <w:rsid w:val="00BE4FB8"/>
    <w:rsid w:val="00BE6E59"/>
    <w:rsid w:val="00BF6D04"/>
    <w:rsid w:val="00C013D7"/>
    <w:rsid w:val="00C170F5"/>
    <w:rsid w:val="00C30170"/>
    <w:rsid w:val="00C562EF"/>
    <w:rsid w:val="00C5694C"/>
    <w:rsid w:val="00C63971"/>
    <w:rsid w:val="00C85781"/>
    <w:rsid w:val="00C9120F"/>
    <w:rsid w:val="00D43ED3"/>
    <w:rsid w:val="00E022E9"/>
    <w:rsid w:val="00E36A3E"/>
    <w:rsid w:val="00EB3FAB"/>
    <w:rsid w:val="00EE2F8E"/>
    <w:rsid w:val="00EF7C9A"/>
    <w:rsid w:val="00FC05F4"/>
    <w:rsid w:val="00FC77F7"/>
    <w:rsid w:val="00FE184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934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4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4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4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4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934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4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4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4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4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2017.</izvorni_sadrzaj>
    <derivirana_varijabla naziv="DomainObject.DatumDonosenjaOdluke_1">18.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St-1065/2016</izvorni_sadrzaj>
    <derivirana_varijabla naziv="DomainObject.Predmet.OznakaBroj_1">St-1065/2016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HIGH FIVE d.o.o. za ugostiteljstvo i usluge zastupanog po punomoćniku Tihomir Megrle</izvorni_sadrzaj>
    <derivirana_varijabla naziv="DomainObject.Predmet.ProtustrankaFormated_1">  HIGH FIVE d.o.o. za ugostiteljstvo i usluge zastupanog po punomoćniku Tihomir Megrle</derivirana_varijabla>
  </DomainObject.Predmet.ProtustrankaFormated>
  <DomainObject.Predmet.ProtustrankaFormatedOIB>
    <izvorni_sadrzaj>  HIGH FIVE d.o.o. za ugostiteljstvo i usluge, OIB 65983255260 zastupanog po punomoćniku Tihomir Megrle</izvorni_sadrzaj>
    <derivirana_varijabla naziv="DomainObject.Predmet.ProtustrankaFormatedOIB_1">  HIGH FIVE d.o.o. za ugostiteljstvo i usluge, OIB 65983255260 zastupanog po punomoćniku Tihomir Megrle</derivirana_varijabla>
  </DomainObject.Predmet.ProtustrankaFormatedOIB>
  <DomainObject.Predmet.ProtustrankaFormatedWithAdress>
    <izvorni_sadrzaj> HIGH FIVE d.o.o. za ugostiteljstvo i usluge, Zubovićevi Dvori 4, 23250 Kolan zastupanog po punomoćniku Tihomir Megrle</izvorni_sadrzaj>
    <derivirana_varijabla naziv="DomainObject.Predmet.ProtustrankaFormatedWithAdress_1"> HIGH FIVE d.o.o. za ugostiteljstvo i usluge, Zubovićevi Dvori 4, 23250 Kolan zastupanog po punomoćniku Tihomir Megrle</derivirana_varijabla>
  </DomainObject.Predmet.ProtustrankaFormatedWithAdress>
  <DomainObject.Predmet.ProtustrankaFormatedWithAdressOIB>
    <izvorni_sadrzaj> HIGH FIVE d.o.o. za ugostiteljstvo i usluge, OIB 65983255260, Zubovićevi Dvori 4, 23250 Kolan zastupanog po punomoćniku Tihomir Megrle</izvorni_sadrzaj>
    <derivirana_varijabla naziv="DomainObject.Predmet.ProtustrankaFormatedWithAdressOIB_1"> HIGH FIVE d.o.o. za ugostiteljstvo i usluge, OIB 65983255260, Zubovićevi Dvori 4, 23250 Kolan zastupanog po punomoćniku Tihomir Megrle</derivirana_varijabla>
  </DomainObject.Predmet.ProtustrankaFormatedWithAdressOIB>
  <DomainObject.Predmet.ProtustrankaWithAdress>
    <izvorni_sadrzaj>HIGH FIVE d.o.o. za ugostiteljstvo i usluge Zubovićevi Dvori 4, 23250 Kolan</izvorni_sadrzaj>
    <derivirana_varijabla naziv="DomainObject.Predmet.ProtustrankaWithAdress_1">HIGH FIVE d.o.o. za ugostiteljstvo i usluge Zubovićevi Dvori 4, 23250 Kolan</derivirana_varijabla>
  </DomainObject.Predmet.ProtustrankaWithAdress>
  <DomainObject.Predmet.ProtustrankaWithAdressOIB>
    <izvorni_sadrzaj>HIGH FIVE d.o.o. za ugostiteljstvo i usluge, OIB 65983255260, Zubovićevi Dvori 4, 23250 Kolan</izvorni_sadrzaj>
    <derivirana_varijabla naziv="DomainObject.Predmet.ProtustrankaWithAdressOIB_1">HIGH FIVE d.o.o. za ugostiteljstvo i usluge, OIB 65983255260, Zubovićevi Dvori 4, 23250 Kolan</derivirana_varijabla>
  </DomainObject.Predmet.ProtustrankaWithAdressOIB>
  <DomainObject.Predmet.ProtustrankaNazivFormated>
    <izvorni_sadrzaj>HIGH FIVE d.o.o. za ugostiteljstvo i usluge</izvorni_sadrzaj>
    <derivirana_varijabla naziv="DomainObject.Predmet.ProtustrankaNazivFormated_1">HIGH FIVE d.o.o. za ugostiteljstvo i usluge</derivirana_varijabla>
  </DomainObject.Predmet.ProtustrankaNazivFormated>
  <DomainObject.Predmet.ProtustrankaNazivFormatedOIB>
    <izvorni_sadrzaj>HIGH FIVE d.o.o. za ugostiteljstvo i usluge, OIB 65983255260</izvorni_sadrzaj>
    <derivirana_varijabla naziv="DomainObject.Predmet.ProtustrankaNazivFormatedOIB_1">HIGH FIVE d.o.o. za ugostiteljstvo i usluge, OIB 65983255260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HIGH FIVE d.o.o. za ugostiteljstvo i usluge zastupanog po punomoćniku Tihomir Megrle</item>
    </izvorni_sadrzaj>
    <derivirana_varijabla naziv="DomainObject.Predmet.ProtuStrankaListFormated_1">
      <item>HIGH FIVE d.o.o. za ugostiteljstvo i usluge zastupanog po punomoćniku Tihomir Megrle</item>
    </derivirana_varijabla>
  </DomainObject.Predmet.ProtuStrankaListFormated>
  <DomainObject.Predmet.ProtuStrankaListFormatedOIB>
    <izvorni_sadrzaj>
      <item>HIGH FIVE d.o.o. za ugostiteljstvo i usluge, OIB 65983255260 zastupanog po punomoćniku Tihomir Megrle</item>
    </izvorni_sadrzaj>
    <derivirana_varijabla naziv="DomainObject.Predmet.ProtuStrankaListFormatedOIB_1">
      <item>HIGH FIVE d.o.o. za ugostiteljstvo i usluge, OIB 65983255260 zastupanog po punomoćniku Tihomir Megrle</item>
    </derivirana_varijabla>
  </DomainObject.Predmet.ProtuStrankaListFormatedOIB>
  <DomainObject.Predmet.ProtuStrankaListFormatedWithAdress>
    <izvorni_sadrzaj>
      <item>HIGH FIVE d.o.o. za ugostiteljstvo i usluge, Zubovićevi Dvori 4, 23250 Kolan zastupanog po punomoćniku Tihomir Megrle</item>
    </izvorni_sadrzaj>
    <derivirana_varijabla naziv="DomainObject.Predmet.ProtuStrankaListFormatedWithAdress_1">
      <item>HIGH FIVE d.o.o. za ugostiteljstvo i usluge, Zubovićevi Dvori 4, 23250 Kolan zastupanog po punomoćniku Tihomir Megrle</item>
    </derivirana_varijabla>
  </DomainObject.Predmet.ProtuStrankaListFormatedWithAdress>
  <DomainObject.Predmet.ProtuStrankaListFormatedWithAdressOIB>
    <izvorni_sadrzaj>
      <item>HIGH FIVE d.o.o. za ugostiteljstvo i usluge, OIB 65983255260, Zubovićevi Dvori 4, 23250 Kolan zastupanog po punomoćniku Tihomir Megrle</item>
    </izvorni_sadrzaj>
    <derivirana_varijabla naziv="DomainObject.Predmet.ProtuStrankaListFormatedWithAdressOIB_1">
      <item>HIGH FIVE d.o.o. za ugostiteljstvo i usluge, OIB 65983255260, Zubovićevi Dvori 4, 23250 Kolan zastupanog po punomoćniku Tihomir Megrle</item>
    </derivirana_varijabla>
  </DomainObject.Predmet.ProtuStrankaListFormatedWithAdressOIB>
  <DomainObject.Predmet.ProtuStrankaListNazivFormated>
    <izvorni_sadrzaj>
      <item>HIGH FIVE d.o.o. za ugostiteljstvo i usluge</item>
    </izvorni_sadrzaj>
    <derivirana_varijabla naziv="DomainObject.Predmet.ProtuStrankaListNazivFormated_1">
      <item>HIGH FIVE d.o.o. za ugostiteljstvo i usluge</item>
    </derivirana_varijabla>
  </DomainObject.Predmet.ProtuStrankaListNazivFormated>
  <DomainObject.Predmet.ProtuStrankaListNazivFormatedOIB>
    <izvorni_sadrzaj>
      <item>HIGH FIVE d.o.o. za ugostiteljstvo i usluge, OIB 65983255260</item>
    </izvorni_sadrzaj>
    <derivirana_varijabla naziv="DomainObject.Predmet.ProtuStrankaListNazivFormatedOIB_1">
      <item>HIGH FIVE d.o.o. za ugostiteljstvo i usluge, OIB 65983255260</item>
    </derivirana_varijabla>
  </DomainObject.Predmet.ProtuStrankaListNazivFormatedOIB>
  <DomainObject.Predmet.OstaliListFormated>
    <izvorni_sadrzaj>
      <item>Tihomir Megrle punomoćnik sudionika u postupku HIGH FIVE d.o.o. za ugostiteljstvo i usluge</item>
    </izvorni_sadrzaj>
    <derivirana_varijabla naziv="DomainObject.Predmet.OstaliListFormated_1">
      <item>Tihomir Megrle punomoćnik sudionika u postupku HIGH FIVE d.o.o. za ugostiteljstvo i usluge</item>
    </derivirana_varijabla>
  </DomainObject.Predmet.OstaliListFormated>
  <DomainObject.Predmet.OstaliListFormatedOIB>
    <izvorni_sadrzaj>
      <item>Tihomir Megrle punomoćnik sudionika u postupku HIGH FIVE d.o.o. za ugostiteljstvo i usluge</item>
    </izvorni_sadrzaj>
    <derivirana_varijabla naziv="DomainObject.Predmet.OstaliListFormatedOIB_1">
      <item>Tihomir Megrle punomoćnik sudionika u postupku HIGH FIVE d.o.o. za ugostiteljstvo i usluge</item>
    </derivirana_varijabla>
  </DomainObject.Predmet.OstaliListFormatedOIB>
  <DomainObject.Predmet.OstaliListFormatedWithAdress>
    <izvorni_sadrzaj>
      <item>Tihomir Megrle, Petra Zrinskog 10, 43000 Bjelovar punomoćnik sudionika u postupku HIGH FIVE d.o.o. za ugostiteljstvo i usluge</item>
    </izvorni_sadrzaj>
    <derivirana_varijabla naziv="DomainObject.Predmet.OstaliListFormatedWithAdress_1">
      <item>Tihomir Megrle, Petra Zrinskog 10, 43000 Bjelovar punomoćnik sudionika u postupku HIGH FIVE d.o.o. za ugostiteljstvo i usluge</item>
    </derivirana_varijabla>
  </DomainObject.Predmet.OstaliListFormatedWithAdress>
  <DomainObject.Predmet.OstaliListFormatedWithAdressOIB>
    <izvorni_sadrzaj>
      <item>Tihomir Megrle, Petra Zrinskog 10, 43000 Bjelovar punomoćnik sudionika u postupku HIGH FIVE d.o.o. za ugostiteljstvo i usluge</item>
    </izvorni_sadrzaj>
    <derivirana_varijabla naziv="DomainObject.Predmet.OstaliListFormatedWithAdressOIB_1">
      <item>Tihomir Megrle, Petra Zrinskog 10, 43000 Bjelovar punomoćnik sudionika u postupku HIGH FIVE d.o.o. za ugostiteljstvo i usluge</item>
    </derivirana_varijabla>
  </DomainObject.Predmet.OstaliListFormatedWithAdressOIB>
  <DomainObject.Predmet.OstaliListNazivFormated>
    <izvorni_sadrzaj>
      <item>Tihomir Megrle</item>
    </izvorni_sadrzaj>
    <derivirana_varijabla naziv="DomainObject.Predmet.OstaliListNazivFormated_1">
      <item>Tihomir Megrle</item>
    </derivirana_varijabla>
  </DomainObject.Predmet.OstaliListNazivFormated>
  <DomainObject.Predmet.OstaliListNazivFormatedOIB>
    <izvorni_sadrzaj>
      <item>Tihomir Megrle</item>
    </izvorni_sadrzaj>
    <derivirana_varijabla naziv="DomainObject.Predmet.OstaliListNazivFormatedOIB_1">
      <item>Tihomir Megrle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2017.</izvorni_sadrzaj>
    <derivirana_varijabla naziv="DomainObject.Datum_1">18.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HIGH FIVE d.o.o. za ugostiteljstvo i usluge</izvorni_sadrzaj>
    <derivirana_varijabla naziv="DomainObject.Predmet.ProtustrankaIDrugi_1">HIGH FIVE d.o.o. za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HIGH FIVE d.o.o. za ugostiteljstvo i usluge, OIB 65983255260, Zubovićevi Dvori 4, 23250 Kolan</izvorni_sadrzaj>
    <derivirana_varijabla naziv="DomainObject.Predmet.ProtustrankaIDrugiAdressOIB_1">HIGH FIVE d.o.o. za ugostiteljstvo i usluge, OIB 65983255260, Zubovićevi Dvori 4, 23250 Kolan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HIGH FIVE d.o.o. za ugostiteljstvo i usluge</item>
      <item>Tihomir Megrle</item>
    </izvorni_sadrzaj>
    <derivirana_varijabla naziv="DomainObject.Predmet.SudioniciListNaziv_1">
      <item>FINA</item>
      <item>HIGH FIVE d.o.o. za ugostiteljstvo i usluge</item>
      <item>Tihomir Megrle</item>
    </derivirana_varijabla>
  </DomainObject.Predmet.SudioniciListNaziv>
  <DomainObject.Predmet.SudioniciListAdressOIB>
    <izvorni_sadrzaj>
      <item>FINA, OIB 85821130368</item>
      <item>HIGH FIVE d.o.o. za ugostiteljstvo i usluge, OIB 65983255260, Zubovićevi Dvori 4,23250 Kolan</item>
      <item>Tihomir Megrle, Petra Zrinskog 10,43000 Bjelovar</item>
    </izvorni_sadrzaj>
    <derivirana_varijabla naziv="DomainObject.Predmet.SudioniciListAdressOIB_1">
      <item>FINA, OIB 85821130368</item>
      <item>HIGH FIVE d.o.o. za ugostiteljstvo i usluge, OIB 65983255260, Zubovićevi Dvori 4,23250 Kolan</item>
      <item>Tihomir Megrle, Petra Zrinskog 10,43000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65983255260</item>
      <item>, OIB null</item>
    </izvorni_sadrzaj>
    <derivirana_varijabla naziv="DomainObject.Predmet.SudioniciListNazivOIB_1">
      <item>, OIB 85821130368</item>
      <item>, OIB 65983255260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F6B6C9-6CDD-43FD-BEDB-8BFC59C63F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755</properties:Words>
  <properties:Characters>3992</properties:Characters>
  <properties:Lines>96</properties:Lines>
  <properties:Paragraphs>28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2017-08-17T15:57:00Z</dcterms:created>
  <dc:creator>Ardena Bajlo</dc:creator>
  <cp:lastModifiedBy>Marijana Žuža</cp:lastModifiedBy>
  <cp:lastPrinted>2017-08-18T05:07:00Z</cp:lastPrinted>
  <dcterms:modified xmlns:xsi="http://www.w3.org/2001/XMLSchema-instance" xsi:type="dcterms:W3CDTF">2017-08-18T05:57:00Z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