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5ebb" w14:paraId="9d55ebb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B503D6">
        <w:t>INFORMATIKA MAROŠAN j.d.o.o. za informatiku i usluge</w:t>
      </w:r>
      <w:r w:rsidR="00B503D6">
        <w:rPr>
          <w:b/>
        </w:rPr>
        <w:t xml:space="preserve">, </w:t>
      </w:r>
      <w:r w:rsidR="00B503D6">
        <w:t>skraćena tvrtka: INFORMATIKA MAROŠAN j.d.o.o., Slavonski Brod, Andrije Medulića 16, OIB 27737440939</w:t>
      </w:r>
      <w:r w:rsidR="00123855">
        <w:t xml:space="preserve">, dana </w:t>
      </w:r>
      <w:r w:rsidR="005A58B0">
        <w:t>15. svibnja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B503D6">
        <w:t>INFORMATIKA MAROŠAN j.d.o.o. za informatiku i usluge</w:t>
      </w:r>
      <w:r w:rsidR="00B503D6">
        <w:rPr>
          <w:b/>
        </w:rPr>
        <w:t xml:space="preserve">, </w:t>
      </w:r>
      <w:r w:rsidR="00B503D6">
        <w:t>skraćena tvrtka: INFORMATIKA MAROŠAN j.d.o.o., Slavonski Brod, Andrije Medulića 16, OIB 27737440939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2C3DC3">
      <w:pPr>
        <w:ind w:firstLine="1440"/>
        <w:jc w:val="both"/>
      </w:pPr>
      <w:r>
        <w:t>2.Za s</w:t>
      </w:r>
      <w:r w:rsidR="0068262A">
        <w:t>tečajnog upravitelja imenuje se</w:t>
      </w:r>
      <w:r w:rsidR="00702567">
        <w:t xml:space="preserve"> </w:t>
      </w:r>
      <w:r w:rsidR="00921726" w:rsidRPr="002C3DC3">
        <w:t>David Jakovljević iz Sesveta</w:t>
      </w:r>
      <w:r w:rsidR="00C36715" w:rsidRPr="002C3DC3">
        <w:t xml:space="preserve">, </w:t>
      </w:r>
      <w:r w:rsidR="00921726" w:rsidRPr="002C3DC3">
        <w:t>Kašinska 7</w:t>
      </w:r>
      <w:r w:rsidR="00C36715" w:rsidRPr="002C3DC3">
        <w:t xml:space="preserve">, OIB </w:t>
      </w:r>
      <w:r w:rsidR="00921726" w:rsidRPr="002C3DC3">
        <w:t>63014812654</w:t>
      </w:r>
      <w:r w:rsidR="00C36715" w:rsidRPr="002C3DC3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B503D6">
        <w:t>INFORMATIKA MAROŠAN j.d.o.o. za informatiku i usluge</w:t>
      </w:r>
      <w:r w:rsidR="00B503D6">
        <w:rPr>
          <w:b/>
        </w:rPr>
        <w:t xml:space="preserve">, </w:t>
      </w:r>
      <w:r w:rsidR="00B503D6">
        <w:t>skraćena tvrtka: INFORMATIKA MAROŠAN j.d.o.o., Slavonski Brod, Andrije Medulića 16, OIB 27737440939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B503D6">
        <w:t>INFORMATIKA MAROŠAN j.d.o.o. za informatiku i usluge</w:t>
      </w:r>
      <w:r w:rsidR="00B503D6">
        <w:rPr>
          <w:b/>
        </w:rPr>
        <w:t xml:space="preserve">, </w:t>
      </w:r>
      <w:r w:rsidR="00B503D6">
        <w:t>skraćena tvrtka: INFORMATIKA MAROŠAN j.d.o.o., Slavonski Brod, Andrije Medulića 16, OIB 27737440939</w:t>
      </w:r>
      <w:r w:rsidR="00556FE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04ADE">
        <w:t>09. ožujka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5E3B84">
        <w:t>15. svibnja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B503D6">
        <w:t>11.882,26</w:t>
      </w:r>
      <w:r w:rsidR="001062A6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8D2527">
        <w:t>15. svibnja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 </w:t>
      </w:r>
      <w:r w:rsidR="00F00402">
        <w:t>Stečajna sutkinja</w:t>
      </w:r>
    </w:p>
    <w:p w:rsidRDefault="00F00402" w:rsidP="009C0DD6" w:rsidR="00B10653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</w:p>
    <w:p w:rsidRDefault="005904DA" w:rsidP="008610C5" w:rsidR="00D844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4433"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D15" w:rsidR="00483D15">
      <w:r>
        <w:separator/>
      </w:r>
    </w:p>
  </w:endnote>
  <w:endnote w:id="0" w:type="continuationSeparator">
    <w:p w:rsidRDefault="00483D15" w:rsidR="00483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D15" w:rsidR="00483D15">
      <w:r>
        <w:separator/>
      </w:r>
    </w:p>
  </w:footnote>
  <w:footnote w:id="0" w:type="continuationSeparator">
    <w:p w:rsidRDefault="00483D15" w:rsidR="00483D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0E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2F62F6">
      <w:rPr>
        <w:b/>
      </w:rPr>
      <w:t>225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2F62F6">
      <w:rPr>
        <w:b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B503D6">
      <w:rPr>
        <w:b/>
      </w:rPr>
      <w:t>225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B503D6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1913"/>
    <w:rsid w:val="00020417"/>
    <w:rsid w:val="00022715"/>
    <w:rsid w:val="00035806"/>
    <w:rsid w:val="00047527"/>
    <w:rsid w:val="0005088D"/>
    <w:rsid w:val="000511E5"/>
    <w:rsid w:val="00056D37"/>
    <w:rsid w:val="00062CDF"/>
    <w:rsid w:val="000635CA"/>
    <w:rsid w:val="00064300"/>
    <w:rsid w:val="00084766"/>
    <w:rsid w:val="00085579"/>
    <w:rsid w:val="00093EF9"/>
    <w:rsid w:val="000A180E"/>
    <w:rsid w:val="000B4504"/>
    <w:rsid w:val="000C7AD2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E0CFA"/>
    <w:rsid w:val="002E7797"/>
    <w:rsid w:val="002F214A"/>
    <w:rsid w:val="002F5765"/>
    <w:rsid w:val="002F62F6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3E79"/>
    <w:rsid w:val="00435AC3"/>
    <w:rsid w:val="00442FDD"/>
    <w:rsid w:val="00443163"/>
    <w:rsid w:val="00463FBA"/>
    <w:rsid w:val="004641A6"/>
    <w:rsid w:val="004678D6"/>
    <w:rsid w:val="00470A88"/>
    <w:rsid w:val="00483D15"/>
    <w:rsid w:val="0048761C"/>
    <w:rsid w:val="00491E6A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F7BE4"/>
    <w:rsid w:val="0080307F"/>
    <w:rsid w:val="008062E9"/>
    <w:rsid w:val="00816600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4B1F"/>
    <w:rsid w:val="008A681F"/>
    <w:rsid w:val="008C042B"/>
    <w:rsid w:val="008D2527"/>
    <w:rsid w:val="009135EF"/>
    <w:rsid w:val="00917A95"/>
    <w:rsid w:val="00921726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9C0DD6"/>
    <w:rsid w:val="00A12410"/>
    <w:rsid w:val="00A14DF8"/>
    <w:rsid w:val="00A30584"/>
    <w:rsid w:val="00A326A6"/>
    <w:rsid w:val="00A35289"/>
    <w:rsid w:val="00A374CF"/>
    <w:rsid w:val="00A41904"/>
    <w:rsid w:val="00A44FC2"/>
    <w:rsid w:val="00A53366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908A3"/>
    <w:rsid w:val="00B91C9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D01"/>
    <w:rsid w:val="00C661D9"/>
    <w:rsid w:val="00C74CB4"/>
    <w:rsid w:val="00C868CA"/>
    <w:rsid w:val="00C910A7"/>
    <w:rsid w:val="00C92D33"/>
    <w:rsid w:val="00CB077F"/>
    <w:rsid w:val="00CB3C50"/>
    <w:rsid w:val="00CB5495"/>
    <w:rsid w:val="00CC5C59"/>
    <w:rsid w:val="00CD466F"/>
    <w:rsid w:val="00D03C88"/>
    <w:rsid w:val="00D22AF4"/>
    <w:rsid w:val="00D23860"/>
    <w:rsid w:val="00D24F05"/>
    <w:rsid w:val="00D25655"/>
    <w:rsid w:val="00D35A6A"/>
    <w:rsid w:val="00D50E18"/>
    <w:rsid w:val="00D61145"/>
    <w:rsid w:val="00D66FB6"/>
    <w:rsid w:val="00D80405"/>
    <w:rsid w:val="00D84433"/>
    <w:rsid w:val="00DA7B24"/>
    <w:rsid w:val="00DB3A66"/>
    <w:rsid w:val="00DB52D3"/>
    <w:rsid w:val="00DC4AFF"/>
    <w:rsid w:val="00DC7E31"/>
    <w:rsid w:val="00DF26AE"/>
    <w:rsid w:val="00E1784E"/>
    <w:rsid w:val="00E32656"/>
    <w:rsid w:val="00E41859"/>
    <w:rsid w:val="00E57783"/>
    <w:rsid w:val="00E57E6D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4ADE"/>
    <w:rsid w:val="00F05697"/>
    <w:rsid w:val="00F113C6"/>
    <w:rsid w:val="00F17E9C"/>
    <w:rsid w:val="00F24A25"/>
    <w:rsid w:val="00F30326"/>
    <w:rsid w:val="00F328FA"/>
    <w:rsid w:val="00F34569"/>
    <w:rsid w:val="00F45A4F"/>
    <w:rsid w:val="00F80FA2"/>
    <w:rsid w:val="00F91028"/>
    <w:rsid w:val="00F911E6"/>
    <w:rsid w:val="00FA0053"/>
    <w:rsid w:val="00FB3B83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11796.54</izvorni_sadrzaj>
    <derivirana_varijabla naziv="DomainObject.Predmet.InicijalnaVrijednost_1">11796.54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INFORMATIKA MAROŠAN j.d.o.o. za informatiku i usluge</izvorni_sadrzaj>
    <derivirana_varijabla naziv="DomainObject.Predmet.ProtustrankaFormated_1">  INFORMATIKA MAROŠAN j.d.o.o. za informatiku i usluge</derivirana_varijabla>
  </DomainObject.Predmet.ProtustrankaFormated>
  <DomainObject.Predmet.ProtustrankaFormatedOIB>
    <izvorni_sadrzaj>  INFORMATIKA MAROŠAN j.d.o.o. za informatiku i usluge, OIB 27737440939</izvorni_sadrzaj>
    <derivirana_varijabla naziv="DomainObject.Predmet.ProtustrankaFormatedOIB_1">  INFORMATIKA MAROŠAN j.d.o.o. za informatiku i usluge, OIB 27737440939</derivirana_varijabla>
  </DomainObject.Predmet.ProtustrankaFormatedOIB>
  <DomainObject.Predmet.ProtustrankaFormatedWithAdress>
    <izvorni_sadrzaj> INFORMATIKA MAROŠAN j.d.o.o. za informatiku i usluge, Andrije Medulića 16, 35000 Slavonski Brod</izvorni_sadrzaj>
    <derivirana_varijabla naziv="DomainObject.Predmet.ProtustrankaFormatedWithAdress_1"> INFORMATIKA MAROŠAN j.d.o.o. za informatiku i usluge, Andrije Medulića 16, 35000 Slavonski Brod</derivirana_varijabla>
  </DomainObject.Predmet.ProtustrankaFormatedWithAdress>
  <DomainObject.Predmet.ProtustrankaFormatedWithAdressOIB>
    <izvorni_sadrzaj> INFORMATIKA MAROŠAN j.d.o.o. za informatiku i usluge, OIB 27737440939, Andrije Medulića 16, 35000 Slavonski Brod</izvorni_sadrzaj>
    <derivirana_varijabla naziv="DomainObject.Predmet.ProtustrankaFormatedWithAdressOIB_1"> INFORMATIKA MAROŠAN j.d.o.o. za informatiku i usluge, OIB 27737440939, Andrije Medulića 16, 35000 Slavonski Brod</derivirana_varijabla>
  </DomainObject.Predmet.ProtustrankaFormatedWithAdressOIB>
  <DomainObject.Predmet.ProtustrankaWithAdress>
    <izvorni_sadrzaj>INFORMATIKA MAROŠAN j.d.o.o. za informatiku i usluge Andrije Medulića 16, 35000 Slavonski Brod</izvorni_sadrzaj>
    <derivirana_varijabla naziv="DomainObject.Predmet.ProtustrankaWithAdress_1">INFORMATIKA MAROŠAN j.d.o.o. za informatiku i usluge Andrije Medulića 16, 35000 Slavonski Brod</derivirana_varijabla>
  </DomainObject.Predmet.ProtustrankaWithAdress>
  <DomainObject.Predmet.ProtustrankaWithAdressOIB>
    <izvorni_sadrzaj>INFORMATIKA MAROŠAN j.d.o.o. za informatiku i usluge, OIB 27737440939, Andrije Medulića 16, 35000 Slavonski Brod</izvorni_sadrzaj>
    <derivirana_varijabla naziv="DomainObject.Predmet.ProtustrankaWithAdressOIB_1">INFORMATIKA MAROŠAN j.d.o.o. za informatiku i usluge, OIB 27737440939, Andrije Medulića 16, 35000 Slavonski Brod</derivirana_varijabla>
  </DomainObject.Predmet.ProtustrankaWithAdressOIB>
  <DomainObject.Predmet.ProtustrankaNazivFormated>
    <izvorni_sadrzaj>INFORMATIKA MAROŠAN j.d.o.o. za informatiku i usluge</izvorni_sadrzaj>
    <derivirana_varijabla naziv="DomainObject.Predmet.ProtustrankaNazivFormated_1">INFORMATIKA MAROŠAN j.d.o.o. za informatiku i usluge</derivirana_varijabla>
  </DomainObject.Predmet.ProtustrankaNazivFormated>
  <DomainObject.Predmet.ProtustrankaNazivFormatedOIB>
    <izvorni_sadrzaj>INFORMATIKA MAROŠAN j.d.o.o. za informatiku i usluge, OIB 27737440939</izvorni_sadrzaj>
    <derivirana_varijabla naziv="DomainObject.Predmet.ProtustrankaNazivFormatedOIB_1">INFORMATIKA MAROŠAN j.d.o.o. za informatiku i usluge, OIB 27737440939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INFORMATIKA MAROŠAN j.d.o.o. za informatiku i usluge</item>
    </izvorni_sadrzaj>
    <derivirana_varijabla naziv="DomainObject.Predmet.ProtuStrankaListFormated_1">
      <item>INFORMATIKA MAROŠAN j.d.o.o. za informatiku i usluge</item>
    </derivirana_varijabla>
  </DomainObject.Predmet.ProtuStrankaListFormated>
  <DomainObject.Predmet.ProtuStrankaListFormatedOIB>
    <izvorni_sadrzaj>
      <item>INFORMATIKA MAROŠAN j.d.o.o. za informatiku i usluge, OIB 27737440939</item>
    </izvorni_sadrzaj>
    <derivirana_varijabla naziv="DomainObject.Predmet.ProtuStrankaListFormatedOIB_1">
      <item>INFORMATIKA MAROŠAN j.d.o.o. za informatiku i usluge, OIB 27737440939</item>
    </derivirana_varijabla>
  </DomainObject.Predmet.ProtuStrankaListFormatedOIB>
  <DomainObject.Predmet.ProtuStrankaListFormatedWithAdress>
    <izvorni_sadrzaj>
      <item>INFORMATIKA MAROŠAN j.d.o.o. za informatiku i usluge, Andrije Medulića 16, 35000 Slavonski Brod</item>
    </izvorni_sadrzaj>
    <derivirana_varijabla naziv="DomainObject.Predmet.ProtuStrankaListFormatedWithAdress_1">
      <item>INFORMATIKA MAROŠAN j.d.o.o. za informatiku i usluge, Andrije Medulića 16, 35000 Slavonski Brod</item>
    </derivirana_varijabla>
  </DomainObject.Predmet.ProtuStrankaListFormatedWithAdress>
  <DomainObject.Predmet.ProtuStrankaListFormatedWithAdressOIB>
    <izvorni_sadrzaj>
      <item>INFORMATIKA MAROŠAN j.d.o.o. za informatiku i usluge, OIB 27737440939, Andrije Medulića 16, 35000 Slavonski Brod</item>
    </izvorni_sadrzaj>
    <derivirana_varijabla naziv="DomainObject.Predmet.ProtuStrankaListFormatedWithAdressOIB_1">
      <item>INFORMATIKA MAROŠAN j.d.o.o. za informatiku i usluge, OIB 27737440939, Andrije Medulića 16, 35000 Slavonski Brod</item>
    </derivirana_varijabla>
  </DomainObject.Predmet.ProtuStrankaListFormatedWithAdressOIB>
  <DomainObject.Predmet.ProtuStrankaListNazivFormated>
    <izvorni_sadrzaj>
      <item>INFORMATIKA MAROŠAN j.d.o.o. za informatiku i usluge</item>
    </izvorni_sadrzaj>
    <derivirana_varijabla naziv="DomainObject.Predmet.ProtuStrankaListNazivFormated_1">
      <item>INFORMATIKA MAROŠAN j.d.o.o. za informatiku i usluge</item>
    </derivirana_varijabla>
  </DomainObject.Predmet.ProtuStrankaListNazivFormated>
  <DomainObject.Predmet.ProtuStrankaListNazivFormatedOIB>
    <izvorni_sadrzaj>
      <item>INFORMATIKA MAROŠAN j.d.o.o. za informatiku i usluge, OIB 27737440939</item>
    </izvorni_sadrzaj>
    <derivirana_varijabla naziv="DomainObject.Predmet.ProtuStrankaListNazivFormatedOIB_1">
      <item>INFORMATIKA MAROŠAN j.d.o.o. za informatiku i usluge, OIB 27737440939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INFORMATIKA MAROŠAN j.d.o.o. za informatiku i usluge</izvorni_sadrzaj>
    <derivirana_varijabla naziv="DomainObject.Predmet.ProtustrankaIDrugi_1">INFORMATIKA MAROŠAN j.d.o.o. za informatiku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INFORMATIKA MAROŠAN j.d.o.o. za informatiku i usluge, OIB 27737440939, Andrije Medulića 16, 35000 Slavonski Brod</izvorni_sadrzaj>
    <derivirana_varijabla naziv="DomainObject.Predmet.ProtustrankaIDrugiAdressOIB_1">INFORMATIKA MAROŠAN j.d.o.o. za informatiku i usluge, OIB 27737440939, Andrije Medulića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INFORMATIKA MAROŠAN j.d.o.o. za informatiku i usluge</item>
    </izvorni_sadrzaj>
    <derivirana_varijabla naziv="DomainObject.Predmet.SudioniciListNaziv_1">
      <item>Financijska agencija</item>
      <item>INFORMATIKA MAROŠAN j.d.o.o. za informatiku i usluge</item>
    </derivirana_varijabla>
  </DomainObject.Predmet.SudioniciListNaziv>
  <DomainObject.Predmet.SudioniciListAdressOIB>
    <izvorni_sadrzaj>
      <item>Financijska agencija, OIB 85821130368, Ulica grada Vukovara 70,10000 Zagreb</item>
      <item>INFORMATIKA MAROŠAN j.d.o.o. za informatiku i usluge, OIB 27737440939, Andrije Medulića 16,35000 Slavonski Brod</item>
    </izvorni_sadrzaj>
    <derivirana_varijabla naziv="DomainObject.Predmet.SudioniciListAdressOIB_1">
      <item>Financijska agencija, OIB 85821130368, Ulica grada Vukovara 70,10000 Zagreb</item>
      <item>INFORMATIKA MAROŠAN j.d.o.o. za informatiku i usluge, OIB 27737440939, Andrije Medulića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27737440939</item>
    </izvorni_sadrzaj>
    <derivirana_varijabla naziv="DomainObject.Predmet.SudioniciListNazivOIB_1">
      <item>, OIB 85821130368</item>
      <item>, OIB 27737440939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F3FDD-9233-40D5-835D-9549C0418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814</properties:Words>
  <properties:Characters>4610</properties:Characters>
  <properties:Lines>112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2018-05-15T06:28:00Z</dcterms:created>
  <dc:creator>alet</dc:creator>
  <cp:lastModifiedBy>wsadmin</cp:lastModifiedBy>
  <cp:lastPrinted>2018-05-15T06:38:00Z</cp:lastPrinted>
  <dcterms:modified xmlns:xsi="http://www.w3.org/2001/XMLSchema-instance" xsi:type="dcterms:W3CDTF">2018-05-15T09:38:00Z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(St-225-2018 -15.5.2018.OTVARANJE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