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f3a6" w14:paraId="739f3a6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C20097">
        <w:t>2267</w:t>
      </w:r>
      <w:r>
        <w:t>/</w:t>
      </w:r>
      <w:r w:rsidR="00C20097">
        <w:t>16</w:t>
      </w:r>
      <w:r>
        <w:t>-</w:t>
      </w:r>
      <w:r w:rsidR="00223D81">
        <w:t>8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C20097" w:rsidRPr="00C20097">
        <w:rPr>
          <w:b/>
        </w:rPr>
        <w:t>PETRUS j.d.o.o. za trgovinu i usluge, Mirkovci, Hrvatskih branitelja 7, MBS: 030135399, OIB: 06593838281</w:t>
      </w:r>
      <w:r w:rsidRPr="00D14516">
        <w:t>,</w:t>
      </w:r>
      <w:r>
        <w:t xml:space="preserve"> dana 31. </w:t>
      </w:r>
      <w:r w:rsidR="00C20097">
        <w:t>siječnja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="00C20097" w:rsidRPr="00C20097">
        <w:t xml:space="preserve">Josip </w:t>
      </w:r>
      <w:proofErr w:type="spellStart"/>
      <w:r w:rsidR="00C20097" w:rsidRPr="00C20097">
        <w:t>Komšić</w:t>
      </w:r>
      <w:proofErr w:type="spellEnd"/>
      <w:r w:rsidR="00C20097" w:rsidRPr="00C20097">
        <w:t>, OIB: 24043831391, Mirkovci, Hrvatskih branitelja 7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C20097">
        <w:t>5</w:t>
      </w:r>
      <w:r>
        <w:t>.000,00 kn na žiro račun Trgovačkog suda u Osijeku broj HR31 2390 0011 3000 0020 0 s pozivom na  broj HR05 272-</w:t>
      </w:r>
      <w:r w:rsidR="00C20097">
        <w:t>2267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C20097" w:rsidRPr="00C20097">
        <w:t xml:space="preserve"> Josip </w:t>
      </w:r>
      <w:proofErr w:type="spellStart"/>
      <w:r w:rsidR="00C20097" w:rsidRPr="00C20097">
        <w:t>Komšić</w:t>
      </w:r>
      <w:proofErr w:type="spellEnd"/>
      <w:r w:rsidR="00C20097" w:rsidRPr="00C20097">
        <w:t>, OIB: 24043831391, Mirkovci, Hrvatskih branitelja 7</w:t>
      </w:r>
      <w:r>
        <w:t>,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20097">
        <w:t>5</w:t>
      </w:r>
      <w:r>
        <w:t xml:space="preserve">.000,00 kn,  za koji je određena ovrha, zaplijeni i prenese na žiro račun Trgovačkog suda u Osijeku broj HR31 2390 0011 3000 0020 0 s pozivom na  broj HR05 </w:t>
      </w:r>
      <w:r w:rsidR="001F430D">
        <w:t>272-</w:t>
      </w:r>
      <w:r w:rsidR="00C20097">
        <w:t>2267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D70F3F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D70F3F">
        <w:t>2667</w:t>
      </w:r>
      <w:r>
        <w:t>/</w:t>
      </w:r>
      <w:r w:rsidR="00D70F3F">
        <w:t>16</w:t>
      </w:r>
      <w:r>
        <w:t>-</w:t>
      </w:r>
      <w:r w:rsidR="00223D81">
        <w:t>8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D70F3F">
        <w:rPr>
          <w:bCs/>
        </w:rPr>
        <w:t>28</w:t>
      </w:r>
      <w:r w:rsidR="00C511FE">
        <w:rPr>
          <w:bCs/>
        </w:rPr>
        <w:t xml:space="preserve">. </w:t>
      </w:r>
      <w:r w:rsidR="00D70F3F">
        <w:rPr>
          <w:bCs/>
        </w:rPr>
        <w:t>rujna</w:t>
      </w:r>
      <w:r w:rsidR="00F27082">
        <w:rPr>
          <w:bCs/>
        </w:rPr>
        <w:t xml:space="preserve"> 2015.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D70F3F" w:rsidRPr="00D70F3F">
        <w:rPr>
          <w:b/>
        </w:rPr>
        <w:t>PETRUS j.d.o.o. za trgovinu i usluge, Mirkovci, Hrvatskih branitelja 7, MBS: 030135399, OIB: 06593838281</w:t>
      </w:r>
      <w:r w:rsidR="00742CE9">
        <w:t>, temeljem odredbe članka 110. stav 1. Stečajnog zakona (Narodne novine 71/15) .</w:t>
      </w:r>
      <w:r w:rsidR="00F52240">
        <w:t xml:space="preserve"> </w:t>
      </w:r>
    </w:p>
    <w:p w:rsidRDefault="00742CE9" w:rsidP="007E6D1A" w:rsidR="007E6D1A">
      <w:pPr>
        <w:jc w:val="both"/>
      </w:pPr>
      <w:r>
        <w:tab/>
        <w:t>Zaključkom St-</w:t>
      </w:r>
      <w:r w:rsidR="00D70F3F">
        <w:t>2667</w:t>
      </w:r>
      <w:r w:rsidR="00C511FE">
        <w:t>/</w:t>
      </w:r>
      <w:r w:rsidR="00D70F3F">
        <w:t>16</w:t>
      </w:r>
      <w:r w:rsidR="00C511FE">
        <w:t xml:space="preserve"> od </w:t>
      </w:r>
      <w:r w:rsidR="00D70F3F">
        <w:t>20</w:t>
      </w:r>
      <w:r w:rsidR="00F52240">
        <w:t xml:space="preserve">. </w:t>
      </w:r>
      <w:r w:rsidR="00D70F3F">
        <w:t>prosinca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7E6D1A">
        <w:t xml:space="preserve">, na uplatu predujma u iznosu od </w:t>
      </w:r>
      <w:r w:rsidR="00D70F3F">
        <w:t>5</w:t>
      </w:r>
      <w:r w:rsidR="007E6D1A">
        <w:t>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D70F3F">
        <w:t>2667</w:t>
      </w:r>
      <w:r w:rsidR="00C511FE">
        <w:t>/</w:t>
      </w:r>
      <w:r w:rsidR="00D70F3F">
        <w:t>16</w:t>
      </w:r>
      <w:r w:rsidR="00575D73">
        <w:t xml:space="preserve"> od </w:t>
      </w:r>
      <w:r w:rsidR="00D70F3F">
        <w:t>20</w:t>
      </w:r>
      <w:r w:rsidR="00F52240">
        <w:t xml:space="preserve">. </w:t>
      </w:r>
      <w:r w:rsidR="00D70F3F">
        <w:t>prosinca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OIB: 24043831391, Mirkovci, Hrvatskih branitelja 7</w:t>
      </w:r>
      <w:r w:rsidR="00D70F3F">
        <w:t xml:space="preserve"> </w:t>
      </w:r>
      <w:r>
        <w:t>zaprimi</w:t>
      </w:r>
      <w:r w:rsidR="00C511FE">
        <w:t>la</w:t>
      </w:r>
      <w:r w:rsidR="000634F3">
        <w:t xml:space="preserve"> je dana </w:t>
      </w:r>
      <w:r w:rsidR="00D70F3F">
        <w:t>23</w:t>
      </w:r>
      <w:r w:rsidR="00F52240">
        <w:t xml:space="preserve">. </w:t>
      </w:r>
      <w:r w:rsidR="00D70F3F">
        <w:t>prosinca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75D73">
        <w:t>3</w:t>
      </w:r>
      <w:r w:rsidR="00C511FE">
        <w:t>1</w:t>
      </w:r>
      <w:r w:rsidR="00F52240">
        <w:t xml:space="preserve">. </w:t>
      </w:r>
      <w:r w:rsidR="00D70F3F">
        <w:t>siječnja</w:t>
      </w:r>
      <w:r w:rsidR="00E75FA5">
        <w:t xml:space="preserve"> 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D70F3F" w:rsidR="00C511FE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D70F3F" w:rsidRPr="00D70F3F">
        <w:t xml:space="preserve">Josip </w:t>
      </w:r>
      <w:proofErr w:type="spellStart"/>
      <w:r w:rsidR="00D70F3F" w:rsidRPr="00D70F3F">
        <w:t>Komšić</w:t>
      </w:r>
      <w:proofErr w:type="spellEnd"/>
      <w:r w:rsidR="00D70F3F" w:rsidRPr="00D70F3F">
        <w:t>, Mirkovci, Hrvatskih branitelja 7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70F3F" w:rsidP="007E6D1A" w:rsidR="007E6D1A">
      <w:pPr>
        <w:numPr>
          <w:ilvl w:val="0"/>
          <w:numId w:val="11"/>
        </w:numPr>
      </w:pPr>
      <w:r>
        <w:t>k 3/3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8C7" w:rsidP="00C06AA6" w:rsidR="00D008C7">
      <w:r>
        <w:separator/>
      </w:r>
    </w:p>
  </w:endnote>
  <w:endnote w:id="0" w:type="continuationSeparator">
    <w:p w:rsidRDefault="00D008C7" w:rsidP="00C06AA6" w:rsidR="00D00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8C7" w:rsidP="00C06AA6" w:rsidR="00D008C7">
      <w:r>
        <w:separator/>
      </w:r>
    </w:p>
  </w:footnote>
  <w:footnote w:id="0" w:type="continuationSeparator">
    <w:p w:rsidRDefault="00D008C7" w:rsidP="00C06AA6" w:rsidR="00D00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3BF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D2130"/>
    <w:rsid w:val="000D3099"/>
    <w:rsid w:val="000E762A"/>
    <w:rsid w:val="00102060"/>
    <w:rsid w:val="001437B2"/>
    <w:rsid w:val="00155B4B"/>
    <w:rsid w:val="00163F6D"/>
    <w:rsid w:val="00173F18"/>
    <w:rsid w:val="0019532E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D008C7"/>
    <w:rsid w:val="00D022CE"/>
    <w:rsid w:val="00D231AE"/>
    <w:rsid w:val="00D24D2F"/>
    <w:rsid w:val="00D70F3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E3BFB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B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B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j.d.o.o. za trgovinu i usluge</izvorni_sadrzaj>
    <derivirana_varijabla naziv="DomainObject.Predmet.ProtustrankaFormated_1">  PETRUS j.d.o.o. za trgovinu i usluge</derivirana_varijabla>
  </DomainObject.Predmet.ProtustrankaFormated>
  <DomainObject.Predmet.ProtustrankaFormatedOIB>
    <izvorni_sadrzaj>  PETRUS j.d.o.o. za trgovinu i usluge, OIB 06593838281</izvorni_sadrzaj>
    <derivirana_varijabla naziv="DomainObject.Predmet.ProtustrankaFormatedOIB_1">  PETRUS j.d.o.o. za trgovinu i usluge, OIB 06593838281</derivirana_varijabla>
  </DomainObject.Predmet.ProtustrankaFormatedOIB>
  <DomainObject.Predmet.ProtustrankaFormatedWithAdress>
    <izvorni_sadrzaj> PETRUS j.d.o.o. za trgovinu i usluge, Hrvatskih branitelja 7 , 32100 Mirkovci</izvorni_sadrzaj>
    <derivirana_varijabla naziv="DomainObject.Predmet.ProtustrankaFormatedWithAdress_1"> PETRUS j.d.o.o. za trgovinu i usluge, Hrvatskih branitelja 7 , 32100 Mirkovci</derivirana_varijabla>
  </DomainObject.Predmet.ProtustrankaFormatedWithAdress>
  <DomainObject.Predmet.ProtustrankaFormatedWithAdressOIB>
    <izvorni_sadrzaj> PETRUS j.d.o.o. za trgovinu i usluge, OIB 06593838281, Hrvatskih branitelja 7 , 32100 Mirkovci</izvorni_sadrzaj>
    <derivirana_varijabla naziv="DomainObject.Predmet.ProtustrankaFormatedWithAdressOIB_1"> PETRUS j.d.o.o. za trgovinu i usluge, OIB 06593838281, Hrvatskih branitelja 7 , 32100 Mirkovci</derivirana_varijabla>
  </DomainObject.Predmet.ProtustrankaFormatedWithAdressOIB>
  <DomainObject.Predmet.ProtustrankaWithAdress>
    <izvorni_sadrzaj>PETRUS j.d.o.o. za trgovinu i usluge Hrvatskih branitelja 7 , 32100 Mirkovci</izvorni_sadrzaj>
    <derivirana_varijabla naziv="DomainObject.Predmet.ProtustrankaWithAdress_1">PETRUS j.d.o.o. za trgovinu i usluge Hrvatskih branitelja 7 , 32100 Mirkovci</derivirana_varijabla>
  </DomainObject.Predmet.ProtustrankaWithAdress>
  <DomainObject.Predmet.ProtustrankaWithAdressOIB>
    <izvorni_sadrzaj>PETRUS j.d.o.o. za trgovinu i usluge, OIB 06593838281, Hrvatskih branitelja 7 , 32100 Mirkovci</izvorni_sadrzaj>
    <derivirana_varijabla naziv="DomainObject.Predmet.ProtustrankaWithAdressOIB_1">PETRUS j.d.o.o. za trgovinu i usluge, OIB 06593838281, Hrvatskih branitelja 7 , 32100 Mirkovci</derivirana_varijabla>
  </DomainObject.Predmet.ProtustrankaWithAdressOIB>
  <DomainObject.Predmet.ProtustrankaNazivFormated>
    <izvorni_sadrzaj>PETRUS j.d.o.o. za trgovinu i usluge</izvorni_sadrzaj>
    <derivirana_varijabla naziv="DomainObject.Predmet.ProtustrankaNazivFormated_1">PETRUS j.d.o.o. za trgovinu i usluge</derivirana_varijabla>
  </DomainObject.Predmet.ProtustrankaNazivFormated>
  <DomainObject.Predmet.ProtustrankaNazivFormatedOIB>
    <izvorni_sadrzaj>PETRUS j.d.o.o. za trgovinu i usluge, OIB 06593838281</izvorni_sadrzaj>
    <derivirana_varijabla naziv="DomainObject.Predmet.ProtustrankaNazivFormatedOIB_1">PETRUS j.d.o.o. za trgovinu i usluge, OIB 06593838281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PETRUS j.d.o.o. za trgovinu i usluge</item>
    </izvorni_sadrzaj>
    <derivirana_varijabla naziv="DomainObject.Predmet.ProtuStrankaListFormated_1">
      <item>PETRUS j.d.o.o. za trgovinu i usluge</item>
    </derivirana_varijabla>
  </DomainObject.Predmet.ProtuStrankaListFormated>
  <DomainObject.Predmet.ProtuStrankaListFormatedOIB>
    <izvorni_sadrzaj>
      <item>PETRUS j.d.o.o. za trgovinu i usluge, OIB 06593838281</item>
    </izvorni_sadrzaj>
    <derivirana_varijabla naziv="DomainObject.Predmet.ProtuStrankaListFormatedOIB_1">
      <item>PETRUS j.d.o.o. za trgovinu i usluge, OIB 06593838281</item>
    </derivirana_varijabla>
  </DomainObject.Predmet.ProtuStrankaListFormatedOIB>
  <DomainObject.Predmet.ProtuStrankaListFormatedWithAdress>
    <izvorni_sadrzaj>
      <item>PETRUS j.d.o.o. za trgovinu i usluge, Hrvatskih branitelja 7 , 32100 Mirkovci</item>
    </izvorni_sadrzaj>
    <derivirana_varijabla naziv="DomainObject.Predmet.ProtuStrankaListFormatedWithAdress_1">
      <item>PETRUS j.d.o.o. za trgovinu i usluge, Hrvatskih branitelja 7 , 32100 Mirkovci</item>
    </derivirana_varijabla>
  </DomainObject.Predmet.ProtuStrankaListFormatedWithAdress>
  <DomainObject.Predmet.ProtuStrankaListFormatedWithAdressOIB>
    <izvorni_sadrzaj>
      <item>PETRUS j.d.o.o. za trgovinu i usluge, OIB 06593838281, Hrvatskih branitelja 7 , 32100 Mirkovci</item>
    </izvorni_sadrzaj>
    <derivirana_varijabla naziv="DomainObject.Predmet.ProtuStrankaListFormatedWithAdressOIB_1">
      <item>PETRUS j.d.o.o. za trgovinu i usluge, OIB 06593838281, Hrvatskih branitelja 7 , 32100 Mirkovci</item>
    </derivirana_varijabla>
  </DomainObject.Predmet.ProtuStrankaListFormatedWithAdressOIB>
  <DomainObject.Predmet.ProtuStrankaListNazivFormated>
    <izvorni_sadrzaj>
      <item>PETRUS j.d.o.o. za trgovinu i usluge</item>
    </izvorni_sadrzaj>
    <derivirana_varijabla naziv="DomainObject.Predmet.ProtuStrankaListNazivFormated_1">
      <item>PETRUS j.d.o.o. za trgovinu i usluge</item>
    </derivirana_varijabla>
  </DomainObject.Predmet.ProtuStrankaListNazivFormated>
  <DomainObject.Predmet.ProtuStrankaListNazivFormatedOIB>
    <izvorni_sadrzaj>
      <item>PETRUS j.d.o.o. za trgovinu i usluge, OIB 06593838281</item>
    </izvorni_sadrzaj>
    <derivirana_varijabla naziv="DomainObject.Predmet.ProtuStrankaListNazivFormatedOIB_1">
      <item>PETRUS j.d.o.o. za trgovinu i usluge, OIB 06593838281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PETRUS j.d.o.o. za trgovinu i usluge</izvorni_sadrzaj>
    <derivirana_varijabla naziv="DomainObject.Predmet.ProtustrankaIDrugi_1">PETRUS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PETRUS j.d.o.o. za trgovinu i usluge, OIB 06593838281, Hrvatskih branitelja 7 , 32100 Mirkovci</izvorni_sadrzaj>
    <derivirana_varijabla naziv="DomainObject.Predmet.ProtustrankaIDrugiAdressOIB_1">PETRUS j.d.o.o. za trgovinu i usluge, OIB 06593838281, Hrvatskih branitelja 7 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PETRUS j.d.o.o. za trgovinu i usluge</item>
    </izvorni_sadrzaj>
    <derivirana_varijabla naziv="DomainObject.Predmet.SudioniciListNaziv_1">
      <item>FINA RC OSIJEK</item>
      <item>PETRUS j.d.o.o. za trgovinu i usluge</item>
    </derivirana_varijabla>
  </DomainObject.Predmet.SudioniciListNaziv>
  <DomainObject.Predmet.SudioniciListAdressOIB>
    <izvorni_sadrzaj>
      <item>FINA RC OSIJEK, OIB 85821130368</item>
      <item>PETRUS j.d.o.o. za trgovinu i usluge, OIB 06593838281, Hrvatskih branitelja 7 ,32100 Mirkovci</item>
    </izvorni_sadrzaj>
    <derivirana_varijabla naziv="DomainObject.Predmet.SudioniciListAdressOIB_1">
      <item>FINA RC OSIJEK, OIB 85821130368</item>
      <item>PETRUS j.d.o.o. za trgovinu i usluge, OIB 06593838281, Hrvatskih branitelja 7 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06593838281</item>
    </izvorni_sadrzaj>
    <derivirana_varijabla naziv="DomainObject.Predmet.SudioniciListNazivOIB_1">
      <item>, OIB 85821130368</item>
      <item>, OIB 06593838281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6AA0B-6B14-443B-8207-617860BF2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3244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2017-01-31T12:02:00Z</dcterms:created>
  <dc:creator>Korisnik</dc:creator>
  <cp:lastModifiedBy>Snježana Markotić Jurić</cp:lastModifiedBy>
  <cp:lastPrinted>2017-01-31T11:22:00Z</cp:lastPrinted>
  <dcterms:modified xmlns:xsi="http://www.w3.org/2001/XMLSchema-instance" xsi:type="dcterms:W3CDTF">2017-01-31T12:19:00Z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