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208e" w14:paraId="13e208e" w:rsidRDefault="00A068D7" w:rsidP="00A068D7" w:rsidR="00A068D7" w:rsidRPr="0066555C">
      <w:pPr>
        <w15:collapsed w:val="false"/>
        <w:rPr>
          <w:bCs/>
          <w:lang w:val="hr-HR"/>
        </w:rPr>
      </w:pPr>
      <w:r w:rsidRPr="0066555C">
        <w:rPr>
          <w:bCs/>
          <w:lang w:val="hr-HR"/>
        </w:rPr>
        <w:t xml:space="preserve">   </w:t>
      </w:r>
      <w:r w:rsidR="009169C5" w:rsidRPr="0066555C">
        <w:rPr>
          <w:bCs/>
          <w:lang w:val="hr-HR"/>
        </w:rPr>
        <w:t xml:space="preserve">              </w:t>
      </w:r>
      <w:r w:rsidR="009169C5" w:rsidRPr="0066555C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69C5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        </w:t>
      </w:r>
      <w:r w:rsidR="00A068D7" w:rsidRPr="0066555C">
        <w:rPr>
          <w:bCs/>
          <w:lang w:val="hr-HR"/>
        </w:rPr>
        <w:t xml:space="preserve"> Republika Hrvatska</w:t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TRGOVAČKI SUD U ZAGREBU </w:t>
      </w: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        Zagreb, </w:t>
      </w:r>
      <w:proofErr w:type="spellStart"/>
      <w:r w:rsidRPr="0066555C">
        <w:rPr>
          <w:bCs/>
          <w:lang w:val="hr-HR"/>
        </w:rPr>
        <w:t>Amruševa</w:t>
      </w:r>
      <w:proofErr w:type="spellEnd"/>
      <w:r w:rsidRPr="0066555C">
        <w:rPr>
          <w:bCs/>
          <w:lang w:val="hr-HR"/>
        </w:rPr>
        <w:t xml:space="preserve"> 2/II</w:t>
      </w:r>
    </w:p>
    <w:p w:rsidRDefault="00A068D7" w:rsidP="00A068D7" w:rsidR="00A068D7" w:rsidRPr="0066555C">
      <w:pPr>
        <w:jc w:val="right"/>
        <w:rPr>
          <w:bCs/>
          <w:lang w:val="hr-HR"/>
        </w:rPr>
      </w:pPr>
      <w:r w:rsidRPr="0066555C">
        <w:rPr>
          <w:bCs/>
          <w:lang w:val="hr-HR"/>
        </w:rPr>
        <w:t>20 St-</w:t>
      </w:r>
      <w:r w:rsidR="00CF084A">
        <w:rPr>
          <w:bCs/>
          <w:lang w:val="hr-HR"/>
        </w:rPr>
        <w:t>1298/13</w:t>
      </w:r>
    </w:p>
    <w:p w:rsidRDefault="002A2D8B" w:rsidP="002A2D8B" w:rsidR="002A2D8B" w:rsidRPr="0066555C">
      <w:pPr>
        <w:jc w:val="center"/>
        <w:rPr>
          <w:lang w:val="hr-HR"/>
        </w:rPr>
      </w:pPr>
      <w:r w:rsidRPr="0066555C">
        <w:rPr>
          <w:lang w:val="hr-HR"/>
        </w:rPr>
        <w:t>R E P U B L I K A    H R V A T S K A</w:t>
      </w:r>
    </w:p>
    <w:p w:rsidRDefault="002A2D8B" w:rsidP="00A068D7" w:rsidR="002A2D8B" w:rsidRPr="0066555C">
      <w:pPr>
        <w:jc w:val="right"/>
        <w:rPr>
          <w:bCs/>
          <w:lang w:val="hr-HR"/>
        </w:rPr>
      </w:pP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  <w:t>R J E Š E N J E</w:t>
      </w:r>
    </w:p>
    <w:p w:rsidRDefault="00A068D7" w:rsidP="00A068D7" w:rsidR="00A068D7" w:rsidRPr="0066555C">
      <w:pPr>
        <w:rPr>
          <w:bCs/>
          <w:lang w:val="hr-HR"/>
        </w:rPr>
      </w:pPr>
    </w:p>
    <w:p w:rsidRDefault="00A068D7" w:rsidP="00A068D7" w:rsidR="00A068D7" w:rsidRPr="0066555C">
      <w:pPr>
        <w:jc w:val="both"/>
        <w:rPr>
          <w:lang w:val="hr-HR"/>
        </w:rPr>
      </w:pPr>
      <w:r w:rsidRPr="0066555C">
        <w:rPr>
          <w:bCs/>
          <w:lang w:val="hr-HR"/>
        </w:rPr>
        <w:tab/>
      </w:r>
      <w:r w:rsidRPr="0066555C">
        <w:rPr>
          <w:lang w:val="hr-HR"/>
        </w:rPr>
        <w:t>TRGOVAČKI SUD U ZAGREBU, po sucu pojedincu Luciji Butigan, u stečajnom postupku nad stečajni</w:t>
      </w:r>
      <w:r w:rsidR="00B3226D" w:rsidRPr="0066555C">
        <w:rPr>
          <w:lang w:val="hr-HR"/>
        </w:rPr>
        <w:t xml:space="preserve">m dužnikom </w:t>
      </w:r>
      <w:r w:rsidR="00CF084A" w:rsidRPr="00CF084A">
        <w:rPr>
          <w:lang w:val="en-GB"/>
        </w:rPr>
        <w:t xml:space="preserve">MATINUS </w:t>
      </w:r>
      <w:proofErr w:type="spellStart"/>
      <w:r w:rsidR="00CF084A" w:rsidRPr="00CF084A">
        <w:rPr>
          <w:lang w:val="en-GB"/>
        </w:rPr>
        <w:t>društvo</w:t>
      </w:r>
      <w:proofErr w:type="spellEnd"/>
      <w:r w:rsidR="00CF084A" w:rsidRPr="00CF084A">
        <w:rPr>
          <w:lang w:val="en-GB"/>
        </w:rPr>
        <w:t xml:space="preserve"> s </w:t>
      </w:r>
      <w:proofErr w:type="spellStart"/>
      <w:r w:rsidR="00CF084A" w:rsidRPr="00CF084A">
        <w:rPr>
          <w:lang w:val="en-GB"/>
        </w:rPr>
        <w:t>ograničenom</w:t>
      </w:r>
      <w:proofErr w:type="spellEnd"/>
      <w:r w:rsidR="00CF084A" w:rsidRPr="00CF084A">
        <w:rPr>
          <w:lang w:val="en-GB"/>
        </w:rPr>
        <w:t xml:space="preserve"> </w:t>
      </w:r>
      <w:proofErr w:type="spellStart"/>
      <w:r w:rsidR="00CF084A" w:rsidRPr="00CF084A">
        <w:rPr>
          <w:lang w:val="en-GB"/>
        </w:rPr>
        <w:t>odgovornošću</w:t>
      </w:r>
      <w:proofErr w:type="spellEnd"/>
      <w:r w:rsidR="00CF084A" w:rsidRPr="00CF084A">
        <w:rPr>
          <w:lang w:val="en-GB"/>
        </w:rPr>
        <w:t xml:space="preserve"> </w:t>
      </w:r>
      <w:proofErr w:type="spellStart"/>
      <w:r w:rsidR="00CF084A" w:rsidRPr="00CF084A">
        <w:rPr>
          <w:lang w:val="en-GB"/>
        </w:rPr>
        <w:t>za</w:t>
      </w:r>
      <w:proofErr w:type="spellEnd"/>
      <w:r w:rsidR="00CF084A" w:rsidRPr="00CF084A">
        <w:rPr>
          <w:lang w:val="en-GB"/>
        </w:rPr>
        <w:t xml:space="preserve"> </w:t>
      </w:r>
      <w:proofErr w:type="spellStart"/>
      <w:r w:rsidR="00CF084A" w:rsidRPr="00CF084A">
        <w:rPr>
          <w:lang w:val="en-GB"/>
        </w:rPr>
        <w:t>trgovinu</w:t>
      </w:r>
      <w:proofErr w:type="spellEnd"/>
      <w:r w:rsidR="00CF084A" w:rsidRPr="00CF084A">
        <w:rPr>
          <w:lang w:val="en-GB"/>
        </w:rPr>
        <w:t xml:space="preserve"> </w:t>
      </w:r>
      <w:proofErr w:type="spellStart"/>
      <w:r w:rsidR="00CF084A" w:rsidRPr="00CF084A">
        <w:rPr>
          <w:lang w:val="en-GB"/>
        </w:rPr>
        <w:t>i</w:t>
      </w:r>
      <w:proofErr w:type="spellEnd"/>
      <w:r w:rsidR="00CF084A" w:rsidRPr="00CF084A">
        <w:rPr>
          <w:lang w:val="en-GB"/>
        </w:rPr>
        <w:t xml:space="preserve"> </w:t>
      </w:r>
      <w:proofErr w:type="spellStart"/>
      <w:r w:rsidR="00CF084A" w:rsidRPr="00CF084A">
        <w:rPr>
          <w:lang w:val="en-GB"/>
        </w:rPr>
        <w:t>turizam</w:t>
      </w:r>
      <w:proofErr w:type="spellEnd"/>
      <w:r w:rsidR="00CF084A" w:rsidRPr="00CF084A">
        <w:rPr>
          <w:lang w:val="en-GB"/>
        </w:rPr>
        <w:t xml:space="preserve">, u </w:t>
      </w:r>
      <w:proofErr w:type="spellStart"/>
      <w:r w:rsidR="00CF084A" w:rsidRPr="00CF084A">
        <w:rPr>
          <w:lang w:val="en-GB"/>
        </w:rPr>
        <w:t>stečaju</w:t>
      </w:r>
      <w:proofErr w:type="spellEnd"/>
      <w:r w:rsidR="00CF084A" w:rsidRPr="00CF084A">
        <w:rPr>
          <w:lang w:val="en-GB"/>
        </w:rPr>
        <w:t xml:space="preserve">, Zagreb (Grad Zagreb), </w:t>
      </w:r>
      <w:proofErr w:type="spellStart"/>
      <w:r w:rsidR="00CF084A" w:rsidRPr="00CF084A">
        <w:rPr>
          <w:lang w:val="en-GB"/>
        </w:rPr>
        <w:t>Dobriše</w:t>
      </w:r>
      <w:proofErr w:type="spellEnd"/>
      <w:r w:rsidR="00CF084A" w:rsidRPr="00CF084A">
        <w:rPr>
          <w:lang w:val="en-GB"/>
        </w:rPr>
        <w:t xml:space="preserve"> </w:t>
      </w:r>
      <w:proofErr w:type="spellStart"/>
      <w:r w:rsidR="00CF084A" w:rsidRPr="00CF084A">
        <w:rPr>
          <w:lang w:val="en-GB"/>
        </w:rPr>
        <w:t>Cesarića</w:t>
      </w:r>
      <w:proofErr w:type="spellEnd"/>
      <w:r w:rsidR="00CF084A" w:rsidRPr="00CF084A">
        <w:rPr>
          <w:lang w:val="en-GB"/>
        </w:rPr>
        <w:t xml:space="preserve"> 71, OIB:44788950544</w:t>
      </w:r>
      <w:r w:rsidR="00E475FC" w:rsidRPr="0066555C">
        <w:rPr>
          <w:lang w:val="hr-HR"/>
        </w:rPr>
        <w:t>,</w:t>
      </w:r>
      <w:r w:rsidR="00B3226D" w:rsidRPr="0066555C">
        <w:rPr>
          <w:lang w:val="hr-HR"/>
        </w:rPr>
        <w:t xml:space="preserve"> dana </w:t>
      </w:r>
      <w:r w:rsidR="00CF084A">
        <w:rPr>
          <w:lang w:val="hr-HR"/>
        </w:rPr>
        <w:t>6. rujna</w:t>
      </w:r>
      <w:r w:rsidR="002C220A">
        <w:rPr>
          <w:lang w:val="hr-HR"/>
        </w:rPr>
        <w:t xml:space="preserve"> 2017</w:t>
      </w:r>
      <w:r w:rsidR="00B3226D" w:rsidRPr="0066555C">
        <w:rPr>
          <w:lang w:val="hr-HR"/>
        </w:rPr>
        <w:t>.</w:t>
      </w:r>
    </w:p>
    <w:p w:rsidRDefault="003A312D" w:rsidP="00A068D7" w:rsidR="003A312D" w:rsidRPr="0066555C">
      <w:pPr>
        <w:jc w:val="both"/>
        <w:rPr>
          <w:bCs/>
          <w:lang w:val="hr-HR"/>
        </w:rPr>
      </w:pPr>
    </w:p>
    <w:p w:rsidRDefault="00A068D7" w:rsidP="008629E4" w:rsidR="00A068D7" w:rsidRPr="0066555C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>r i j e š i o</w:t>
      </w:r>
      <w:r w:rsidR="00055F45" w:rsidRPr="0066555C">
        <w:rPr>
          <w:bCs/>
          <w:lang w:val="hr-HR"/>
        </w:rPr>
        <w:t xml:space="preserve">  </w:t>
      </w:r>
      <w:r w:rsidRPr="0066555C">
        <w:rPr>
          <w:bCs/>
          <w:lang w:val="hr-HR"/>
        </w:rPr>
        <w:t xml:space="preserve"> j e</w:t>
      </w:r>
    </w:p>
    <w:p w:rsidRDefault="00A068D7" w:rsidP="00A068D7" w:rsidR="00A068D7" w:rsidRPr="0066555C">
      <w:pPr>
        <w:rPr>
          <w:bCs/>
          <w:lang w:val="hr-HR"/>
        </w:rPr>
      </w:pPr>
    </w:p>
    <w:p w:rsidRDefault="0066555C" w:rsidP="00782A2A" w:rsidR="004E7B37">
      <w:pPr>
        <w:ind w:hanging="705" w:left="705"/>
        <w:jc w:val="both"/>
        <w:rPr>
          <w:bCs/>
          <w:lang w:val="hr-HR"/>
        </w:rPr>
      </w:pPr>
      <w:r w:rsidRPr="0066555C">
        <w:rPr>
          <w:lang w:val="hr-HR"/>
        </w:rPr>
        <w:t>I.</w:t>
      </w:r>
      <w:r w:rsidRPr="0066555C">
        <w:rPr>
          <w:lang w:val="hr-HR"/>
        </w:rPr>
        <w:tab/>
      </w:r>
      <w:r w:rsidR="008002B6">
        <w:rPr>
          <w:lang w:val="hr-HR"/>
        </w:rPr>
        <w:t xml:space="preserve">Ponuditelju </w:t>
      </w:r>
      <w:r w:rsidR="00CF084A" w:rsidRPr="005269D1">
        <w:rPr>
          <w:lang w:val="hr-HR"/>
        </w:rPr>
        <w:t>EGERIA putnička agencija i trgovina, d.o.o., Rijeka, Korzo 35, OIB 28913117368</w:t>
      </w:r>
      <w:r w:rsidR="00CF084A">
        <w:rPr>
          <w:lang w:val="hr-HR"/>
        </w:rPr>
        <w:t>, dosuđuje</w:t>
      </w:r>
      <w:r w:rsidR="007E157E" w:rsidRPr="0066555C">
        <w:rPr>
          <w:lang w:val="hr-HR"/>
        </w:rPr>
        <w:t xml:space="preserve"> se</w:t>
      </w:r>
      <w:r w:rsidR="00CF084A">
        <w:rPr>
          <w:lang w:val="hr-HR"/>
        </w:rPr>
        <w:t>:</w:t>
      </w:r>
      <w:r w:rsidR="007E157E" w:rsidRPr="0066555C">
        <w:rPr>
          <w:lang w:val="hr-HR"/>
        </w:rPr>
        <w:t xml:space="preserve"> </w:t>
      </w:r>
    </w:p>
    <w:p w:rsidRDefault="00CF084A" w:rsidP="006756DA" w:rsidR="004E7B37" w:rsidRPr="00CF084A">
      <w:pPr>
        <w:pStyle w:val="Odlomakpopisa"/>
        <w:numPr>
          <w:ilvl w:val="0"/>
          <w:numId w:val="12"/>
        </w:numPr>
        <w:ind w:hanging="218"/>
        <w:jc w:val="both"/>
        <w:rPr>
          <w:bCs/>
          <w:lang w:val="hr-HR"/>
        </w:rPr>
      </w:pPr>
      <w:r w:rsidRPr="00CF084A">
        <w:rPr>
          <w:bCs/>
          <w:lang w:val="hr-HR"/>
        </w:rPr>
        <w:t xml:space="preserve">nekretnina upisana u Općinski sud u Rijeci, zemljišnoknjižni odjel Rijeka, u z.k.ul. 1463, k.o. Rijeka, kat.čes.br. 1203-ZGRADA, PARKIRALIŠTE I 4 MONTAŽNA OBJEKTA, ukupne površine 381,5 </w:t>
      </w:r>
      <w:proofErr w:type="spellStart"/>
      <w:r w:rsidRPr="00CF084A">
        <w:rPr>
          <w:bCs/>
          <w:lang w:val="hr-HR"/>
        </w:rPr>
        <w:t>čhv</w:t>
      </w:r>
      <w:proofErr w:type="spellEnd"/>
      <w:r w:rsidRPr="00CF084A">
        <w:rPr>
          <w:bCs/>
          <w:lang w:val="hr-HR"/>
        </w:rPr>
        <w:t>.</w:t>
      </w:r>
      <w:r w:rsidRPr="00CF084A">
        <w:rPr>
          <w:bCs/>
          <w:lang w:val="hr-HR"/>
        </w:rPr>
        <w:tab/>
      </w:r>
    </w:p>
    <w:p w:rsidRDefault="004E7B37" w:rsidP="004E7B37" w:rsidR="004E7B37" w:rsidRPr="00F642E5">
      <w:pPr>
        <w:ind w:left="567"/>
        <w:jc w:val="both"/>
        <w:rPr>
          <w:bCs/>
          <w:lang w:val="hr-HR"/>
        </w:rPr>
      </w:pPr>
    </w:p>
    <w:p w:rsidRDefault="0066555C" w:rsidP="001D041F" w:rsidR="001D041F" w:rsidRPr="001D041F">
      <w:pPr>
        <w:ind w:hanging="720" w:left="720"/>
        <w:jc w:val="both"/>
        <w:rPr>
          <w:bCs/>
          <w:lang w:val="hr-HR"/>
        </w:rPr>
      </w:pPr>
      <w:r w:rsidRPr="0066555C">
        <w:rPr>
          <w:bCs/>
          <w:lang w:val="hr-HR"/>
        </w:rPr>
        <w:t>II.</w:t>
      </w:r>
      <w:r w:rsidRPr="0066555C">
        <w:rPr>
          <w:bCs/>
          <w:lang w:val="hr-HR"/>
        </w:rPr>
        <w:tab/>
        <w:t xml:space="preserve">Kupac </w:t>
      </w:r>
      <w:r w:rsidR="00CF084A" w:rsidRPr="00CF084A">
        <w:rPr>
          <w:lang w:val="hr-HR"/>
        </w:rPr>
        <w:t>EGERIA putnička agencija i trgovina, d.o.o., Rijeka, Korzo 35, OIB 28913117368</w:t>
      </w:r>
      <w:r w:rsidR="008002B6">
        <w:rPr>
          <w:lang w:val="hr-HR"/>
        </w:rPr>
        <w:t>, je dužan</w:t>
      </w:r>
      <w:r w:rsidRPr="0066555C">
        <w:rPr>
          <w:lang w:val="hr-HR"/>
        </w:rPr>
        <w:t xml:space="preserve"> u roku od 30 (trideset) dana od dana zaključenja javne dražbe</w:t>
      </w:r>
      <w:r w:rsidR="008002B6">
        <w:rPr>
          <w:lang w:val="hr-HR"/>
        </w:rPr>
        <w:t xml:space="preserve">, odnosno najkasnije do </w:t>
      </w:r>
      <w:r w:rsidR="00CF084A">
        <w:rPr>
          <w:lang w:val="hr-HR"/>
        </w:rPr>
        <w:t>6. listopada</w:t>
      </w:r>
      <w:r w:rsidR="008002B6">
        <w:rPr>
          <w:lang w:val="hr-HR"/>
        </w:rPr>
        <w:t xml:space="preserve"> 2017</w:t>
      </w:r>
      <w:r w:rsidRPr="0066555C">
        <w:rPr>
          <w:lang w:val="hr-HR"/>
        </w:rPr>
        <w:t xml:space="preserve">. uplatiti </w:t>
      </w:r>
      <w:proofErr w:type="spellStart"/>
      <w:r w:rsidRPr="0066555C">
        <w:rPr>
          <w:lang w:val="hr-HR"/>
        </w:rPr>
        <w:t>kupovninu</w:t>
      </w:r>
      <w:proofErr w:type="spellEnd"/>
      <w:r w:rsidRPr="0066555C">
        <w:rPr>
          <w:lang w:val="hr-HR"/>
        </w:rPr>
        <w:t xml:space="preserve"> u iznosu od </w:t>
      </w:r>
      <w:r w:rsidR="00CF084A">
        <w:rPr>
          <w:bCs/>
          <w:lang w:val="hr-HR"/>
        </w:rPr>
        <w:t xml:space="preserve">1.065.050,00 </w:t>
      </w:r>
      <w:r w:rsidR="001D041F">
        <w:rPr>
          <w:bCs/>
          <w:lang w:val="hr-HR"/>
        </w:rPr>
        <w:t xml:space="preserve">kn </w:t>
      </w:r>
      <w:r w:rsidR="001D041F" w:rsidRPr="001D041F">
        <w:rPr>
          <w:lang w:val="hr-HR"/>
        </w:rPr>
        <w:t xml:space="preserve">umanjenu za plaćenu jamčevinu (jamčevina plaćena u iznosu od </w:t>
      </w:r>
      <w:r w:rsidR="00CF084A" w:rsidRPr="005269D1">
        <w:rPr>
          <w:lang w:val="hr-HR"/>
        </w:rPr>
        <w:t>106.505,00 kn</w:t>
      </w:r>
      <w:r w:rsidR="001D041F" w:rsidRPr="001D041F">
        <w:rPr>
          <w:lang w:val="hr-HR"/>
        </w:rPr>
        <w:t xml:space="preserve">), odnosno do </w:t>
      </w:r>
      <w:r w:rsidR="00567C25">
        <w:rPr>
          <w:lang w:val="hr-HR"/>
        </w:rPr>
        <w:t xml:space="preserve">6. listopada </w:t>
      </w:r>
      <w:r w:rsidR="001D041F" w:rsidRPr="001D041F">
        <w:rPr>
          <w:lang w:val="hr-HR"/>
        </w:rPr>
        <w:t xml:space="preserve">2017., uplatiti preostalu </w:t>
      </w:r>
      <w:proofErr w:type="spellStart"/>
      <w:r w:rsidR="001D041F" w:rsidRPr="001D041F">
        <w:rPr>
          <w:lang w:val="hr-HR"/>
        </w:rPr>
        <w:t>kupovninu</w:t>
      </w:r>
      <w:proofErr w:type="spellEnd"/>
      <w:r w:rsidR="001D041F" w:rsidRPr="001D041F">
        <w:rPr>
          <w:lang w:val="hr-HR"/>
        </w:rPr>
        <w:t xml:space="preserve"> u iznosu od </w:t>
      </w:r>
      <w:r w:rsidR="00567C25">
        <w:rPr>
          <w:lang w:val="hr-HR"/>
        </w:rPr>
        <w:t xml:space="preserve">958.545,00 </w:t>
      </w:r>
      <w:r w:rsidR="001D041F" w:rsidRPr="001D041F">
        <w:rPr>
          <w:lang w:val="hr-HR"/>
        </w:rPr>
        <w:t>kn.</w:t>
      </w:r>
    </w:p>
    <w:p w:rsidRDefault="00CF084A" w:rsidP="0066555C" w:rsidR="0066555C" w:rsidRPr="0066555C">
      <w:pPr>
        <w:ind w:left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B27C7" w:rsidP="0066555C" w:rsidR="0066555C" w:rsidRPr="0066555C">
      <w:pPr>
        <w:ind w:left="720"/>
        <w:jc w:val="both"/>
        <w:rPr>
          <w:lang w:val="hr-HR"/>
        </w:rPr>
      </w:pPr>
      <w:r>
        <w:rPr>
          <w:lang w:val="hr-HR"/>
        </w:rPr>
        <w:t xml:space="preserve">Nalaže se kupcu da </w:t>
      </w:r>
      <w:proofErr w:type="spellStart"/>
      <w:r>
        <w:rPr>
          <w:lang w:val="hr-HR"/>
        </w:rPr>
        <w:t>kupovninu</w:t>
      </w:r>
      <w:proofErr w:type="spellEnd"/>
      <w:r w:rsidR="004E7B37">
        <w:rPr>
          <w:lang w:val="hr-HR"/>
        </w:rPr>
        <w:t xml:space="preserve"> iz točke I .</w:t>
      </w:r>
      <w:r w:rsidR="0066555C" w:rsidRPr="0066555C">
        <w:rPr>
          <w:lang w:val="hr-HR"/>
        </w:rPr>
        <w:t xml:space="preserve"> ovog rješenja u naznačenom roku uplati na depozitni račun Trgovačkog suda u Zagrebu br. HR9223900011300000460, pozivom na broj spisa St-</w:t>
      </w:r>
      <w:r w:rsidR="00CF084A">
        <w:rPr>
          <w:lang w:val="hr-HR"/>
        </w:rPr>
        <w:t>1298/13</w:t>
      </w:r>
      <w:r w:rsidR="0066555C" w:rsidRPr="0066555C">
        <w:rPr>
          <w:lang w:val="hr-HR"/>
        </w:rPr>
        <w:t xml:space="preserve">. </w:t>
      </w:r>
    </w:p>
    <w:p w:rsidRDefault="00A068D7" w:rsidP="00A068D7" w:rsidR="00A068D7" w:rsidRPr="0066555C">
      <w:pPr>
        <w:tabs>
          <w:tab w:pos="0" w:val="num"/>
        </w:tabs>
        <w:ind w:hanging="1080"/>
        <w:jc w:val="both"/>
        <w:rPr>
          <w:lang w:val="hr-HR"/>
        </w:rPr>
      </w:pPr>
    </w:p>
    <w:p w:rsidRDefault="0066555C" w:rsidP="008002B6" w:rsidR="000B27C7">
      <w:pPr>
        <w:ind w:hanging="705" w:left="705"/>
        <w:jc w:val="both"/>
        <w:rPr>
          <w:lang w:val="hr-HR"/>
        </w:rPr>
      </w:pPr>
      <w:r w:rsidRPr="0066555C">
        <w:rPr>
          <w:lang w:val="hr-HR"/>
        </w:rPr>
        <w:t>I</w:t>
      </w:r>
      <w:r w:rsidR="008002B6">
        <w:rPr>
          <w:lang w:val="hr-HR"/>
        </w:rPr>
        <w:t>I</w:t>
      </w:r>
      <w:r w:rsidRPr="0066555C">
        <w:rPr>
          <w:lang w:val="hr-HR"/>
        </w:rPr>
        <w:t>I</w:t>
      </w:r>
      <w:r w:rsidR="00A97645" w:rsidRPr="0066555C">
        <w:rPr>
          <w:lang w:val="hr-HR"/>
        </w:rPr>
        <w:t>.</w:t>
      </w:r>
      <w:r w:rsidR="00A97645" w:rsidRPr="0066555C">
        <w:rPr>
          <w:lang w:val="hr-HR"/>
        </w:rPr>
        <w:tab/>
      </w:r>
      <w:r w:rsidR="00E203EC" w:rsidRPr="0066555C">
        <w:rPr>
          <w:lang w:val="hr-HR"/>
        </w:rPr>
        <w:t xml:space="preserve">Nalaže se </w:t>
      </w:r>
      <w:r w:rsidR="000B27C7">
        <w:rPr>
          <w:bCs/>
          <w:lang w:val="hr-HR"/>
        </w:rPr>
        <w:t xml:space="preserve">Općinskom sudu u </w:t>
      </w:r>
      <w:r w:rsidR="00567C25">
        <w:rPr>
          <w:bCs/>
          <w:lang w:val="hr-HR"/>
        </w:rPr>
        <w:t>Rijeci</w:t>
      </w:r>
      <w:r w:rsidR="00C563FA" w:rsidRPr="0066555C">
        <w:rPr>
          <w:bCs/>
          <w:lang w:val="hr-HR"/>
        </w:rPr>
        <w:t xml:space="preserve">, zemljišno knjižni odjel </w:t>
      </w:r>
      <w:r w:rsidR="00567C25">
        <w:rPr>
          <w:bCs/>
          <w:lang w:val="hr-HR"/>
        </w:rPr>
        <w:t>Rijeka</w:t>
      </w:r>
      <w:r w:rsidR="00AE1BB9">
        <w:rPr>
          <w:bCs/>
          <w:lang w:val="hr-HR"/>
        </w:rPr>
        <w:t xml:space="preserve">, </w:t>
      </w:r>
      <w:r w:rsidR="00A068D7" w:rsidRPr="0066555C">
        <w:rPr>
          <w:lang w:val="hr-HR"/>
        </w:rPr>
        <w:t xml:space="preserve">da izbriše </w:t>
      </w:r>
      <w:r w:rsidR="00E203EC" w:rsidRPr="0066555C">
        <w:rPr>
          <w:lang w:val="hr-HR"/>
        </w:rPr>
        <w:t xml:space="preserve">upisane zabilježbe i terete upisane </w:t>
      </w:r>
      <w:r w:rsidR="004E7B37">
        <w:rPr>
          <w:lang w:val="hr-HR"/>
        </w:rPr>
        <w:t>na gore navedenim nekretninama</w:t>
      </w:r>
      <w:r w:rsidR="008002B6">
        <w:rPr>
          <w:lang w:val="hr-HR"/>
        </w:rPr>
        <w:t xml:space="preserve"> kako slijedi:</w:t>
      </w:r>
    </w:p>
    <w:p w:rsidRDefault="00466D20" w:rsidP="00466D20" w:rsidR="00466D20" w:rsidRPr="00466D20">
      <w:pPr>
        <w:pStyle w:val="Odlomakpopisa"/>
        <w:numPr>
          <w:ilvl w:val="0"/>
          <w:numId w:val="12"/>
        </w:numPr>
        <w:ind w:hanging="218"/>
        <w:jc w:val="both"/>
        <w:rPr>
          <w:lang w:val="hr-HR"/>
        </w:rPr>
      </w:pPr>
      <w:r>
        <w:rPr>
          <w:lang w:val="hr-HR"/>
        </w:rPr>
        <w:t>Z-7311/14 od 12. lipnja 2104.,</w:t>
      </w:r>
    </w:p>
    <w:p w:rsidRDefault="00567C25" w:rsidP="00567C25" w:rsidR="00AE1BB9">
      <w:pPr>
        <w:pStyle w:val="Odlomakpopisa"/>
        <w:numPr>
          <w:ilvl w:val="0"/>
          <w:numId w:val="12"/>
        </w:numPr>
        <w:ind w:hanging="218"/>
        <w:jc w:val="both"/>
        <w:rPr>
          <w:lang w:val="hr-HR"/>
        </w:rPr>
      </w:pPr>
      <w:r>
        <w:rPr>
          <w:lang w:val="hr-HR"/>
        </w:rPr>
        <w:t>Z-16068/05 od 17. studenog 2005.,</w:t>
      </w:r>
    </w:p>
    <w:p w:rsidRDefault="00567C25" w:rsidP="00567C25" w:rsidR="00567C25">
      <w:pPr>
        <w:pStyle w:val="Odlomakpopisa"/>
        <w:numPr>
          <w:ilvl w:val="0"/>
          <w:numId w:val="12"/>
        </w:numPr>
        <w:ind w:hanging="218"/>
        <w:jc w:val="both"/>
        <w:rPr>
          <w:lang w:val="hr-HR"/>
        </w:rPr>
      </w:pPr>
      <w:r>
        <w:rPr>
          <w:lang w:val="hr-HR"/>
        </w:rPr>
        <w:t>Z-14457/08 od 25. rujna 2008.,</w:t>
      </w:r>
    </w:p>
    <w:p w:rsidRDefault="00567C25" w:rsidP="00567C25" w:rsidR="00567C25">
      <w:pPr>
        <w:pStyle w:val="Odlomakpopisa"/>
        <w:numPr>
          <w:ilvl w:val="0"/>
          <w:numId w:val="12"/>
        </w:numPr>
        <w:ind w:hanging="218"/>
        <w:jc w:val="both"/>
        <w:rPr>
          <w:lang w:val="hr-HR"/>
        </w:rPr>
      </w:pPr>
      <w:r>
        <w:rPr>
          <w:lang w:val="hr-HR"/>
        </w:rPr>
        <w:t>Z-5510/11 od 12. travnja 2011.,</w:t>
      </w:r>
    </w:p>
    <w:p w:rsidRDefault="00567C25" w:rsidP="00567C25" w:rsidR="00567C25">
      <w:pPr>
        <w:pStyle w:val="Odlomakpopisa"/>
        <w:numPr>
          <w:ilvl w:val="0"/>
          <w:numId w:val="12"/>
        </w:numPr>
        <w:ind w:hanging="218"/>
        <w:jc w:val="both"/>
        <w:rPr>
          <w:lang w:val="hr-HR"/>
        </w:rPr>
      </w:pPr>
      <w:r>
        <w:rPr>
          <w:lang w:val="hr-HR"/>
        </w:rPr>
        <w:t>Z-4549/12 od 23. ožujka 2012.,</w:t>
      </w:r>
    </w:p>
    <w:p w:rsidRDefault="00567C25" w:rsidP="00567C25" w:rsidR="00567C25">
      <w:pPr>
        <w:pStyle w:val="Odlomakpopisa"/>
        <w:numPr>
          <w:ilvl w:val="0"/>
          <w:numId w:val="12"/>
        </w:numPr>
        <w:ind w:hanging="218"/>
        <w:jc w:val="both"/>
        <w:rPr>
          <w:lang w:val="hr-HR"/>
        </w:rPr>
      </w:pPr>
      <w:r>
        <w:rPr>
          <w:lang w:val="hr-HR"/>
        </w:rPr>
        <w:t>Z-12997/12 od 6. rujna 2012. (red. br. 5.1),</w:t>
      </w:r>
    </w:p>
    <w:p w:rsidRDefault="00567C25" w:rsidP="00567C25" w:rsidR="00567C25">
      <w:pPr>
        <w:pStyle w:val="Odlomakpopisa"/>
        <w:numPr>
          <w:ilvl w:val="0"/>
          <w:numId w:val="12"/>
        </w:numPr>
        <w:ind w:hanging="218"/>
        <w:jc w:val="both"/>
        <w:rPr>
          <w:lang w:val="hr-HR"/>
        </w:rPr>
      </w:pPr>
      <w:r>
        <w:rPr>
          <w:lang w:val="hr-HR"/>
        </w:rPr>
        <w:t>Z-12997/12 od 6. rujna 2012. (red. br. 5.2),</w:t>
      </w:r>
    </w:p>
    <w:p w:rsidRDefault="00567C25" w:rsidP="00567C25" w:rsidR="00567C25" w:rsidRPr="00567C25">
      <w:pPr>
        <w:pStyle w:val="Odlomakpopisa"/>
        <w:numPr>
          <w:ilvl w:val="0"/>
          <w:numId w:val="12"/>
        </w:numPr>
        <w:ind w:hanging="218"/>
        <w:jc w:val="both"/>
        <w:rPr>
          <w:lang w:val="hr-HR"/>
        </w:rPr>
      </w:pPr>
      <w:r>
        <w:rPr>
          <w:lang w:val="hr-HR"/>
        </w:rPr>
        <w:t>Z-</w:t>
      </w:r>
      <w:r w:rsidR="00070835">
        <w:rPr>
          <w:lang w:val="hr-HR"/>
        </w:rPr>
        <w:t>831/14 od 21. siječnja 2014.</w:t>
      </w:r>
    </w:p>
    <w:p w:rsidRDefault="00AE1BB9" w:rsidP="00BE315F" w:rsidR="00AE1BB9">
      <w:pPr>
        <w:ind w:left="720"/>
        <w:jc w:val="both"/>
        <w:rPr>
          <w:lang w:val="hr-HR"/>
        </w:rPr>
      </w:pPr>
    </w:p>
    <w:p w:rsidRDefault="00567C25" w:rsidP="00BE315F" w:rsidR="00567C25" w:rsidRPr="0066555C">
      <w:pPr>
        <w:ind w:left="720"/>
        <w:jc w:val="both"/>
        <w:rPr>
          <w:color w:val="FF0000"/>
          <w:lang w:val="hr-HR"/>
        </w:rPr>
      </w:pPr>
    </w:p>
    <w:p w:rsidRDefault="00F84FE0" w:rsidP="000B27C7" w:rsidR="00A068D7" w:rsidRPr="0066555C">
      <w:pPr>
        <w:ind w:hanging="567" w:left="567"/>
        <w:jc w:val="both"/>
        <w:rPr>
          <w:lang w:val="hr-HR"/>
        </w:rPr>
      </w:pPr>
      <w:r w:rsidRPr="0066555C">
        <w:rPr>
          <w:lang w:val="hr-HR"/>
        </w:rPr>
        <w:lastRenderedPageBreak/>
        <w:t>IV.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 xml:space="preserve">Zemljišno knjižni sud će upis prava vlasništva, te brisanje </w:t>
      </w:r>
      <w:r w:rsidR="00EB22F6" w:rsidRPr="0066555C">
        <w:rPr>
          <w:lang w:val="hr-HR"/>
        </w:rPr>
        <w:t>zabilježbi</w:t>
      </w:r>
      <w:r w:rsidR="00A068D7" w:rsidRPr="0066555C">
        <w:rPr>
          <w:lang w:val="hr-HR"/>
        </w:rPr>
        <w:t xml:space="preserve"> i tereta izvršiti na temelju pravomoćnog rješenja o dosudi i potvrde ovog sud</w:t>
      </w:r>
      <w:r w:rsidR="00E203EC" w:rsidRPr="0066555C">
        <w:rPr>
          <w:lang w:val="hr-HR"/>
        </w:rPr>
        <w:t xml:space="preserve">a da je kupac položio </w:t>
      </w:r>
      <w:proofErr w:type="spellStart"/>
      <w:r w:rsidR="00E203EC" w:rsidRPr="0066555C">
        <w:rPr>
          <w:lang w:val="hr-HR"/>
        </w:rPr>
        <w:t>kupovninu</w:t>
      </w:r>
      <w:proofErr w:type="spellEnd"/>
      <w:r w:rsidR="00E203EC" w:rsidRPr="0066555C">
        <w:rPr>
          <w:lang w:val="hr-HR"/>
        </w:rPr>
        <w:t xml:space="preserve"> u cijelosti.</w:t>
      </w:r>
    </w:p>
    <w:p w:rsidRDefault="00A068D7" w:rsidP="00A068D7" w:rsidR="00A068D7" w:rsidRPr="0066555C">
      <w:pPr>
        <w:tabs>
          <w:tab w:pos="0" w:val="num"/>
        </w:tabs>
        <w:ind w:hanging="1080"/>
        <w:jc w:val="both"/>
        <w:rPr>
          <w:lang w:val="hr-HR"/>
        </w:rPr>
      </w:pPr>
    </w:p>
    <w:p w:rsidRDefault="000B27C7" w:rsidP="000B27C7" w:rsidR="00A068D7" w:rsidRPr="0066555C">
      <w:pPr>
        <w:ind w:hanging="567" w:left="567"/>
        <w:jc w:val="both"/>
        <w:rPr>
          <w:lang w:val="hr-HR"/>
        </w:rPr>
      </w:pPr>
      <w:r>
        <w:rPr>
          <w:lang w:val="hr-HR"/>
        </w:rPr>
        <w:t>V.</w:t>
      </w:r>
      <w:r>
        <w:rPr>
          <w:lang w:val="hr-HR"/>
        </w:rPr>
        <w:tab/>
      </w:r>
      <w:r w:rsidR="004E7B37">
        <w:rPr>
          <w:lang w:val="hr-HR"/>
        </w:rPr>
        <w:t>Nekretnine</w:t>
      </w:r>
      <w:r w:rsidR="00A068D7" w:rsidRPr="0066555C">
        <w:rPr>
          <w:lang w:val="hr-HR"/>
        </w:rPr>
        <w:t xml:space="preserve"> iz točke I. ovog rješenja predat će se kupcu zaključkom o predaji nekretnina nakon što ovo rješenje postane pravomoćno i nakon što kupac uplati </w:t>
      </w:r>
      <w:proofErr w:type="spellStart"/>
      <w:r w:rsidR="00A068D7" w:rsidRPr="0066555C">
        <w:rPr>
          <w:lang w:val="hr-HR"/>
        </w:rPr>
        <w:t>kupovninu</w:t>
      </w:r>
      <w:proofErr w:type="spellEnd"/>
      <w:r w:rsidR="00A068D7" w:rsidRPr="0066555C">
        <w:rPr>
          <w:lang w:val="hr-HR"/>
        </w:rPr>
        <w:t xml:space="preserve"> u cijelosti.</w:t>
      </w:r>
    </w:p>
    <w:p w:rsidRDefault="00A068D7" w:rsidP="00A068D7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F84FE0" w:rsidP="00AD026D" w:rsidR="00851B9A" w:rsidRPr="0066555C">
      <w:pPr>
        <w:ind w:hanging="567" w:left="567"/>
        <w:jc w:val="both"/>
        <w:rPr>
          <w:lang w:val="hr-HR"/>
        </w:rPr>
      </w:pPr>
      <w:r w:rsidRPr="0066555C">
        <w:rPr>
          <w:lang w:val="hr-HR"/>
        </w:rPr>
        <w:t>VI.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 xml:space="preserve">Ako kupac ne uplati </w:t>
      </w:r>
      <w:proofErr w:type="spellStart"/>
      <w:r w:rsidR="00A068D7" w:rsidRPr="0066555C">
        <w:rPr>
          <w:lang w:val="hr-HR"/>
        </w:rPr>
        <w:t>kupovninu</w:t>
      </w:r>
      <w:proofErr w:type="spellEnd"/>
      <w:r w:rsidR="00E203EC" w:rsidRPr="0066555C">
        <w:rPr>
          <w:lang w:val="hr-HR"/>
        </w:rPr>
        <w:t xml:space="preserve"> u navedenom roku</w:t>
      </w:r>
      <w:r w:rsidR="00A068D7" w:rsidRPr="0066555C">
        <w:rPr>
          <w:lang w:val="hr-HR"/>
        </w:rPr>
        <w:t xml:space="preserve">, </w:t>
      </w:r>
      <w:r w:rsidR="00851B9A" w:rsidRPr="0066555C">
        <w:rPr>
          <w:lang w:val="hr-HR"/>
        </w:rPr>
        <w:t>u</w:t>
      </w:r>
      <w:r w:rsidR="00E203EC" w:rsidRPr="0066555C">
        <w:rPr>
          <w:lang w:val="hr-HR"/>
        </w:rPr>
        <w:t xml:space="preserve"> tom slučaju sud će </w:t>
      </w:r>
      <w:r w:rsidR="00851B9A" w:rsidRPr="0066555C">
        <w:rPr>
          <w:lang w:val="hr-HR"/>
        </w:rPr>
        <w:t xml:space="preserve">dosudu oglasiti nevažećom. </w:t>
      </w:r>
    </w:p>
    <w:p w:rsidRDefault="00A068D7" w:rsidP="00851B9A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F84FE0" w:rsidP="000B27C7" w:rsidR="00A068D7" w:rsidRPr="0066555C">
      <w:pPr>
        <w:ind w:hanging="567" w:left="567"/>
        <w:jc w:val="both"/>
        <w:rPr>
          <w:lang w:val="hr-HR"/>
        </w:rPr>
      </w:pPr>
      <w:r w:rsidRPr="0066555C">
        <w:rPr>
          <w:lang w:val="hr-HR"/>
        </w:rPr>
        <w:t>VII.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 xml:space="preserve">Ovo će se rješenje objaviti na </w:t>
      </w:r>
      <w:r w:rsidR="00BE315F">
        <w:rPr>
          <w:lang w:val="hr-HR"/>
        </w:rPr>
        <w:t>e-</w:t>
      </w:r>
      <w:r w:rsidR="00A068D7" w:rsidRPr="0066555C">
        <w:rPr>
          <w:lang w:val="hr-HR"/>
        </w:rPr>
        <w:t xml:space="preserve">oglasnoj ploči </w:t>
      </w:r>
      <w:r w:rsidR="00BE315F">
        <w:rPr>
          <w:lang w:val="hr-HR"/>
        </w:rPr>
        <w:t>Trgovačkog</w:t>
      </w:r>
      <w:r w:rsidR="00A068D7" w:rsidRPr="0066555C">
        <w:rPr>
          <w:lang w:val="hr-HR"/>
        </w:rPr>
        <w:t xml:space="preserve"> suda</w:t>
      </w:r>
      <w:r w:rsidR="00BE315F">
        <w:rPr>
          <w:lang w:val="hr-HR"/>
        </w:rPr>
        <w:t xml:space="preserve"> u Zagrebu</w:t>
      </w:r>
      <w:r w:rsidR="00A068D7" w:rsidRPr="0066555C">
        <w:rPr>
          <w:lang w:val="hr-HR"/>
        </w:rPr>
        <w:t xml:space="preserve">, te se smatra da je isto dostavljeno svim osobama kojima je dostavljen i zaključak o prodaji, te svim sudionicima koji su sudjelovali na dražbi, istekom trećeg dana od dana njegova isticanja na </w:t>
      </w:r>
      <w:r w:rsidR="00BE315F">
        <w:rPr>
          <w:lang w:val="hr-HR"/>
        </w:rPr>
        <w:t>e-</w:t>
      </w:r>
      <w:r w:rsidR="00BE315F" w:rsidRPr="0066555C">
        <w:rPr>
          <w:lang w:val="hr-HR"/>
        </w:rPr>
        <w:t xml:space="preserve">oglasnoj ploči </w:t>
      </w:r>
      <w:r w:rsidR="00BE315F">
        <w:rPr>
          <w:lang w:val="hr-HR"/>
        </w:rPr>
        <w:t>Trgovačkog</w:t>
      </w:r>
      <w:r w:rsidR="00BE315F" w:rsidRPr="0066555C">
        <w:rPr>
          <w:lang w:val="hr-HR"/>
        </w:rPr>
        <w:t xml:space="preserve"> suda</w:t>
      </w:r>
      <w:r w:rsidR="00BE315F">
        <w:rPr>
          <w:lang w:val="hr-HR"/>
        </w:rPr>
        <w:t xml:space="preserve"> u Zagrebu</w:t>
      </w:r>
      <w:r w:rsidR="00A068D7" w:rsidRPr="0066555C">
        <w:rPr>
          <w:lang w:val="hr-HR"/>
        </w:rPr>
        <w:t xml:space="preserve">. </w:t>
      </w:r>
    </w:p>
    <w:p w:rsidRDefault="00A068D7" w:rsidP="00A068D7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8002B6" w:rsidP="000B27C7" w:rsidR="00A068D7" w:rsidRPr="0066555C">
      <w:pPr>
        <w:ind w:hanging="567" w:left="567"/>
        <w:jc w:val="both"/>
        <w:rPr>
          <w:lang w:val="hr-HR"/>
        </w:rPr>
      </w:pPr>
      <w:r>
        <w:rPr>
          <w:lang w:val="hr-HR"/>
        </w:rPr>
        <w:t>VIII</w:t>
      </w:r>
      <w:r w:rsidR="00F84FE0" w:rsidRPr="0066555C">
        <w:rPr>
          <w:lang w:val="hr-HR"/>
        </w:rPr>
        <w:t>.</w:t>
      </w:r>
      <w:r w:rsidR="00F84FE0" w:rsidRPr="0066555C">
        <w:rPr>
          <w:lang w:val="hr-HR"/>
        </w:rPr>
        <w:tab/>
      </w:r>
      <w:r w:rsidR="00A068D7" w:rsidRPr="0066555C">
        <w:rPr>
          <w:lang w:val="hr-HR"/>
        </w:rPr>
        <w:t>Nal</w:t>
      </w:r>
      <w:r w:rsidR="00BE315F">
        <w:rPr>
          <w:lang w:val="hr-HR"/>
        </w:rPr>
        <w:t>aže se</w:t>
      </w:r>
      <w:r w:rsidR="00A068D7" w:rsidRPr="0066555C">
        <w:rPr>
          <w:lang w:val="hr-HR"/>
        </w:rPr>
        <w:t xml:space="preserve"> </w:t>
      </w:r>
      <w:r w:rsidR="00BE315F">
        <w:rPr>
          <w:bCs/>
          <w:lang w:val="hr-HR"/>
        </w:rPr>
        <w:t>Općinskom</w:t>
      </w:r>
      <w:r w:rsidR="00BE315F" w:rsidRPr="0066555C">
        <w:rPr>
          <w:bCs/>
          <w:lang w:val="hr-HR"/>
        </w:rPr>
        <w:t xml:space="preserve"> </w:t>
      </w:r>
      <w:r w:rsidR="000B27C7">
        <w:rPr>
          <w:bCs/>
          <w:lang w:val="hr-HR"/>
        </w:rPr>
        <w:t>sudu u</w:t>
      </w:r>
      <w:r w:rsidR="00BE315F" w:rsidRPr="0066555C">
        <w:rPr>
          <w:bCs/>
          <w:lang w:val="hr-HR"/>
        </w:rPr>
        <w:t xml:space="preserve"> </w:t>
      </w:r>
      <w:r w:rsidR="00AD026D">
        <w:rPr>
          <w:bCs/>
          <w:lang w:val="hr-HR"/>
        </w:rPr>
        <w:t>Rijeci</w:t>
      </w:r>
      <w:r w:rsidR="00BE315F" w:rsidRPr="0066555C">
        <w:rPr>
          <w:bCs/>
          <w:lang w:val="hr-HR"/>
        </w:rPr>
        <w:t>, zemljišno knjižni odjel</w:t>
      </w:r>
      <w:r w:rsidR="001D041F">
        <w:rPr>
          <w:bCs/>
          <w:lang w:val="hr-HR"/>
        </w:rPr>
        <w:t xml:space="preserve"> </w:t>
      </w:r>
      <w:r w:rsidR="00AD026D">
        <w:rPr>
          <w:bCs/>
          <w:lang w:val="hr-HR"/>
        </w:rPr>
        <w:t>Rijeka</w:t>
      </w:r>
      <w:r w:rsidR="00851B9A" w:rsidRPr="0066555C">
        <w:rPr>
          <w:lang w:val="hr-HR"/>
        </w:rPr>
        <w:t>,</w:t>
      </w:r>
      <w:r w:rsidR="00A068D7" w:rsidRPr="0066555C">
        <w:rPr>
          <w:lang w:val="hr-HR"/>
        </w:rPr>
        <w:t xml:space="preserve"> zabilježiti u zemlj</w:t>
      </w:r>
      <w:r w:rsidR="00EB22F6" w:rsidRPr="0066555C">
        <w:rPr>
          <w:lang w:val="hr-HR"/>
        </w:rPr>
        <w:t>išnim knjigama dosudu nekretnine navedene</w:t>
      </w:r>
      <w:r w:rsidR="00A068D7" w:rsidRPr="0066555C">
        <w:rPr>
          <w:lang w:val="hr-HR"/>
        </w:rPr>
        <w:t xml:space="preserve"> u točci I. ovog rješenja.</w:t>
      </w:r>
    </w:p>
    <w:p w:rsidRDefault="00A068D7" w:rsidP="00A068D7" w:rsidR="00A068D7" w:rsidRPr="0066555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A068D7" w:rsidP="00EB22F6" w:rsidR="00A068D7" w:rsidRPr="0066555C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>Obrazloženje</w:t>
      </w:r>
    </w:p>
    <w:p w:rsidRDefault="00181204" w:rsidP="00A068D7" w:rsidR="00181204" w:rsidRPr="0066555C">
      <w:pPr>
        <w:jc w:val="both"/>
        <w:rPr>
          <w:bCs/>
          <w:lang w:val="hr-HR"/>
        </w:rPr>
      </w:pPr>
    </w:p>
    <w:p w:rsidRDefault="00A068D7" w:rsidP="00EB22F6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Nekretnin</w:t>
      </w:r>
      <w:r w:rsidR="004E7B37">
        <w:rPr>
          <w:lang w:val="hr-HR"/>
        </w:rPr>
        <w:t>e stečajnog dužnika navedene</w:t>
      </w:r>
      <w:r w:rsidRPr="0066555C">
        <w:rPr>
          <w:lang w:val="hr-HR"/>
        </w:rPr>
        <w:t xml:space="preserve"> i opisan</w:t>
      </w:r>
      <w:r w:rsidR="004E7B37">
        <w:rPr>
          <w:lang w:val="hr-HR"/>
        </w:rPr>
        <w:t>e</w:t>
      </w:r>
      <w:r w:rsidRPr="0066555C">
        <w:rPr>
          <w:lang w:val="hr-HR"/>
        </w:rPr>
        <w:t xml:space="preserve"> u točki I. ovog rješenja bil</w:t>
      </w:r>
      <w:r w:rsidR="004E7B37">
        <w:rPr>
          <w:lang w:val="hr-HR"/>
        </w:rPr>
        <w:t>e</w:t>
      </w:r>
      <w:r w:rsidR="00CF453E" w:rsidRPr="0066555C">
        <w:rPr>
          <w:lang w:val="hr-HR"/>
        </w:rPr>
        <w:t xml:space="preserve"> </w:t>
      </w:r>
      <w:r w:rsidR="004E7B37">
        <w:rPr>
          <w:lang w:val="hr-HR"/>
        </w:rPr>
        <w:t>su</w:t>
      </w:r>
      <w:r w:rsidR="00CF453E" w:rsidRPr="0066555C">
        <w:rPr>
          <w:lang w:val="hr-HR"/>
        </w:rPr>
        <w:t xml:space="preserve"> </w:t>
      </w:r>
      <w:r w:rsidRPr="0066555C">
        <w:rPr>
          <w:lang w:val="hr-HR"/>
        </w:rPr>
        <w:t>predmet prodaje na</w:t>
      </w:r>
      <w:r w:rsidR="00CF453E" w:rsidRPr="0066555C">
        <w:rPr>
          <w:lang w:val="hr-HR"/>
        </w:rPr>
        <w:t xml:space="preserve"> </w:t>
      </w:r>
      <w:r w:rsidR="00AD026D">
        <w:rPr>
          <w:lang w:val="hr-HR"/>
        </w:rPr>
        <w:t>petoj</w:t>
      </w:r>
      <w:r w:rsidRPr="0066555C">
        <w:rPr>
          <w:lang w:val="hr-HR"/>
        </w:rPr>
        <w:t xml:space="preserve"> javnoj dražbi održanoj dana </w:t>
      </w:r>
      <w:r w:rsidR="00AD026D">
        <w:rPr>
          <w:lang w:val="hr-HR"/>
        </w:rPr>
        <w:t>6. rujna</w:t>
      </w:r>
      <w:r w:rsidR="004E7B37">
        <w:rPr>
          <w:lang w:val="hr-HR"/>
        </w:rPr>
        <w:t xml:space="preserve"> </w:t>
      </w:r>
      <w:r w:rsidR="008002B6">
        <w:rPr>
          <w:lang w:val="hr-HR"/>
        </w:rPr>
        <w:t xml:space="preserve"> 2017</w:t>
      </w:r>
      <w:r w:rsidR="00CF453E" w:rsidRPr="0066555C">
        <w:rPr>
          <w:lang w:val="hr-HR"/>
        </w:rPr>
        <w:t>.</w:t>
      </w:r>
      <w:r w:rsidRPr="0066555C">
        <w:rPr>
          <w:lang w:val="hr-HR"/>
        </w:rPr>
        <w:t xml:space="preserve"> 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1D041F" w:rsidP="00A068D7" w:rsidR="00A068D7" w:rsidRPr="0066555C">
      <w:pPr>
        <w:ind w:firstLine="708"/>
        <w:jc w:val="both"/>
        <w:rPr>
          <w:lang w:val="hr-HR"/>
        </w:rPr>
      </w:pPr>
      <w:r>
        <w:rPr>
          <w:lang w:val="hr-HR"/>
        </w:rPr>
        <w:t>Navedene</w:t>
      </w:r>
      <w:r w:rsidR="00A068D7" w:rsidRPr="0066555C">
        <w:rPr>
          <w:lang w:val="hr-HR"/>
        </w:rPr>
        <w:t xml:space="preserve"> nekretnin</w:t>
      </w:r>
      <w:r>
        <w:rPr>
          <w:lang w:val="hr-HR"/>
        </w:rPr>
        <w:t>e</w:t>
      </w:r>
      <w:r w:rsidR="00A068D7" w:rsidRPr="0066555C">
        <w:rPr>
          <w:lang w:val="hr-HR"/>
        </w:rPr>
        <w:t xml:space="preserve"> čin</w:t>
      </w:r>
      <w:r w:rsidR="00EB22F6" w:rsidRPr="0066555C">
        <w:rPr>
          <w:lang w:val="hr-HR"/>
        </w:rPr>
        <w:t>i</w:t>
      </w:r>
      <w:r>
        <w:rPr>
          <w:lang w:val="hr-HR"/>
        </w:rPr>
        <w:t>le su</w:t>
      </w:r>
      <w:r w:rsidR="00A068D7" w:rsidRPr="0066555C">
        <w:rPr>
          <w:lang w:val="hr-HR"/>
        </w:rPr>
        <w:t xml:space="preserve"> stečajnu ma</w:t>
      </w:r>
      <w:r w:rsidR="00CF453E" w:rsidRPr="0066555C">
        <w:rPr>
          <w:lang w:val="hr-HR"/>
        </w:rPr>
        <w:t xml:space="preserve">su ovog stečajnog dužnika, te </w:t>
      </w:r>
      <w:r>
        <w:rPr>
          <w:lang w:val="hr-HR"/>
        </w:rPr>
        <w:t>su</w:t>
      </w:r>
      <w:r w:rsidR="00A068D7" w:rsidRPr="0066555C">
        <w:rPr>
          <w:lang w:val="hr-HR"/>
        </w:rPr>
        <w:t xml:space="preserve"> ist</w:t>
      </w:r>
      <w:r>
        <w:rPr>
          <w:lang w:val="hr-HR"/>
        </w:rPr>
        <w:t>e</w:t>
      </w:r>
      <w:r w:rsidR="00BE315F">
        <w:rPr>
          <w:lang w:val="hr-HR"/>
        </w:rPr>
        <w:t>, a na prijedlog stečajnog upravitelja</w:t>
      </w:r>
      <w:r w:rsidR="00A068D7" w:rsidRPr="0066555C">
        <w:rPr>
          <w:lang w:val="hr-HR"/>
        </w:rPr>
        <w:t xml:space="preserve"> sukladno odredbi članka 164.  Stečajnog zakona (Narodne novine br. 44/96, 161/98, 29/99, 129/00, 123/03, 197/03, 187/04, 82/06, 116/10, 125/12, 133/12), i uz odgovarajuću primjenu odredaba prav</w:t>
      </w:r>
      <w:r>
        <w:rPr>
          <w:lang w:val="hr-HR"/>
        </w:rPr>
        <w:t>ila o ovrsi na nekretninama bile</w:t>
      </w:r>
      <w:r w:rsidR="00A068D7" w:rsidRPr="0066555C">
        <w:rPr>
          <w:lang w:val="hr-HR"/>
        </w:rPr>
        <w:t xml:space="preserve"> izložen</w:t>
      </w:r>
      <w:r w:rsidR="00CF453E" w:rsidRPr="0066555C">
        <w:rPr>
          <w:lang w:val="hr-HR"/>
        </w:rPr>
        <w:t>e prodaji putem javne dražbe.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CF453E" w:rsidP="00A068D7" w:rsidR="00851B9A">
      <w:pPr>
        <w:ind w:firstLine="708"/>
        <w:jc w:val="both"/>
        <w:rPr>
          <w:lang w:val="hr-HR"/>
        </w:rPr>
      </w:pPr>
      <w:r w:rsidRPr="0066555C">
        <w:rPr>
          <w:lang w:val="hr-HR"/>
        </w:rPr>
        <w:t xml:space="preserve">Na </w:t>
      </w:r>
      <w:r w:rsidR="00AD026D">
        <w:rPr>
          <w:lang w:val="hr-HR"/>
        </w:rPr>
        <w:t>petoj</w:t>
      </w:r>
      <w:r w:rsidR="00A068D7" w:rsidRPr="0066555C">
        <w:rPr>
          <w:lang w:val="hr-HR"/>
        </w:rPr>
        <w:t xml:space="preserve"> javnoj dražbi, gore navedeni kupac dao je najpovoljniju ponudu,</w:t>
      </w:r>
      <w:r w:rsidR="004E6892">
        <w:rPr>
          <w:lang w:val="hr-HR"/>
        </w:rPr>
        <w:t xml:space="preserve"> od</w:t>
      </w:r>
      <w:r w:rsidR="00AD026D">
        <w:rPr>
          <w:lang w:val="hr-HR"/>
        </w:rPr>
        <w:t>nosno, bio je jedini ponuditelj koji je sudjelovao u nadmetanju,</w:t>
      </w:r>
      <w:r w:rsidR="004E6892">
        <w:rPr>
          <w:lang w:val="hr-HR"/>
        </w:rPr>
        <w:t xml:space="preserve"> </w:t>
      </w:r>
      <w:r w:rsidR="00FF712D">
        <w:rPr>
          <w:lang w:val="hr-HR"/>
        </w:rPr>
        <w:t>te je za predmetne nekretnine</w:t>
      </w:r>
      <w:r w:rsidR="00851B9A" w:rsidRPr="0066555C">
        <w:rPr>
          <w:lang w:val="hr-HR"/>
        </w:rPr>
        <w:t xml:space="preserve"> </w:t>
      </w:r>
      <w:r w:rsidR="00EB22F6" w:rsidRPr="0066555C">
        <w:rPr>
          <w:lang w:val="hr-HR"/>
        </w:rPr>
        <w:t xml:space="preserve">ponudio </w:t>
      </w:r>
      <w:proofErr w:type="spellStart"/>
      <w:r w:rsidR="00EB22F6" w:rsidRPr="0066555C">
        <w:rPr>
          <w:lang w:val="hr-HR"/>
        </w:rPr>
        <w:t>kupovninu</w:t>
      </w:r>
      <w:proofErr w:type="spellEnd"/>
      <w:r w:rsidR="00EB22F6" w:rsidRPr="0066555C">
        <w:rPr>
          <w:lang w:val="hr-HR"/>
        </w:rPr>
        <w:t xml:space="preserve"> </w:t>
      </w:r>
      <w:r w:rsidR="00851B9A" w:rsidRPr="0066555C">
        <w:rPr>
          <w:lang w:val="hr-HR"/>
        </w:rPr>
        <w:t>u iznosu</w:t>
      </w:r>
      <w:r w:rsidR="00EB22F6" w:rsidRPr="0066555C">
        <w:rPr>
          <w:lang w:val="hr-HR"/>
        </w:rPr>
        <w:t xml:space="preserve"> od</w:t>
      </w:r>
      <w:r w:rsidR="00DB78A7" w:rsidRPr="0066555C">
        <w:rPr>
          <w:lang w:val="hr-HR"/>
        </w:rPr>
        <w:t xml:space="preserve"> </w:t>
      </w:r>
      <w:r w:rsidR="00AD026D">
        <w:rPr>
          <w:bCs/>
          <w:lang w:val="hr-HR"/>
        </w:rPr>
        <w:t>1.065.050,00</w:t>
      </w:r>
      <w:r w:rsidR="00851B9A" w:rsidRPr="0066555C">
        <w:rPr>
          <w:lang w:val="hr-HR"/>
        </w:rPr>
        <w:t xml:space="preserve"> </w:t>
      </w:r>
      <w:r w:rsidR="00291C00">
        <w:rPr>
          <w:lang w:val="hr-HR"/>
        </w:rPr>
        <w:t>kn.</w:t>
      </w:r>
    </w:p>
    <w:p w:rsidRDefault="00851B9A" w:rsidP="00A068D7" w:rsidR="00851B9A" w:rsidRPr="0066555C">
      <w:pPr>
        <w:ind w:firstLine="708"/>
        <w:jc w:val="both"/>
        <w:rPr>
          <w:lang w:val="hr-HR"/>
        </w:rPr>
      </w:pPr>
    </w:p>
    <w:p w:rsidRDefault="00A068D7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Nakon zaključenja draž</w:t>
      </w:r>
      <w:r w:rsidR="00A40017">
        <w:rPr>
          <w:lang w:val="hr-HR"/>
        </w:rPr>
        <w:t>be sud je utvrdio da ponuditelj-</w:t>
      </w:r>
      <w:r w:rsidRPr="0066555C">
        <w:rPr>
          <w:lang w:val="hr-HR"/>
        </w:rPr>
        <w:t>kupac ispunjava uvjete da mu se nekretnin</w:t>
      </w:r>
      <w:r w:rsidR="00FF712D">
        <w:rPr>
          <w:lang w:val="hr-HR"/>
        </w:rPr>
        <w:t>e</w:t>
      </w:r>
      <w:r w:rsidRPr="0066555C">
        <w:rPr>
          <w:lang w:val="hr-HR"/>
        </w:rPr>
        <w:t xml:space="preserve"> dosud</w:t>
      </w:r>
      <w:r w:rsidR="00FF712D">
        <w:rPr>
          <w:lang w:val="hr-HR"/>
        </w:rPr>
        <w:t>e</w:t>
      </w:r>
      <w:r w:rsidRPr="0066555C">
        <w:rPr>
          <w:lang w:val="hr-HR"/>
        </w:rPr>
        <w:t xml:space="preserve">, pa je na temelju članka </w:t>
      </w:r>
      <w:r w:rsidR="00CF453E" w:rsidRPr="0066555C">
        <w:rPr>
          <w:lang w:val="hr-HR"/>
        </w:rPr>
        <w:t>103</w:t>
      </w:r>
      <w:r w:rsidRPr="0066555C">
        <w:rPr>
          <w:lang w:val="hr-HR"/>
        </w:rPr>
        <w:t xml:space="preserve">. stavak </w:t>
      </w:r>
      <w:r w:rsidR="007467A8">
        <w:rPr>
          <w:lang w:val="hr-HR"/>
        </w:rPr>
        <w:t xml:space="preserve">3. i </w:t>
      </w:r>
      <w:r w:rsidR="00CF453E" w:rsidRPr="0066555C">
        <w:rPr>
          <w:lang w:val="hr-HR"/>
        </w:rPr>
        <w:t>4</w:t>
      </w:r>
      <w:r w:rsidRPr="0066555C">
        <w:rPr>
          <w:lang w:val="hr-HR"/>
        </w:rPr>
        <w:t>. Ovršnog zakona (Narodne novine br. 57/96, 29/99, 88/05</w:t>
      </w:r>
      <w:r w:rsidR="00CF453E" w:rsidRPr="0066555C">
        <w:rPr>
          <w:lang w:val="hr-HR"/>
        </w:rPr>
        <w:t>,112/12</w:t>
      </w:r>
      <w:r w:rsidRPr="0066555C">
        <w:rPr>
          <w:lang w:val="hr-HR"/>
        </w:rPr>
        <w:t>; dalje u tekstu OZ) riješeno kao u točki I. ovog rješenja.</w:t>
      </w:r>
    </w:p>
    <w:p w:rsidRDefault="00181204" w:rsidP="00A068D7" w:rsidR="00181204">
      <w:pPr>
        <w:ind w:firstLine="708"/>
        <w:jc w:val="both"/>
        <w:rPr>
          <w:lang w:val="hr-HR"/>
        </w:rPr>
      </w:pPr>
    </w:p>
    <w:p w:rsidRDefault="00FF712D" w:rsidP="00A068D7" w:rsidR="00A068D7">
      <w:pPr>
        <w:ind w:firstLine="708"/>
        <w:jc w:val="both"/>
        <w:rPr>
          <w:lang w:val="hr-HR"/>
        </w:rPr>
      </w:pPr>
      <w:r>
        <w:rPr>
          <w:lang w:val="hr-HR"/>
        </w:rPr>
        <w:t>Navedene</w:t>
      </w:r>
      <w:r w:rsidR="00A068D7" w:rsidRPr="0066555C">
        <w:rPr>
          <w:lang w:val="hr-HR"/>
        </w:rPr>
        <w:t xml:space="preserve"> nekretnin</w:t>
      </w:r>
      <w:r>
        <w:rPr>
          <w:lang w:val="hr-HR"/>
        </w:rPr>
        <w:t>e</w:t>
      </w:r>
      <w:r w:rsidR="00A068D7" w:rsidRPr="0066555C">
        <w:rPr>
          <w:lang w:val="hr-HR"/>
        </w:rPr>
        <w:t xml:space="preserve"> će se predati kupcu</w:t>
      </w:r>
      <w:r w:rsidR="00851B9A" w:rsidRPr="0066555C">
        <w:rPr>
          <w:lang w:val="hr-HR"/>
        </w:rPr>
        <w:t xml:space="preserve">, </w:t>
      </w:r>
      <w:r w:rsidR="00A068D7" w:rsidRPr="0066555C">
        <w:rPr>
          <w:lang w:val="hr-HR"/>
        </w:rPr>
        <w:t>nakon što isti najkasnije do</w:t>
      </w:r>
      <w:r w:rsidR="003A312D" w:rsidRPr="0066555C">
        <w:rPr>
          <w:lang w:val="hr-HR"/>
        </w:rPr>
        <w:t xml:space="preserve"> </w:t>
      </w:r>
      <w:r w:rsidR="007467A8">
        <w:rPr>
          <w:lang w:val="hr-HR"/>
        </w:rPr>
        <w:t>6. listopada</w:t>
      </w:r>
      <w:r w:rsidR="004E6892">
        <w:rPr>
          <w:lang w:val="hr-HR"/>
        </w:rPr>
        <w:t xml:space="preserve">  2017</w:t>
      </w:r>
      <w:r w:rsidR="00CF453E" w:rsidRPr="0066555C">
        <w:rPr>
          <w:lang w:val="hr-HR"/>
        </w:rPr>
        <w:t>.</w:t>
      </w:r>
      <w:r w:rsidR="00A068D7" w:rsidRPr="0066555C">
        <w:rPr>
          <w:lang w:val="hr-HR"/>
        </w:rPr>
        <w:t xml:space="preserve"> uplati </w:t>
      </w:r>
      <w:proofErr w:type="spellStart"/>
      <w:r w:rsidR="00A068D7" w:rsidRPr="0066555C">
        <w:rPr>
          <w:lang w:val="hr-HR"/>
        </w:rPr>
        <w:t>kupovnin</w:t>
      </w:r>
      <w:r w:rsidR="00851B9A" w:rsidRPr="0066555C">
        <w:rPr>
          <w:lang w:val="hr-HR"/>
        </w:rPr>
        <w:t>u</w:t>
      </w:r>
      <w:proofErr w:type="spellEnd"/>
      <w:r w:rsidR="00851B9A" w:rsidRPr="0066555C">
        <w:rPr>
          <w:lang w:val="hr-HR"/>
        </w:rPr>
        <w:t xml:space="preserve"> u gore navedenom iznosu</w:t>
      </w:r>
      <w:r w:rsidR="004E6892">
        <w:rPr>
          <w:lang w:val="hr-HR"/>
        </w:rPr>
        <w:t>,</w:t>
      </w:r>
      <w:r w:rsidR="00CF453E" w:rsidRPr="0066555C">
        <w:rPr>
          <w:lang w:val="hr-HR"/>
        </w:rPr>
        <w:t xml:space="preserve"> te će</w:t>
      </w:r>
      <w:r w:rsidR="00851B9A" w:rsidRPr="0066555C">
        <w:rPr>
          <w:lang w:val="hr-HR"/>
        </w:rPr>
        <w:t xml:space="preserve"> se</w:t>
      </w:r>
      <w:r w:rsidR="00CF453E" w:rsidRPr="0066555C">
        <w:rPr>
          <w:lang w:val="hr-HR"/>
        </w:rPr>
        <w:t xml:space="preserve"> nakon pravomoćnosti ovog rješenja isto dostaviti zemljišnim knjigama radi upisa u njegovu korist prava vlasništva na dosuđenim nekretninama, te brisanje </w:t>
      </w:r>
      <w:r w:rsidR="00EB22F6" w:rsidRPr="0066555C">
        <w:rPr>
          <w:lang w:val="hr-HR"/>
        </w:rPr>
        <w:t>zabilježbi</w:t>
      </w:r>
      <w:r w:rsidR="00CF453E" w:rsidRPr="0066555C">
        <w:rPr>
          <w:lang w:val="hr-HR"/>
        </w:rPr>
        <w:t xml:space="preserve"> i tereta koji prestaju prodajom sukladno članku 108</w:t>
      </w:r>
      <w:r w:rsidR="00A068D7" w:rsidRPr="0066555C">
        <w:rPr>
          <w:lang w:val="hr-HR"/>
        </w:rPr>
        <w:t>. stavak 1. OZ-a.</w:t>
      </w:r>
    </w:p>
    <w:p w:rsidRDefault="004E6892" w:rsidP="00A068D7" w:rsidR="004E6892" w:rsidRPr="0066555C">
      <w:pPr>
        <w:ind w:firstLine="708"/>
        <w:jc w:val="both"/>
        <w:rPr>
          <w:lang w:val="hr-HR"/>
        </w:rPr>
      </w:pPr>
    </w:p>
    <w:p w:rsidRDefault="00AD026D" w:rsidP="00A068D7" w:rsidR="00AD026D">
      <w:pPr>
        <w:ind w:firstLine="708"/>
        <w:jc w:val="both"/>
        <w:rPr>
          <w:lang w:val="hr-HR"/>
        </w:rPr>
      </w:pPr>
    </w:p>
    <w:p w:rsidRDefault="00A068D7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lastRenderedPageBreak/>
        <w:t xml:space="preserve">Slijedom svega prethodno navedenog riješeno je kao u izreci.   </w:t>
      </w:r>
    </w:p>
    <w:p w:rsidRDefault="00A068D7" w:rsidP="00A068D7" w:rsidR="00A068D7" w:rsidRPr="0066555C">
      <w:pPr>
        <w:jc w:val="both"/>
        <w:rPr>
          <w:lang w:val="hr-HR"/>
        </w:rPr>
      </w:pPr>
      <w:r w:rsidRPr="0066555C">
        <w:rPr>
          <w:lang w:val="hr-HR"/>
        </w:rPr>
        <w:tab/>
      </w:r>
    </w:p>
    <w:p w:rsidRDefault="00181204" w:rsidP="00181204" w:rsidR="00181204" w:rsidRPr="0066555C">
      <w:pPr>
        <w:rPr>
          <w:bCs/>
          <w:lang w:val="hr-HR"/>
        </w:rPr>
      </w:pPr>
    </w:p>
    <w:p w:rsidRDefault="003A312D" w:rsidP="00181204" w:rsidR="00A068D7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>U Zagrebu</w:t>
      </w:r>
      <w:r w:rsidR="00AD026D">
        <w:rPr>
          <w:bCs/>
          <w:lang w:val="hr-HR"/>
        </w:rPr>
        <w:t>,</w:t>
      </w:r>
      <w:r w:rsidRPr="0066555C">
        <w:rPr>
          <w:bCs/>
          <w:lang w:val="hr-HR"/>
        </w:rPr>
        <w:t xml:space="preserve"> </w:t>
      </w:r>
      <w:r w:rsidR="00AD026D">
        <w:rPr>
          <w:bCs/>
          <w:lang w:val="hr-HR"/>
        </w:rPr>
        <w:t>6. rujna</w:t>
      </w:r>
      <w:r w:rsidR="00CF453E" w:rsidRPr="0066555C">
        <w:rPr>
          <w:bCs/>
          <w:lang w:val="hr-HR"/>
        </w:rPr>
        <w:t xml:space="preserve"> </w:t>
      </w:r>
      <w:r w:rsidR="00A068D7" w:rsidRPr="0066555C">
        <w:rPr>
          <w:bCs/>
          <w:lang w:val="hr-HR"/>
        </w:rPr>
        <w:t>201</w:t>
      </w:r>
      <w:r w:rsidR="004E6892">
        <w:rPr>
          <w:bCs/>
          <w:lang w:val="hr-HR"/>
        </w:rPr>
        <w:t>7</w:t>
      </w:r>
      <w:r w:rsidR="00A068D7" w:rsidRPr="0066555C">
        <w:rPr>
          <w:bCs/>
          <w:lang w:val="hr-HR"/>
        </w:rPr>
        <w:t>.</w:t>
      </w:r>
    </w:p>
    <w:p w:rsidRDefault="004E6892" w:rsidP="00181204" w:rsidR="004E6892" w:rsidRPr="0066555C">
      <w:pPr>
        <w:jc w:val="center"/>
        <w:rPr>
          <w:lang w:val="hr-HR"/>
        </w:rPr>
      </w:pP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A068D7" w:rsidP="007467A8" w:rsidR="00A068D7" w:rsidRPr="0066555C">
      <w:pPr>
        <w:ind w:firstLine="720" w:left="5040"/>
        <w:jc w:val="right"/>
        <w:rPr>
          <w:bCs/>
          <w:lang w:val="hr-HR"/>
        </w:rPr>
      </w:pPr>
      <w:r w:rsidRPr="0066555C">
        <w:rPr>
          <w:bCs/>
          <w:lang w:val="hr-HR"/>
        </w:rPr>
        <w:t xml:space="preserve">     S U D A C:</w:t>
      </w:r>
    </w:p>
    <w:p w:rsidRDefault="00CF453E" w:rsidP="007467A8" w:rsidR="00594F51" w:rsidRPr="004B5FFF">
      <w:pPr>
        <w:jc w:val="right"/>
      </w:pP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  <w:t>LUCIJA BUTIGAN</w:t>
      </w:r>
      <w:r w:rsidR="00686993">
        <w:rPr>
          <w:bCs/>
          <w:lang w:val="hr-HR"/>
        </w:rPr>
        <w:t xml:space="preserve"> v.r.</w:t>
      </w:r>
    </w:p>
    <w:p w:rsidRDefault="00CF453E" w:rsidP="00A068D7" w:rsidR="00CF453E" w:rsidRPr="0066555C">
      <w:pPr>
        <w:jc w:val="both"/>
        <w:rPr>
          <w:bCs/>
          <w:lang w:val="hr-HR"/>
        </w:rPr>
      </w:pPr>
    </w:p>
    <w:p w:rsidRDefault="007467A8" w:rsidP="00A068D7" w:rsidR="007467A8">
      <w:pPr>
        <w:jc w:val="both"/>
        <w:rPr>
          <w:bCs/>
          <w:lang w:val="hr-HR"/>
        </w:rPr>
      </w:pPr>
    </w:p>
    <w:p w:rsidRDefault="00A068D7" w:rsidP="00A068D7" w:rsidR="00A068D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>UPUTA O PRAVNOM LIJEKU:</w:t>
      </w:r>
    </w:p>
    <w:p w:rsidRDefault="00A068D7" w:rsidP="00A068D7" w:rsidR="00A068D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>Protiv ovog rješenja pravo žalbe imaju stečajni u</w:t>
      </w:r>
      <w:r w:rsidR="00CF453E" w:rsidRPr="0066555C">
        <w:rPr>
          <w:bCs/>
          <w:lang w:val="hr-HR"/>
        </w:rPr>
        <w:t xml:space="preserve">pravitelj i </w:t>
      </w:r>
      <w:proofErr w:type="spellStart"/>
      <w:r w:rsidR="00CF453E" w:rsidRPr="0066555C">
        <w:rPr>
          <w:bCs/>
          <w:lang w:val="hr-HR"/>
        </w:rPr>
        <w:t>razlučni</w:t>
      </w:r>
      <w:proofErr w:type="spellEnd"/>
      <w:r w:rsidR="00CF453E" w:rsidRPr="0066555C">
        <w:rPr>
          <w:bCs/>
          <w:lang w:val="hr-HR"/>
        </w:rPr>
        <w:t xml:space="preserve"> vjerovnik</w:t>
      </w:r>
      <w:r w:rsidRPr="0066555C">
        <w:rPr>
          <w:bCs/>
          <w:lang w:val="hr-HR"/>
        </w:rPr>
        <w:t>.</w:t>
      </w:r>
      <w:r w:rsidR="00CF453E" w:rsidRPr="0066555C">
        <w:rPr>
          <w:bCs/>
          <w:lang w:val="hr-HR"/>
        </w:rPr>
        <w:t xml:space="preserve"> </w:t>
      </w:r>
      <w:r w:rsidRPr="0066555C">
        <w:rPr>
          <w:bCs/>
          <w:lang w:val="hr-HR"/>
        </w:rPr>
        <w:t>Žalba se podnosi ovom sudu u 3 primjerka za Visoki trgovački sud RH u roku od 8 dana od dana dostave rješenja.</w:t>
      </w:r>
    </w:p>
    <w:p w:rsidRDefault="007467A8" w:rsidP="00A068D7" w:rsidR="007467A8">
      <w:pPr>
        <w:jc w:val="both"/>
        <w:rPr>
          <w:bCs/>
          <w:lang w:val="hr-HR"/>
        </w:rPr>
      </w:pPr>
    </w:p>
    <w:p w:rsidRDefault="00CF453E" w:rsidP="00A068D7" w:rsidR="00CF453E">
      <w:pPr>
        <w:jc w:val="both"/>
        <w:rPr>
          <w:bCs/>
          <w:lang w:val="hr-HR"/>
        </w:rPr>
      </w:pPr>
    </w:p>
    <w:p w:rsidRDefault="00686993" w:rsidP="00681078" w:rsidR="00686993">
      <w:pPr>
        <w:pStyle w:val="Odlomakpopisa"/>
        <w:jc w:val="right"/>
      </w:pP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>-</w:t>
      </w:r>
    </w:p>
    <w:p w:rsidRDefault="00686993" w:rsidP="00681078" w:rsidR="00686993">
      <w:pPr>
        <w:pStyle w:val="Odlomakpopisa"/>
        <w:jc w:val="right"/>
      </w:pP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  <w:r>
        <w:t xml:space="preserve">: </w:t>
      </w:r>
    </w:p>
    <w:p w:rsidRDefault="00686993" w:rsidP="00681078" w:rsidR="00686993" w:rsidRPr="0054007A">
      <w:pPr>
        <w:pStyle w:val="Odlomakpopisa"/>
        <w:jc w:val="right"/>
      </w:pPr>
      <w:r>
        <w:t xml:space="preserve">Ivana </w:t>
      </w:r>
      <w:proofErr w:type="spellStart"/>
      <w:r>
        <w:t>Slaviček</w:t>
      </w:r>
      <w:proofErr w:type="spellEnd"/>
    </w:p>
    <w:p w:rsidRDefault="00686993" w:rsidP="00A068D7" w:rsidR="00686993" w:rsidRPr="0066555C">
      <w:pPr>
        <w:jc w:val="both"/>
        <w:rPr>
          <w:bCs/>
          <w:lang w:val="hr-HR"/>
        </w:rPr>
      </w:pPr>
      <w:bookmarkStart w:name="_GoBack" w:id="0"/>
      <w:bookmarkEnd w:id="0"/>
    </w:p>
    <w:p w:rsidRDefault="00800610" w:rsidP="00A068D7" w:rsidR="00800610" w:rsidRPr="0066555C">
      <w:pPr>
        <w:rPr>
          <w:lang w:val="hr-HR"/>
        </w:rPr>
      </w:pPr>
    </w:p>
    <w:p w:rsidRDefault="00077B87" w:rsidR="00077B87" w:rsidRPr="0066555C">
      <w:pPr>
        <w:rPr>
          <w:lang w:val="hr-HR"/>
        </w:rPr>
      </w:pPr>
    </w:p>
    <w:sectPr w:rsidSect="00EB24B6" w:rsidR="00077B87" w:rsidRPr="0066555C">
      <w:headerReference w:type="even" r:id="rId10"/>
      <w:headerReference w:type="default" r:id="rId11"/>
      <w:footerReference w:type="even" r:id="rId12"/>
      <w:footerReference w:type="default" r:id="rId13"/>
      <w:pgSz w:h="15840" w:w="12240"/>
      <w:pgMar w:gutter="0" w:footer="708" w:header="708" w:left="1417" w:bottom="1276" w:right="1800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2C4E" w:rsidR="005A2C4E">
      <w:r>
        <w:separator/>
      </w:r>
    </w:p>
  </w:endnote>
  <w:endnote w:id="0" w:type="continuationSeparator">
    <w:p w:rsidRDefault="005A2C4E" w:rsidR="005A2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P="002767EF" w:rsidR="0079095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</w:p>
  <w:p w:rsidRDefault="0079095C" w:rsidP="002767EF" w:rsidR="0079095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2C4E" w:rsidR="005A2C4E">
      <w:r>
        <w:separator/>
      </w:r>
    </w:p>
  </w:footnote>
  <w:footnote w:id="0" w:type="continuationSeparator">
    <w:p w:rsidRDefault="005A2C4E" w:rsidR="005A2C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R="007909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699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9095C" w:rsidP="002767EF" w:rsidR="0079095C">
    <w:pPr>
      <w:pStyle w:val="Zaglavlje"/>
      <w:jc w:val="right"/>
    </w:pPr>
    <w:r w:rsidRPr="003A312D">
      <w:t>20 St-</w:t>
    </w:r>
    <w:r w:rsidR="00AD026D">
      <w:t>1298/13</w:t>
    </w:r>
  </w:p>
  <w:p w:rsidRDefault="003A312D" w:rsidP="002767EF" w:rsidR="003A312D">
    <w:pPr>
      <w:pStyle w:val="Zaglavlje"/>
      <w:jc w:val="right"/>
    </w:pPr>
  </w:p>
  <w:p w:rsidRDefault="003A312D" w:rsidP="002767EF" w:rsidR="003A312D" w:rsidRPr="003A312D">
    <w:pPr>
      <w:pStyle w:val="Zaglavlje"/>
      <w:jc w:val="right"/>
    </w:pPr>
  </w:p>
  <w:p w:rsidRDefault="0079095C" w:rsidP="002767EF" w:rsidR="0079095C" w:rsidRPr="002767EF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43203"/>
    <w:multiLevelType w:val="hybridMultilevel"/>
    <w:tmpl w:val="65EA6076"/>
    <w:lvl w:tplc="67DAB370" w:ilvl="0">
      <w:start w:val="2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3B15B3"/>
    <w:multiLevelType w:val="hybridMultilevel"/>
    <w:tmpl w:val="A3DA62F4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4494165B"/>
    <w:multiLevelType w:val="hybridMultilevel"/>
    <w:tmpl w:val="D15A0E38"/>
    <w:lvl w:tplc="8870D7F0" w:ilvl="0">
      <w:start w:val="1"/>
      <w:numFmt w:val="bullet"/>
      <w:lvlText w:val="-"/>
      <w:lvlJc w:val="left"/>
      <w:pPr>
        <w:ind w:hanging="360" w:left="9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4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6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8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0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2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4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6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87"/>
      </w:pPr>
      <w:rPr>
        <w:rFonts w:hAnsi="Wingdings" w:ascii="Wingdings" w:hint="default"/>
      </w:rPr>
    </w:lvl>
  </w:abstractNum>
  <w:abstractNum w:abstractNumId="6">
    <w:nsid w:val="4D9175B8"/>
    <w:multiLevelType w:val="hybridMultilevel"/>
    <w:tmpl w:val="A77CC83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CC5334"/>
    <w:multiLevelType w:val="hybridMultilevel"/>
    <w:tmpl w:val="6CDA8A2E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E555EF9"/>
    <w:multiLevelType w:val="hybridMultilevel"/>
    <w:tmpl w:val="CFAC83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05F1674"/>
    <w:multiLevelType w:val="hybridMultilevel"/>
    <w:tmpl w:val="DE5896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7CB4DBE"/>
    <w:multiLevelType w:val="hybridMultilevel"/>
    <w:tmpl w:val="2EEEA7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1841325"/>
    <w:multiLevelType w:val="hybridMultilevel"/>
    <w:tmpl w:val="D59E9546"/>
    <w:lvl w:tplc="41B40F1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12"/>
  </w:num>
  <w:num w:numId="3">
    <w:abstractNumId w:val="2"/>
  </w:num>
  <w:num w:numId="4">
    <w:abstractNumId w:val="1"/>
  </w:num>
  <w:num w:numId="5">
    <w:abstractNumId w:val="13"/>
  </w:num>
  <w:num w:numId="6">
    <w:abstractNumId w:val="10"/>
  </w:num>
  <w:num w:numId="7">
    <w:abstractNumId w:val="6"/>
  </w:num>
  <w:num w:numId="8">
    <w:abstractNumId w:val="4"/>
  </w:num>
  <w:num w:numId="9">
    <w:abstractNumId w:val="7"/>
  </w:num>
  <w:num w:numId="10">
    <w:abstractNumId w:val="8"/>
  </w:num>
  <w:num w:numId="11">
    <w:abstractNumId w:val="0"/>
  </w:num>
  <w:num w:numId="12">
    <w:abstractNumId w:val="5"/>
  </w:num>
  <w:num w:numId="13">
    <w:abstractNumId w:val="9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314BA"/>
    <w:rsid w:val="00052E31"/>
    <w:rsid w:val="00055F45"/>
    <w:rsid w:val="00070835"/>
    <w:rsid w:val="000760DC"/>
    <w:rsid w:val="00077B87"/>
    <w:rsid w:val="00087C30"/>
    <w:rsid w:val="000A2C2E"/>
    <w:rsid w:val="000B27C7"/>
    <w:rsid w:val="000D6EB0"/>
    <w:rsid w:val="000F1499"/>
    <w:rsid w:val="000F764F"/>
    <w:rsid w:val="001615CA"/>
    <w:rsid w:val="00165E04"/>
    <w:rsid w:val="00181204"/>
    <w:rsid w:val="001D041F"/>
    <w:rsid w:val="00261D1A"/>
    <w:rsid w:val="00270169"/>
    <w:rsid w:val="002767EF"/>
    <w:rsid w:val="00277819"/>
    <w:rsid w:val="00284F18"/>
    <w:rsid w:val="00291C00"/>
    <w:rsid w:val="002A2D8B"/>
    <w:rsid w:val="002C220A"/>
    <w:rsid w:val="002D2C50"/>
    <w:rsid w:val="00327503"/>
    <w:rsid w:val="00391A2C"/>
    <w:rsid w:val="003928E9"/>
    <w:rsid w:val="00397873"/>
    <w:rsid w:val="003A312D"/>
    <w:rsid w:val="003B3BCB"/>
    <w:rsid w:val="003B56D9"/>
    <w:rsid w:val="003C4D0B"/>
    <w:rsid w:val="00402D99"/>
    <w:rsid w:val="004137B8"/>
    <w:rsid w:val="00414A8B"/>
    <w:rsid w:val="00444853"/>
    <w:rsid w:val="00450E9E"/>
    <w:rsid w:val="00452122"/>
    <w:rsid w:val="00453D7A"/>
    <w:rsid w:val="00461C33"/>
    <w:rsid w:val="00466D20"/>
    <w:rsid w:val="00481C49"/>
    <w:rsid w:val="004D5547"/>
    <w:rsid w:val="004E6892"/>
    <w:rsid w:val="004E7B37"/>
    <w:rsid w:val="004F5DA1"/>
    <w:rsid w:val="00512F91"/>
    <w:rsid w:val="00567C25"/>
    <w:rsid w:val="00583822"/>
    <w:rsid w:val="00594F51"/>
    <w:rsid w:val="005A2C4E"/>
    <w:rsid w:val="005A64F6"/>
    <w:rsid w:val="005A704D"/>
    <w:rsid w:val="005B6303"/>
    <w:rsid w:val="005B666D"/>
    <w:rsid w:val="005C38DB"/>
    <w:rsid w:val="00630150"/>
    <w:rsid w:val="00647A32"/>
    <w:rsid w:val="00653736"/>
    <w:rsid w:val="0066555C"/>
    <w:rsid w:val="006756DA"/>
    <w:rsid w:val="00676049"/>
    <w:rsid w:val="00677826"/>
    <w:rsid w:val="00682D84"/>
    <w:rsid w:val="00686993"/>
    <w:rsid w:val="00694B51"/>
    <w:rsid w:val="006E7614"/>
    <w:rsid w:val="006F389A"/>
    <w:rsid w:val="007125CD"/>
    <w:rsid w:val="00731196"/>
    <w:rsid w:val="00735E57"/>
    <w:rsid w:val="00744FF3"/>
    <w:rsid w:val="007467A8"/>
    <w:rsid w:val="00764E07"/>
    <w:rsid w:val="007823A5"/>
    <w:rsid w:val="00782A2A"/>
    <w:rsid w:val="0079095C"/>
    <w:rsid w:val="007A6EB3"/>
    <w:rsid w:val="007E157E"/>
    <w:rsid w:val="007E6C24"/>
    <w:rsid w:val="007F092D"/>
    <w:rsid w:val="007F700A"/>
    <w:rsid w:val="008002B6"/>
    <w:rsid w:val="00800610"/>
    <w:rsid w:val="00805EFA"/>
    <w:rsid w:val="00807CCE"/>
    <w:rsid w:val="0083598B"/>
    <w:rsid w:val="0084608B"/>
    <w:rsid w:val="00851B9A"/>
    <w:rsid w:val="00857027"/>
    <w:rsid w:val="008629E4"/>
    <w:rsid w:val="008662C1"/>
    <w:rsid w:val="00893DAF"/>
    <w:rsid w:val="008A170A"/>
    <w:rsid w:val="008B0A90"/>
    <w:rsid w:val="008B410E"/>
    <w:rsid w:val="009169C5"/>
    <w:rsid w:val="00950295"/>
    <w:rsid w:val="00960169"/>
    <w:rsid w:val="009B18BC"/>
    <w:rsid w:val="009D561D"/>
    <w:rsid w:val="009E58EF"/>
    <w:rsid w:val="00A047FE"/>
    <w:rsid w:val="00A068D7"/>
    <w:rsid w:val="00A071E3"/>
    <w:rsid w:val="00A15D88"/>
    <w:rsid w:val="00A23D2D"/>
    <w:rsid w:val="00A40017"/>
    <w:rsid w:val="00A43A34"/>
    <w:rsid w:val="00A560AA"/>
    <w:rsid w:val="00A905EE"/>
    <w:rsid w:val="00A97645"/>
    <w:rsid w:val="00AC70B5"/>
    <w:rsid w:val="00AC723D"/>
    <w:rsid w:val="00AD026D"/>
    <w:rsid w:val="00AE1BB9"/>
    <w:rsid w:val="00AE63D2"/>
    <w:rsid w:val="00B3226D"/>
    <w:rsid w:val="00B54BDB"/>
    <w:rsid w:val="00B56244"/>
    <w:rsid w:val="00B84D4F"/>
    <w:rsid w:val="00BB4885"/>
    <w:rsid w:val="00BC7086"/>
    <w:rsid w:val="00BD1074"/>
    <w:rsid w:val="00BE315F"/>
    <w:rsid w:val="00BF35A2"/>
    <w:rsid w:val="00C030B8"/>
    <w:rsid w:val="00C070D8"/>
    <w:rsid w:val="00C177EF"/>
    <w:rsid w:val="00C25404"/>
    <w:rsid w:val="00C31593"/>
    <w:rsid w:val="00C42F44"/>
    <w:rsid w:val="00C46FCC"/>
    <w:rsid w:val="00C563FA"/>
    <w:rsid w:val="00C6428A"/>
    <w:rsid w:val="00C95015"/>
    <w:rsid w:val="00CE263D"/>
    <w:rsid w:val="00CE3BA2"/>
    <w:rsid w:val="00CF084A"/>
    <w:rsid w:val="00CF28E5"/>
    <w:rsid w:val="00CF453E"/>
    <w:rsid w:val="00CF670B"/>
    <w:rsid w:val="00D206EE"/>
    <w:rsid w:val="00D76DBF"/>
    <w:rsid w:val="00D8458B"/>
    <w:rsid w:val="00DB34B3"/>
    <w:rsid w:val="00DB38EB"/>
    <w:rsid w:val="00DB620B"/>
    <w:rsid w:val="00DB78A7"/>
    <w:rsid w:val="00E054C6"/>
    <w:rsid w:val="00E067E6"/>
    <w:rsid w:val="00E203EC"/>
    <w:rsid w:val="00E475FC"/>
    <w:rsid w:val="00E640D5"/>
    <w:rsid w:val="00E95366"/>
    <w:rsid w:val="00EB22F6"/>
    <w:rsid w:val="00EB24B6"/>
    <w:rsid w:val="00EC0C2C"/>
    <w:rsid w:val="00EF5880"/>
    <w:rsid w:val="00F11289"/>
    <w:rsid w:val="00F41B49"/>
    <w:rsid w:val="00F425D0"/>
    <w:rsid w:val="00F51D0D"/>
    <w:rsid w:val="00F614AB"/>
    <w:rsid w:val="00F62A96"/>
    <w:rsid w:val="00F84FE0"/>
    <w:rsid w:val="00F86762"/>
    <w:rsid w:val="00F950E1"/>
    <w:rsid w:val="00F97880"/>
    <w:rsid w:val="00FB5950"/>
    <w:rsid w:val="00FC595D"/>
    <w:rsid w:val="00FD6577"/>
    <w:rsid w:val="00FD7016"/>
    <w:rsid w:val="00FE615B"/>
    <w:rsid w:val="00FF3211"/>
    <w:rsid w:val="00FF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68D7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52122"/>
    <w:rPr>
      <w:rFonts w:cs="Arial" w:hAnsi="Arial" w:asci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lineRule="auto" w:line="480" w:after="120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869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699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99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99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99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68D7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52122"/>
    <w:rPr>
      <w:rFonts w:ascii="Arial" w:cs="Arial" w:hAns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after="120" w:line="480" w:lineRule="auto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869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699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99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99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99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St-1298/2013</izvorni_sadrzaj>
    <derivirana_varijabla naziv="DomainObject.Predmet.OznakaBroj_1">St-1298/2013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MATINUS društvo s ograničenom odgovornošću zastupanog po punomoćniku MLADEN MARTINIS; DUBRAVKO GRČIĆ; ZORAN MAROVIĆ</izvorni_sadrzaj>
    <derivirana_varijabla naziv="DomainObject.Predmet.ProtustrankaFormated_1">  MATINUS društvo s ograničenom odgovornošću zastupanog po punomoćniku MLADEN MARTINIS; DUBRAVKO GRČIĆ; ZORAN MAROVIĆ</derivirana_varijabla>
  </DomainObject.Predmet.ProtustrankaFormated>
  <DomainObject.Predmet.ProtustrankaFormatedOIB>
    <izvorni_sadrzaj>  MATINUS društvo s ograničenom odgovornošću, OIB 44788950544 zastupanog po punomoćniku MLADEN MARTINIS; DUBRAVKO GRČIĆ; ZORAN MAROVIĆ</izvorni_sadrzaj>
    <derivirana_varijabla naziv="DomainObject.Predmet.ProtustrankaFormatedOIB_1">  MATINUS društvo s ograničenom odgovornošću, OIB 44788950544 zastupanog po punomoćniku MLADEN MARTINIS; DUBRAVKO GRČIĆ; ZORAN MAROVIĆ</derivirana_varijabla>
  </DomainObject.Predmet.ProtustrankaFormatedOIB>
  <DomainObject.Predmet.ProtustrankaFormatedWithAdress>
    <izvorni_sadrzaj> MATINUS društvo s ograničenom odgovornošću, Dobriše Cesarića 71, 10000 Zagreb zastupanog po punomoćniku MLADEN MARTINIS; DUBRAVKO GRČIĆ; ZORAN MAROVIĆ</izvorni_sadrzaj>
    <derivirana_varijabla naziv="DomainObject.Predmet.ProtustrankaFormatedWithAdress_1"> MATINUS društvo s ograničenom odgovornošću, Dobriše Cesarića 71, 10000 Zagreb zastupanog po punomoćniku MLADEN MARTINIS; DUBRAVKO GRČIĆ; ZORAN MAROVIĆ</derivirana_varijabla>
  </DomainObject.Predmet.ProtustrankaFormatedWithAdress>
  <DomainObject.Predmet.ProtustrankaFormatedWithAdressOIB>
    <izvorni_sadrzaj> MATINUS društvo s ograničenom odgovornošću, OIB 44788950544, Dobriše Cesarića 71, 10000 Zagreb zastupanog po punomoćniku MLADEN MARTINIS; DUBRAVKO GRČIĆ; ZORAN MAROVIĆ</izvorni_sadrzaj>
    <derivirana_varijabla naziv="DomainObject.Predmet.ProtustrankaFormatedWithAdressOIB_1"> MATINUS društvo s ograničenom odgovornošću, OIB 44788950544, Dobriše Cesarića 71, 10000 Zagreb zastupanog po punomoćniku MLADEN MARTINIS; DUBRAVKO GRČIĆ; ZORAN MAROVIĆ</derivirana_varijabla>
  </DomainObject.Predmet.ProtustrankaFormatedWithAdressOIB>
  <DomainObject.Predmet.ProtustrankaWithAdress>
    <izvorni_sadrzaj>MATINUS društvo s ograničenom odgovornošću Dobriše Cesarića 71, 10000 Zagreb</izvorni_sadrzaj>
    <derivirana_varijabla naziv="DomainObject.Predmet.ProtustrankaWithAdress_1">MATINUS društvo s ograničenom odgovornošću Dobriše Cesarića 71, 10000 Zagreb</derivirana_varijabla>
  </DomainObject.Predmet.ProtustrankaWithAdress>
  <DomainObject.Predmet.ProtustrankaWithAdressOIB>
    <izvorni_sadrzaj>MATINUS društvo s ograničenom odgovornošću, OIB 44788950544, Dobriše Cesarića 71, 10000 Zagreb</izvorni_sadrzaj>
    <derivirana_varijabla naziv="DomainObject.Predmet.ProtustrankaWithAdressOIB_1">MATINUS društvo s ograničenom odgovornošću, OIB 44788950544, Dobriše Cesarića 71, 10000 Zagreb</derivirana_varijabla>
  </DomainObject.Predmet.ProtustrankaWithAdressOIB>
  <DomainObject.Predmet.ProtustrankaNazivFormated>
    <izvorni_sadrzaj>MATINUS društvo s ograničenom odgovornošću</izvorni_sadrzaj>
    <derivirana_varijabla naziv="DomainObject.Predmet.ProtustrankaNazivFormated_1">MATINUS društvo s ograničenom odgovornošću</derivirana_varijabla>
  </DomainObject.Predmet.ProtustrankaNazivFormated>
  <DomainObject.Predmet.ProtustrankaNazivFormatedOIB>
    <izvorni_sadrzaj>MATINUS društvo s ograničenom odgovornošću, OIB 44788950544</izvorni_sadrzaj>
    <derivirana_varijabla naziv="DomainObject.Predmet.ProtustrankaNazivFormatedOIB_1">MATINUS društvo s ograničenom odgovornošću, OIB 44788950544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Antonio Šimundić; EGERIA putnička agencija i trgovina, društvo s ograničenom odgovornošću; ESCO GRUPA društvo s ograničenom odgovornošću za savjetovanje, inžinjering i usluge</izvorni_sadrzaj>
    <derivirana_varijabla naziv="DomainObject.Predmet.StrankaFormated_1">  FINA ZAGREB; Antonio Šimundić; EGERIA putnička agencija i trgovina, društvo s ograničenom odgovornošću; ESCO GRUPA društvo s ograničenom odgovornošću za savjetovanje, inžinjering i usluge</derivirana_varijabla>
  </DomainObject.Predmet.StrankaFormated>
  <DomainObject.Predmet.StrankaFormatedOIB>
    <izvorni_sadrzaj>  FINA ZAGREB, OIB 85821130368; Antonio Šimundić, OIB 43753258553; EGERIA putnička agencija i trgovina, društvo s ograničenom odgovornošću, OIB 28913117368; ESCO GRUPA društvo s ograničenom odgovornošću za savjetovanje, inžinjering i usluge, OIB 99771243457</izvorni_sadrzaj>
    <derivirana_varijabla naziv="DomainObject.Predmet.StrankaFormatedOIB_1">  FINA ZAGREB, OIB 85821130368; Antonio Šimundić, OIB 43753258553; EGERIA putnička agencija i trgovina, društvo s ograničenom odgovornošću, OIB 28913117368; ESCO GRUPA društvo s ograničenom odgovornošću za savjetovanje, inžinjering i usluge, OIB 99771243457</derivirana_varijabla>
  </DomainObject.Predmet.StrankaFormatedOIB>
  <DomainObject.Predmet.StrankaFormatedWithAdress>
    <izvorni_sadrzaj> FINA ZAGREB, Ul. grada Vukovara 70, 10000 Zagreb; Antonio Šimundić, Jurja Dobrile 16, 51000 Rijeka; EGERIA putnička agencija i trgovina, društvo s ograničenom odgovornošću, Korzo 35, 51000 Rijeka; ESCO GRUPA društvo s ograničenom odgovornošću za savjetovanje, inžinjering i usluge, Marijana Stepčića 11, 51000 Rijeka</izvorni_sadrzaj>
    <derivirana_varijabla naziv="DomainObject.Predmet.StrankaFormatedWithAdress_1"> FINA ZAGREB, Ul. grada Vukovara 70, 10000 Zagreb; Antonio Šimundić, Jurja Dobrile 16, 51000 Rijeka; EGERIA putnička agencija i trgovina, društvo s ograničenom odgovornošću, Korzo 35, 51000 Rijeka; ESCO GRUPA društvo s ograničenom odgovornošću za savjetovanje, inžinjering i usluge, Marijana Stepčića 11, 51000 Rijeka</derivirana_varijabla>
  </DomainObject.Predmet.StrankaFormatedWithAdress>
  <DomainObject.Predmet.StrankaFormatedWithAdressOIB>
    <izvorni_sadrzaj> FINA ZAGREB, OIB 85821130368, Ul. grada Vukovara 70, 10000 Zagreb; Antonio Šimundić, OIB 43753258553, Jurja Dobrile 16, 51000 Rijeka; EGERIA putnička agencija i trgovina, društvo s ograničenom odgovornošću, OIB 28913117368, Korzo 35, 51000 Rijeka; ESCO GRUPA društvo s ograničenom odgovornošću za savjetovanje, inžinjering i usluge, OIB 99771243457, Marijana Stepčića 11, 51000 Rijeka</izvorni_sadrzaj>
    <derivirana_varijabla naziv="DomainObject.Predmet.StrankaFormatedWithAdressOIB_1"> FINA ZAGREB, OIB 85821130368, Ul. grada Vukovara 70, 10000 Zagreb; Antonio Šimundić, OIB 43753258553, Jurja Dobrile 16, 51000 Rijeka; EGERIA putnička agencija i trgovina, društvo s ograničenom odgovornošću, OIB 28913117368, Korzo 35, 51000 Rijeka; ESCO GRUPA društvo s ograničenom odgovornošću za savjetovanje, inžinjering i usluge, OIB 99771243457, Marijana Stepčića 11, 51000 Rijeka</derivirana_varijabla>
  </DomainObject.Predmet.StrankaFormatedWithAdressOIB>
  <DomainObject.Predmet.StrankaWithAdress>
    <izvorni_sadrzaj>FINA ZAGREB Ul. grada Vukovara 70,10000 Zagreb,Antonio Šimundić Jurja Dobrile 16,51000 Rijeka,EGERIA putnička agencija i trgovina, društvo s ograničenom odgovornošću Korzo 35,51000 Rijeka,ESCO GRUPA društvo s ograničenom odgovornošću za savjetovanje, inžinjering i usluge Marijana Stepčića 11,51000 Rijeka</izvorni_sadrzaj>
    <derivirana_varijabla naziv="DomainObject.Predmet.StrankaWithAdress_1">FINA ZAGREB Ul. grada Vukovara 70,10000 Zagreb,Antonio Šimundić Jurja Dobrile 16,51000 Rijeka,EGERIA putnička agencija i trgovina, društvo s ograničenom odgovornošću Korzo 35,51000 Rijeka,ESCO GRUPA društvo s ograničenom odgovornošću za savjetovanje, inžinjering i usluge Marijana Stepčića 11,51000 Rijeka</derivirana_varijabla>
  </DomainObject.Predmet.StrankaWithAdress>
  <DomainObject.Predmet.StrankaWithAdressOIB>
    <izvorni_sadrzaj>FINA ZAGREB, OIB 85821130368, Ul. grada Vukovara 70,10000 Zagreb,Antonio Šimundić, OIB 43753258553, Jurja Dobrile 16,51000 Rijeka,EGERIA putnička agencija i trgovina, društvo s ograničenom odgovornošću, OIB 28913117368, Korzo 35,51000 Rijeka,ESCO GRUPA društvo s ograničenom odgovornošću za savjetovanje, inžinjering i usluge, OIB 99771243457, Marijana Stepčića 11,51000 Rijeka</izvorni_sadrzaj>
    <derivirana_varijabla naziv="DomainObject.Predmet.StrankaWithAdressOIB_1">FINA ZAGREB, OIB 85821130368, Ul. grada Vukovara 70,10000 Zagreb,Antonio Šimundić, OIB 43753258553, Jurja Dobrile 16,51000 Rijeka,EGERIA putnička agencija i trgovina, društvo s ograničenom odgovornošću, OIB 28913117368, Korzo 35,51000 Rijeka,ESCO GRUPA društvo s ograničenom odgovornošću za savjetovanje, inžinjering i usluge, OIB 99771243457, Marijana Stepčića 11,51000 Rijeka</derivirana_varijabla>
  </DomainObject.Predmet.StrankaWithAdressOIB>
  <DomainObject.Predmet.StrankaNazivFormated>
    <izvorni_sadrzaj>FINA ZAGREB,Antonio Šimundić,EGERIA putnička agencija i trgovina, društvo s ograničenom odgovornošću,ESCO GRUPA društvo s ograničenom odgovornošću za savjetovanje, inžinjering i usluge</izvorni_sadrzaj>
    <derivirana_varijabla naziv="DomainObject.Predmet.StrankaNazivFormated_1">FINA ZAGREB,Antonio Šimundić,EGERIA putnička agencija i trgovina, društvo s ograničenom odgovornošću,ESCO GRUPA društvo s ograničenom odgovornošću za savjetovanje, inžinjering i usluge</derivirana_varijabla>
  </DomainObject.Predmet.StrankaNazivFormated>
  <DomainObject.Predmet.StrankaNazivFormatedOIB>
    <izvorni_sadrzaj>FINA ZAGREB, OIB 85821130368,Antonio Šimundić, OIB 43753258553,EGERIA putnička agencija i trgovina, društvo s ograničenom odgovornošću, OIB 28913117368,ESCO GRUPA društvo s ograničenom odgovornošću za savjetovanje, inžinjering i usluge, OIB 99771243457</izvorni_sadrzaj>
    <derivirana_varijabla naziv="DomainObject.Predmet.StrankaNazivFormatedOIB_1">FINA ZAGREB, OIB 85821130368,Antonio Šimundić, OIB 43753258553,EGERIA putnička agencija i trgovina, društvo s ograničenom odgovornošću, OIB 28913117368,ESCO GRUPA društvo s ograničenom odgovornošću za savjetovanje, inžinjering i usluge, OIB 99771243457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ZAGREB</item>
      <item>Antonio Šimundić</item>
      <item>EGERIA putnička agencija i trgovina, društvo s ograničenom odgovornošću</item>
      <item>ESCO GRUPA društvo s ograničenom odgovornošću za savjetovanje, inžinjering i usluge</item>
    </izvorni_sadrzaj>
    <derivirana_varijabla naziv="DomainObject.Predmet.StrankaListFormated_1">
      <item>FINA ZAGREB</item>
      <item>Antonio Šimundić</item>
      <item>EGERIA putnička agencija i trgovina, društvo s ograničenom odgovornošću</item>
      <item>ESCO GRUPA društvo s ograničenom odgovornošću za savjetovanje, inžinjering i usluge</item>
    </derivirana_varijabla>
  </DomainObject.Predmet.StrankaListFormated>
  <DomainObject.Predmet.StrankaListFormatedOIB>
    <izvorni_sadrzaj>
      <item>FINA ZAGREB, OIB 85821130368</item>
      <item>Antonio Šimundić, OIB 43753258553</item>
      <item>EGERIA putnička agencija i trgovina, društvo s ograničenom odgovornošću, OIB 28913117368</item>
      <item>ESCO GRUPA društvo s ograničenom odgovornošću za savjetovanje, inžinjering i usluge, OIB 99771243457</item>
    </izvorni_sadrzaj>
    <derivirana_varijabla naziv="DomainObject.Predmet.StrankaListFormatedOIB_1">
      <item>FINA ZAGREB, OIB 85821130368</item>
      <item>Antonio Šimundić, OIB 43753258553</item>
      <item>EGERIA putnička agencija i trgovina, društvo s ograničenom odgovornošću, OIB 28913117368</item>
      <item>ESCO GRUPA društvo s ograničenom odgovornošću za savjetovanje, inžinjering i usluge, OIB 99771243457</item>
    </derivirana_varijabla>
  </DomainObject.Predmet.StrankaListFormatedOIB>
  <DomainObject.Predmet.StrankaListFormatedWithAdress>
    <izvorni_sadrzaj>
      <item>FINA ZAGREB, Ul. grada Vukovara 70, 10000 Zagreb</item>
      <item>Antonio Šimundić, Jurja Dobrile 16, 51000 Rijeka</item>
      <item>EGERIA putnička agencija i trgovina, društvo s ograničenom odgovornošću, Korzo 35, 51000 Rijeka</item>
      <item>ESCO GRUPA društvo s ograničenom odgovornošću za savjetovanje, inžinjering i usluge, Marijana Stepčića 11, 51000 Rijeka</item>
    </izvorni_sadrzaj>
    <derivirana_varijabla naziv="DomainObject.Predmet.StrankaListFormatedWithAdress_1">
      <item>FINA ZAGREB, Ul. grada Vukovara 70, 10000 Zagreb</item>
      <item>Antonio Šimundić, Jurja Dobrile 16, 51000 Rijeka</item>
      <item>EGERIA putnička agencija i trgovina, društvo s ograničenom odgovornošću, Korzo 35, 51000 Rijeka</item>
      <item>ESCO GRUPA društvo s ograničenom odgovornošću za savjetovanje, inžinjering i usluge, Marijana Stepčića 11, 51000 Rijeka</item>
    </derivirana_varijabla>
  </DomainObject.Predmet.StrankaListFormatedWithAdress>
  <DomainObject.Predmet.StrankaListFormatedWithAdressOIB>
    <izvorni_sadrzaj>
      <item>FINA ZAGREB, OIB 85821130368, Ul. grada Vukovara 70, 10000 Zagreb</item>
      <item>Antonio Šimundić, OIB 43753258553, Jurja Dobrile 16, 51000 Rijeka</item>
      <item>EGERIA putnička agencija i trgovina, društvo s ograničenom odgovornošću, OIB 28913117368, Korzo 35, 51000 Rijeka</item>
      <item>ESCO GRUPA društvo s ograničenom odgovornošću za savjetovanje, inžinjering i usluge, OIB 99771243457, Marijana Stepčića 11, 51000 Rijeka</item>
    </izvorni_sadrzaj>
    <derivirana_varijabla naziv="DomainObject.Predmet.StrankaListFormatedWithAdressOIB_1">
      <item>FINA ZAGREB, OIB 85821130368, Ul. grada Vukovara 70, 10000 Zagreb</item>
      <item>Antonio Šimundić, OIB 43753258553, Jurja Dobrile 16, 51000 Rijeka</item>
      <item>EGERIA putnička agencija i trgovina, društvo s ograničenom odgovornošću, OIB 28913117368, Korzo 35, 51000 Rijeka</item>
      <item>ESCO GRUPA društvo s ograničenom odgovornošću za savjetovanje, inžinjering i usluge, OIB 99771243457, Marijana Stepčića 11, 51000 Rijeka</item>
    </derivirana_varijabla>
  </DomainObject.Predmet.StrankaListFormatedWithAdressOIB>
  <DomainObject.Predmet.StrankaListNazivFormated>
    <izvorni_sadrzaj>
      <item>FINA ZAGREB</item>
      <item>Antonio Šimundić</item>
      <item>EGERIA putnička agencija i trgovina, društvo s ograničenom odgovornošću</item>
      <item>ESCO GRUPA društvo s ograničenom odgovornošću za savjetovanje, inžinjering i usluge</item>
    </izvorni_sadrzaj>
    <derivirana_varijabla naziv="DomainObject.Predmet.StrankaListNazivFormated_1">
      <item>FINA ZAGREB</item>
      <item>Antonio Šimundić</item>
      <item>EGERIA putnička agencija i trgovina, društvo s ograničenom odgovornošću</item>
      <item>ESCO GRUPA društvo s ograničenom odgovornošću za savjetovanje, inžinjering i usluge</item>
    </derivirana_varijabla>
  </DomainObject.Predmet.StrankaListNazivFormated>
  <DomainObject.Predmet.StrankaListNazivFormatedOIB>
    <izvorni_sadrzaj>
      <item>FINA ZAGREB, OIB 85821130368</item>
      <item>Antonio Šimundić, OIB 43753258553</item>
      <item>EGERIA putnička agencija i trgovina, društvo s ograničenom odgovornošću, OIB 28913117368</item>
      <item>ESCO GRUPA društvo s ograničenom odgovornošću za savjetovanje, inžinjering i usluge, OIB 99771243457</item>
    </izvorni_sadrzaj>
    <derivirana_varijabla naziv="DomainObject.Predmet.StrankaListNazivFormatedOIB_1">
      <item>FINA ZAGREB, OIB 85821130368</item>
      <item>Antonio Šimundić, OIB 43753258553</item>
      <item>EGERIA putnička agencija i trgovina, društvo s ograničenom odgovornošću, OIB 28913117368</item>
      <item>ESCO GRUPA društvo s ograničenom odgovornošću za savjetovanje, inžinjering i usluge, OIB 99771243457</item>
    </derivirana_varijabla>
  </DomainObject.Predmet.StrankaListNazivFormatedOIB>
  <DomainObject.Predmet.ProtuStrankaListFormated>
    <izvorni_sadrzaj>
      <item>MATINUS društvo s ograničenom odgovornošću zastupanog po punomoćniku MLADEN MARTINIS; DUBRAVKO GRČIĆ; ZORAN MAROVIĆ</item>
    </izvorni_sadrzaj>
    <derivirana_varijabla naziv="DomainObject.Predmet.ProtuStrankaListFormated_1">
      <item>MATINUS društvo s ograničenom odgovornošću zastupanog po punomoćniku MLADEN MARTINIS; DUBRAVKO GRČIĆ; ZORAN MAROVIĆ</item>
    </derivirana_varijabla>
  </DomainObject.Predmet.ProtuStrankaListFormated>
  <DomainObject.Predmet.ProtuStrankaListFormatedOIB>
    <izvorni_sadrzaj>
      <item>MATINUS društvo s ograničenom odgovornošću, OIB 44788950544 zastupanog po punomoćniku MLADEN MARTINIS; DUBRAVKO GRČIĆ; ZORAN MAROVIĆ</item>
    </izvorni_sadrzaj>
    <derivirana_varijabla naziv="DomainObject.Predmet.ProtuStrankaListFormatedOIB_1">
      <item>MATINUS društvo s ograničenom odgovornošću, OIB 44788950544 zastupanog po punomoćniku MLADEN MARTINIS; DUBRAVKO GRČIĆ; ZORAN MAROVIĆ</item>
    </derivirana_varijabla>
  </DomainObject.Predmet.ProtuStrankaListFormatedOIB>
  <DomainObject.Predmet.ProtuStrankaListFormatedWithAdress>
    <izvorni_sadrzaj>
      <item>MATINUS društvo s ograničenom odgovornošću, Dobriše Cesarića 71, 10000 Zagreb zastupanog po punomoćniku MLADEN MARTINIS; DUBRAVKO GRČIĆ; ZORAN MAROVIĆ</item>
    </izvorni_sadrzaj>
    <derivirana_varijabla naziv="DomainObject.Predmet.ProtuStrankaListFormatedWithAdress_1">
      <item>MATINUS društvo s ograničenom odgovornošću, Dobriše Cesarića 71, 10000 Zagreb zastupanog po punomoćniku MLADEN MARTINIS; DUBRAVKO GRČIĆ; ZORAN MAROVIĆ</item>
    </derivirana_varijabla>
  </DomainObject.Predmet.ProtuStrankaListFormatedWithAdress>
  <DomainObject.Predmet.ProtuStrankaListFormatedWithAdressOIB>
    <izvorni_sadrzaj>
      <item>MATINUS društvo s ograničenom odgovornošću, OIB 44788950544, Dobriše Cesarića 71, 10000 Zagreb zastupanog po punomoćniku MLADEN MARTINIS; DUBRAVKO GRČIĆ; ZORAN MAROVIĆ</item>
    </izvorni_sadrzaj>
    <derivirana_varijabla naziv="DomainObject.Predmet.ProtuStrankaListFormatedWithAdressOIB_1">
      <item>MATINUS društvo s ograničenom odgovornošću, OIB 44788950544, Dobriše Cesarića 71, 10000 Zagreb zastupanog po punomoćniku MLADEN MARTINIS; DUBRAVKO GRČIĆ; ZORAN MAROVIĆ</item>
    </derivirana_varijabla>
  </DomainObject.Predmet.ProtuStrankaListFormatedWithAdressOIB>
  <DomainObject.Predmet.ProtuStrankaListNazivFormated>
    <izvorni_sadrzaj>
      <item>MATINUS društvo s ograničenom odgovornošću</item>
    </izvorni_sadrzaj>
    <derivirana_varijabla naziv="DomainObject.Predmet.ProtuStrankaListNazivFormated_1">
      <item>MATINUS društvo s ograničenom odgovornošću</item>
    </derivirana_varijabla>
  </DomainObject.Predmet.ProtuStrankaListNazivFormated>
  <DomainObject.Predmet.ProtuStrankaListNazivFormatedOIB>
    <izvorni_sadrzaj>
      <item>MATINUS društvo s ograničenom odgovornošću, OIB 44788950544</item>
    </izvorni_sadrzaj>
    <derivirana_varijabla naziv="DomainObject.Predmet.ProtuStrankaListNazivFormatedOIB_1">
      <item>MATINUS društvo s ograničenom odgovornošću, OIB 44788950544</item>
    </derivirana_varijabla>
  </DomainObject.Predmet.ProtuStrankaListNazivFormatedOIB>
  <DomainObject.Predmet.OstaliListFormated>
    <izvorni_sadrzaj>
      <item>MLADEN MARTINIS punomoćnik sudionika u postupku MATINUS društvo s ograničenom odgovornošću</item>
      <item>DUBRAVKO GRČIĆ punomoćnik sudionika u postupku MATINUS društvo s ograničenom odgovornošću</item>
      <item>ZORAN MAROVIĆ punomoćnik sudionika u postupku MATINUS društvo s ograničenom odgovornošću</item>
      <item>Ministarstvo financija RH, Porezna uprava</item>
      <item>Ivan Kapor</item>
    </izvorni_sadrzaj>
    <derivirana_varijabla naziv="DomainObject.Predmet.OstaliListFormated_1">
      <item>MLADEN MARTINIS punomoćnik sudionika u postupku MATINUS društvo s ograničenom odgovornošću</item>
      <item>DUBRAVKO GRČIĆ punomoćnik sudionika u postupku MATINUS društvo s ograničenom odgovornošću</item>
      <item>ZORAN MAROVIĆ punomoćnik sudionika u postupku MATINUS društvo s ograničenom odgovornošću</item>
      <item>Ministarstvo financija RH, Porezna uprava</item>
      <item>Ivan Kapor</item>
    </derivirana_varijabla>
  </DomainObject.Predmet.OstaliListFormated>
  <DomainObject.Predmet.OstaliListFormatedOIB>
    <izvorni_sadrzaj>
      <item>MLADEN MARTINIS, OIB 31235395959 punomoćnik sudionika u postupku MATINUS društvo s ograničenom odgovornošću</item>
      <item>DUBRAVKO GRČIĆ, OIB 84105675459 punomoćnik sudionika u postupku MATINUS društvo s ograničenom odgovornošću</item>
      <item>ZORAN MAROVIĆ, OIB 71961959908 punomoćnik sudionika u postupku MATINUS društvo s ograničenom odgovornošću</item>
      <item>Ministarstvo financija RH, Porezna uprava, OIB 18683136487</item>
      <item>Ivan Kapor, OIB 93902711585</item>
    </izvorni_sadrzaj>
    <derivirana_varijabla naziv="DomainObject.Predmet.OstaliListFormatedOIB_1">
      <item>MLADEN MARTINIS, OIB 31235395959 punomoćnik sudionika u postupku MATINUS društvo s ograničenom odgovornošću</item>
      <item>DUBRAVKO GRČIĆ, OIB 84105675459 punomoćnik sudionika u postupku MATINUS društvo s ograničenom odgovornošću</item>
      <item>ZORAN MAROVIĆ, OIB 71961959908 punomoćnik sudionika u postupku MATINUS društvo s ograničenom odgovornošću</item>
      <item>Ministarstvo financija RH, Porezna uprava, OIB 18683136487</item>
      <item>Ivan Kapor, OIB 93902711585</item>
    </derivirana_varijabla>
  </DomainObject.Predmet.OstaliListFormatedOIB>
  <DomainObject.Predmet.OstaliListFormatedWithAdress>
    <izvorni_sadrzaj>
      <item>MLADEN MARTINIS, G. Dapiran b.b., 52210 Rovinj punomoćnik sudionika u postupku MATINUS društvo s ograničenom odgovornošću</item>
      <item>DUBRAVKO GRČIĆ, Ante Topim Mimare 44, 10000 Zagreb punomoćnik sudionika u postupku MATINUS društvo s ograničenom odgovornošću</item>
      <item>ZORAN MAROVIĆ, Slavenskog 31, 10000 Zagreb punomoćnik sudionika u postupku MATINUS društvo s ograničenom odgovornošću</item>
      <item>Ministarstvo financija RH, Porezna uprava, Av. Dubrovnik 32, 10000 Zagreb</item>
      <item>Ivan Kapor, Zadarska 77, 10000 Zagreb</item>
    </izvorni_sadrzaj>
    <derivirana_varijabla naziv="DomainObject.Predmet.OstaliListFormatedWithAdress_1">
      <item>MLADEN MARTINIS, G. Dapiran b.b., 52210 Rovinj punomoćnik sudionika u postupku MATINUS društvo s ograničenom odgovornošću</item>
      <item>DUBRAVKO GRČIĆ, Ante Topim Mimare 44, 10000 Zagreb punomoćnik sudionika u postupku MATINUS društvo s ograničenom odgovornošću</item>
      <item>ZORAN MAROVIĆ, Slavenskog 31, 10000 Zagreb punomoćnik sudionika u postupku MATINUS društvo s ograničenom odgovornošću</item>
      <item>Ministarstvo financija RH, Porezna uprava, Av. Dubrovnik 32, 10000 Zagreb</item>
      <item>Ivan Kapor, Zadarska 77, 10000 Zagreb</item>
    </derivirana_varijabla>
  </DomainObject.Predmet.OstaliListFormatedWithAdress>
  <DomainObject.Predmet.OstaliListFormatedWithAdressOIB>
    <izvorni_sadrzaj>
      <item>MLADEN MARTINIS, OIB 31235395959, G. Dapiran b.b., 52210 Rovinj punomoćnik sudionika u postupku MATINUS društvo s ograničenom odgovornošću</item>
      <item>DUBRAVKO GRČIĆ, OIB 84105675459, Ante Topim Mimare 44, 10000 Zagreb punomoćnik sudionika u postupku MATINUS društvo s ograničenom odgovornošću</item>
      <item>ZORAN MAROVIĆ, OIB 71961959908, Slavenskog 31, 10000 Zagreb punomoćnik sudionika u postupku MATINUS društvo s ograničenom odgovornošću</item>
      <item>Ministarstvo financija RH, Porezna uprava, OIB 18683136487, Av. Dubrovnik 32, 10000 Zagreb</item>
      <item>Ivan Kapor, OIB 93902711585, Zadarska 77, 10000 Zagreb</item>
    </izvorni_sadrzaj>
    <derivirana_varijabla naziv="DomainObject.Predmet.OstaliListFormatedWithAdressOIB_1">
      <item>MLADEN MARTINIS, OIB 31235395959, G. Dapiran b.b., 52210 Rovinj punomoćnik sudionika u postupku MATINUS društvo s ograničenom odgovornošću</item>
      <item>DUBRAVKO GRČIĆ, OIB 84105675459, Ante Topim Mimare 44, 10000 Zagreb punomoćnik sudionika u postupku MATINUS društvo s ograničenom odgovornošću</item>
      <item>ZORAN MAROVIĆ, OIB 71961959908, Slavenskog 31, 10000 Zagreb punomoćnik sudionika u postupku MATINUS društvo s ograničenom odgovornošću</item>
      <item>Ministarstvo financija RH, Porezna uprava, OIB 18683136487, Av. Dubrovnik 32, 10000 Zagreb</item>
      <item>Ivan Kapor, OIB 93902711585, Zadarska 77, 10000 Zagreb</item>
    </derivirana_varijabla>
  </DomainObject.Predmet.OstaliListFormatedWithAdressOIB>
  <DomainObject.Predmet.OstaliListNazivFormated>
    <izvorni_sadrzaj>
      <item>MLADEN MARTINIS</item>
      <item>DUBRAVKO GRČIĆ</item>
      <item>ZORAN MAROVIĆ</item>
      <item>Ministarstvo financija RH, Porezna uprava</item>
      <item>Ivan Kapor</item>
    </izvorni_sadrzaj>
    <derivirana_varijabla naziv="DomainObject.Predmet.OstaliListNazivFormated_1">
      <item>MLADEN MARTINIS</item>
      <item>DUBRAVKO GRČIĆ</item>
      <item>ZORAN MAROVIĆ</item>
      <item>Ministarstvo financija RH, Porezna uprava</item>
      <item>Ivan Kapor</item>
    </derivirana_varijabla>
  </DomainObject.Predmet.OstaliListNazivFormated>
  <DomainObject.Predmet.OstaliListNazivFormatedOIB>
    <izvorni_sadrzaj>
      <item>MLADEN MARTINIS, OIB 31235395959</item>
      <item>DUBRAVKO GRČIĆ, OIB 84105675459</item>
      <item>ZORAN MAROVIĆ, OIB 71961959908</item>
      <item>Ministarstvo financija RH, Porezna uprava, OIB 18683136487</item>
      <item>Ivan Kapor, OIB 93902711585</item>
    </izvorni_sadrzaj>
    <derivirana_varijabla naziv="DomainObject.Predmet.OstaliListNazivFormatedOIB_1">
      <item>MLADEN MARTINIS, OIB 31235395959</item>
      <item>DUBRAVKO GRČIĆ, OIB 84105675459</item>
      <item>ZORAN MAROVIĆ, OIB 71961959908</item>
      <item>Ministarstvo financija RH, Porezna uprava, OIB 18683136487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MATINUS društvo s ograničenom odgovornošću</izvorni_sadrzaj>
    <derivirana_varijabla naziv="DomainObject.Predmet.ProtustrankaIDrugi_1">MATINUS društvo s ograničenom odgovornošću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MATINUS društvo s ograničenom odgovornošću, OIB 44788950544, Dobriše Cesarića 71, 10000 Zagreb</izvorni_sadrzaj>
    <derivirana_varijabla naziv="DomainObject.Predmet.ProtustrankaIDrugiAdressOIB_1">MATINUS društvo s ograničenom odgovornošću, OIB 44788950544, Dobriše Cesarića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MATINUS društvo s ograničenom odgovornošću</item>
      <item>MLADEN MARTINIS</item>
      <item>DUBRAVKO GRČIĆ</item>
      <item>ZORAN MAROVIĆ</item>
      <item>Ministarstvo financija RH, Porezna uprava</item>
      <item>FINA ZAGREB</item>
      <item>Ivan Kapor</item>
      <item>Antonio Šimundić</item>
      <item>EGERIA putnička agencija i trgovina, društvo s ograničenom odgovornošću</item>
      <item>ESCO GRUPA društvo s ograničenom odgovornošću za savjetovanje, inžinjering i usluge</item>
    </izvorni_sadrzaj>
    <derivirana_varijabla naziv="DomainObject.Predmet.SudioniciListNaziv_1">
      <item>MATINUS društvo s ograničenom odgovornošću</item>
      <item>MLADEN MARTINIS</item>
      <item>DUBRAVKO GRČIĆ</item>
      <item>ZORAN MAROVIĆ</item>
      <item>Ministarstvo financija RH, Porezna uprava</item>
      <item>FINA ZAGREB</item>
      <item>Ivan Kapor</item>
      <item>Antonio Šimundić</item>
      <item>EGERIA putnička agencija i trgovina, društvo s ograničenom odgovornošću</item>
      <item>ESCO GRUPA društvo s ograničenom odgovornošću za savjetovanje, inžinjering i usluge</item>
    </derivirana_varijabla>
  </DomainObject.Predmet.SudioniciListNaziv>
  <DomainObject.Predmet.SudioniciListAdressOIB>
    <izvorni_sadrzaj>
      <item>MATINUS društvo s ograničenom odgovornošću, OIB 44788950544, Dobriše Cesarića 71,10000 Zagreb</item>
      <item>MLADEN MARTINIS, OIB 31235395959, G. Dapiran b.b.,52210 Rovinj</item>
      <item>DUBRAVKO GRČIĆ, OIB 84105675459, Ante Topim Mimare 44,10000 Zagreb</item>
      <item>ZORAN MAROVIĆ, OIB 71961959908, Slavenskog 31,10000 Zagreb</item>
      <item>Ministarstvo financija RH, Porezna uprava, OIB 18683136487, Av. Dubrovnik 32,10000 Zagreb</item>
      <item>FINA ZAGREB, OIB 85821130368, Ul. grada Vukovara 70,10000 Zagreb</item>
      <item>Ivan Kapor, OIB 93902711585, Zadarska 77,10000 Zagreb</item>
      <item>Antonio Šimundić, OIB 43753258553, Jurja Dobrile 16,51000 Rijeka</item>
      <item>EGERIA putnička agencija i trgovina, društvo s ograničenom odgovornošću, OIB 28913117368, Korzo 35,51000 Rijeka</item>
      <item>ESCO GRUPA društvo s ograničenom odgovornošću za savjetovanje, inžinjering i usluge, OIB 99771243457, Marijana Stepčića 11,51000 Rijeka</item>
    </izvorni_sadrzaj>
    <derivirana_varijabla naziv="DomainObject.Predmet.SudioniciListAdressOIB_1">
      <item>MATINUS društvo s ograničenom odgovornošću, OIB 44788950544, Dobriše Cesarića 71,10000 Zagreb</item>
      <item>MLADEN MARTINIS, OIB 31235395959, G. Dapiran b.b.,52210 Rovinj</item>
      <item>DUBRAVKO GRČIĆ, OIB 84105675459, Ante Topim Mimare 44,10000 Zagreb</item>
      <item>ZORAN MAROVIĆ, OIB 71961959908, Slavenskog 31,10000 Zagreb</item>
      <item>Ministarstvo financija RH, Porezna uprava, OIB 18683136487, Av. Dubrovnik 32,10000 Zagreb</item>
      <item>FINA ZAGREB, OIB 85821130368, Ul. grada Vukovara 70,10000 Zagreb</item>
      <item>Ivan Kapor, OIB 93902711585, Zadarska 77,10000 Zagreb</item>
      <item>Antonio Šimundić, OIB 43753258553, Jurja Dobrile 16,51000 Rijeka</item>
      <item>EGERIA putnička agencija i trgovina, društvo s ograničenom odgovornošću, OIB 28913117368, Korzo 35,51000 Rijeka</item>
      <item>ESCO GRUPA društvo s ograničenom odgovornošću za savjetovanje, inžinjering i usluge, OIB 99771243457, Marijana Stepčića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44788950544</item>
      <item>, OIB 31235395959</item>
      <item>, OIB 84105675459</item>
      <item>, OIB 71961959908</item>
      <item>, OIB 18683136487</item>
      <item>, OIB 85821130368</item>
      <item>, OIB 93902711585</item>
      <item>, OIB 43753258553</item>
      <item>, OIB 28913117368</item>
      <item>, OIB 99771243457</item>
    </izvorni_sadrzaj>
    <derivirana_varijabla naziv="DomainObject.Predmet.SudioniciListNazivOIB_1">
      <item>, OIB 44788950544</item>
      <item>, OIB 31235395959</item>
      <item>, OIB 84105675459</item>
      <item>, OIB 71961959908</item>
      <item>, OIB 18683136487</item>
      <item>, OIB 85821130368</item>
      <item>, OIB 93902711585</item>
      <item>, OIB 43753258553</item>
      <item>, OIB 28913117368</item>
      <item>, OIB 99771243457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3</properties:Pages>
  <properties:Words>721</properties:Words>
  <properties:Characters>3795</properties:Characters>
  <properties:Lines>112</properties:Lines>
  <properties:Paragraphs>41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4555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2017-09-06T12:12:00Z</dcterms:created>
  <dc:creator>BISERKA</dc:creator>
  <cp:lastModifiedBy>Valentina Kranjčić</cp:lastModifiedBy>
  <cp:lastPrinted>2017-09-07T07:53:00Z</cp:lastPrinted>
  <dcterms:modified xmlns:xsi="http://www.w3.org/2001/XMLSchema-instance" xsi:type="dcterms:W3CDTF">2017-09-07T07:53:00Z</dcterms:modified>
  <cp:revision>11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