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fe49" w14:paraId="99efe49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FB0499">
        <w:rPr>
          <w:lang w:val="hr-HR"/>
        </w:rPr>
        <w:t>St-552/15-3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FB0499">
        <w:t>Lucky 7 diskont d.o.o., OIB: 27159080671 sa sjedištem u Antuna Mihanovića 2, 42240 Ivanec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FB0499">
        <w:t>Lucky 7 diskont d.o.o., OIB: 27159080671 sa sjedištem u Antuna Mihanovića 2, 42240 Ivanec</w:t>
      </w:r>
      <w:r w:rsidR="0082762B">
        <w:t>,</w:t>
      </w:r>
      <w:r w:rsidR="008C35DC">
        <w:rPr>
          <w:lang w:val="hr-HR"/>
        </w:rPr>
        <w:t xml:space="preserve"> na dan </w:t>
      </w:r>
      <w:r w:rsidR="00FB0499">
        <w:rPr>
          <w:lang w:val="hr-HR"/>
        </w:rPr>
        <w:t>29.10.2015.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FB0499">
        <w:rPr>
          <w:lang w:val="hr-HR"/>
        </w:rPr>
        <w:t>101.403,02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FB0499">
        <w:t>Lucky 7 diskont d.o.o., OIB: 27159080671 sa sjedištem u Antuna Mihanovića 2, 42240 Ivanec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FB0499">
        <w:rPr>
          <w:lang w:val="hr-HR"/>
        </w:rPr>
        <w:t xml:space="preserve"> ovome sudu dana  30.10.2015. </w:t>
      </w:r>
      <w:r w:rsidR="003746C7">
        <w:rPr>
          <w:lang w:val="hr-HR"/>
        </w:rPr>
        <w:t xml:space="preserve">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FB0499">
        <w:t>Lucky 7 diskont d.o.o., OIB: 27159080671 sa sjedištem u Antuna Mihanovića 2, 42240 Ivanec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FB0499">
        <w:rPr>
          <w:lang w:val="hr-HR"/>
        </w:rPr>
        <w:t>29.10.2015.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FB0499">
        <w:rPr>
          <w:lang w:val="hr-HR"/>
        </w:rPr>
        <w:t>101.403,02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748" w:rsidP="007F64E0" w:rsidR="00F93748">
      <w:r>
        <w:separator/>
      </w:r>
    </w:p>
  </w:endnote>
  <w:endnote w:id="0" w:type="continuationSeparator">
    <w:p w:rsidRDefault="00F93748" w:rsidP="007F64E0" w:rsidR="00F93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748" w:rsidP="007F64E0" w:rsidR="00F93748">
      <w:r>
        <w:separator/>
      </w:r>
    </w:p>
  </w:footnote>
  <w:footnote w:id="0" w:type="continuationSeparator">
    <w:p w:rsidRDefault="00F93748" w:rsidP="007F64E0" w:rsidR="00F937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FB0499">
      <w:rPr>
        <w:lang w:val="hr-HR"/>
      </w:rPr>
      <w:t>St-552/15-3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3CC2" w:rsidRPr="00F73CC2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3CC2"/>
    <w:rsid w:val="00F75537"/>
    <w:rsid w:val="00F76208"/>
    <w:rsid w:val="00F84BFC"/>
    <w:rsid w:val="00F92392"/>
    <w:rsid w:val="00F928AB"/>
    <w:rsid w:val="00F93748"/>
    <w:rsid w:val="00F93CB7"/>
    <w:rsid w:val="00FA4BFC"/>
    <w:rsid w:val="00FB0499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3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C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3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C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St-552/2015</izvorni_sadrzaj>
    <derivirana_varijabla naziv="DomainObject.Predmet.OznakaBroj_1">St-552/2015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Lucky 7 diskont društvo s ograničenom odgovornošću za trgovinu, turizam i usluge</izvorni_sadrzaj>
    <derivirana_varijabla naziv="DomainObject.Predmet.ProtustrankaFormated_1">  Lucky 7 diskont društvo s ograničenom odgovornošću za trgovinu, turizam i usluge</derivirana_varijabla>
  </DomainObject.Predmet.ProtustrankaFormated>
  <DomainObject.Predmet.ProtustrankaFormatedOIB>
    <izvorni_sadrzaj>  Lucky 7 diskont društvo s ograničenom odgovornošću za trgovinu, turizam i usluge, OIB 27159080671</izvorni_sadrzaj>
    <derivirana_varijabla naziv="DomainObject.Predmet.ProtustrankaFormatedOIB_1">  Lucky 7 diskont društvo s ograničenom odgovornošću za trgovinu, turizam i usluge, OIB 27159080671</derivirana_varijabla>
  </DomainObject.Predmet.ProtustrankaFormatedOIB>
  <DomainObject.Predmet.ProtustrankaFormatedWithAdress>
    <izvorni_sadrzaj> Lucky 7 diskont društvo s ograničenom odgovornošću za trgovinu, turizam i usluge, Antuna Mihanovića 2, 42240 Ivanec</izvorni_sadrzaj>
    <derivirana_varijabla naziv="DomainObject.Predmet.ProtustrankaFormatedWithAdress_1"> Lucky 7 diskont društvo s ograničenom odgovornošću za trgovinu, turizam i usluge, Antuna Mihanovića 2, 42240 Ivanec</derivirana_varijabla>
  </DomainObject.Predmet.ProtustrankaFormatedWithAdress>
  <DomainObject.Predmet.ProtustrankaFormatedWithAdressOIB>
    <izvorni_sadrzaj> Lucky 7 diskont društvo s ograničenom odgovornošću za trgovinu, turizam i usluge, OIB 27159080671, Antuna Mihanovića 2, 42240 Ivanec</izvorni_sadrzaj>
    <derivirana_varijabla naziv="DomainObject.Predmet.ProtustrankaFormatedWithAdressOIB_1"> Lucky 7 diskont društvo s ograničenom odgovornošću za trgovinu, turizam i usluge, OIB 27159080671, Antuna Mihanovića 2, 42240 Ivanec</derivirana_varijabla>
  </DomainObject.Predmet.ProtustrankaFormatedWithAdressOIB>
  <DomainObject.Predmet.ProtustrankaWithAdress>
    <izvorni_sadrzaj>Lucky 7 diskont društvo s ograničenom odgovornošću za trgovinu, turizam i usluge Antuna Mihanovića 2, 42240 Ivanec</izvorni_sadrzaj>
    <derivirana_varijabla naziv="DomainObject.Predmet.ProtustrankaWithAdress_1">Lucky 7 diskont društvo s ograničenom odgovornošću za trgovinu, turizam i usluge Antuna Mihanovića 2, 42240 Ivanec</derivirana_varijabla>
  </DomainObject.Predmet.ProtustrankaWithAdress>
  <DomainObject.Predmet.ProtustrankaWithAdressOIB>
    <izvorni_sadrzaj>Lucky 7 diskont društvo s ograničenom odgovornošću za trgovinu, turizam i usluge, OIB 27159080671, Antuna Mihanovića 2, 42240 Ivanec</izvorni_sadrzaj>
    <derivirana_varijabla naziv="DomainObject.Predmet.ProtustrankaWithAdressOIB_1">Lucky 7 diskont društvo s ograničenom odgovornošću za trgovinu, turizam i usluge, OIB 27159080671, Antuna Mihanovića 2, 42240 Ivanec</derivirana_varijabla>
  </DomainObject.Predmet.ProtustrankaWithAdressOIB>
  <DomainObject.Predmet.ProtustrankaNazivFormated>
    <izvorni_sadrzaj>Lucky 7 diskont društvo s ograničenom odgovornošću za trgovinu, turizam i usluge</izvorni_sadrzaj>
    <derivirana_varijabla naziv="DomainObject.Predmet.ProtustrankaNazivFormated_1">Lucky 7 diskont društvo s ograničenom odgovornošću za trgovinu, turizam i usluge</derivirana_varijabla>
  </DomainObject.Predmet.ProtustrankaNazivFormated>
  <DomainObject.Predmet.ProtustrankaNazivFormatedOIB>
    <izvorni_sadrzaj>Lucky 7 diskont društvo s ograničenom odgovornošću za trgovinu, turizam i usluge, OIB 27159080671</izvorni_sadrzaj>
    <derivirana_varijabla naziv="DomainObject.Predmet.ProtustrankaNazivFormatedOIB_1">Lucky 7 diskont društvo s ograničenom odgovornošću za trgovinu, turizam i usluge, OIB 27159080671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101403.02</izvorni_sadrzaj>
    <derivirana_varijabla naziv="DomainObject.Predmet.TrenutnaVrijednost_1">101403.02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Lucky 7 diskont društvo s ograničenom odgovornošću za trgovinu, turizam i usluge</item>
    </izvorni_sadrzaj>
    <derivirana_varijabla naziv="DomainObject.Predmet.ProtuStrankaListFormated_1">
      <item>Lucky 7 diskont društvo s ograničenom odgovornošću za trgovinu, turizam i usluge</item>
    </derivirana_varijabla>
  </DomainObject.Predmet.ProtuStrankaListFormated>
  <DomainObject.Predmet.ProtuStrankaListFormatedOIB>
    <izvorni_sadrzaj>
      <item>Lucky 7 diskont društvo s ograničenom odgovornošću za trgovinu, turizam i usluge, OIB 27159080671</item>
    </izvorni_sadrzaj>
    <derivirana_varijabla naziv="DomainObject.Predmet.ProtuStrankaListFormatedOIB_1">
      <item>Lucky 7 diskont društvo s ograničenom odgovornošću za trgovinu, turizam i usluge, OIB 27159080671</item>
    </derivirana_varijabla>
  </DomainObject.Predmet.ProtuStrankaListFormatedOIB>
  <DomainObject.Predmet.ProtuStrankaListFormatedWithAdress>
    <izvorni_sadrzaj>
      <item>Lucky 7 diskont društvo s ograničenom odgovornošću za trgovinu, turizam i usluge, Antuna Mihanovića 2, 42240 Ivanec</item>
    </izvorni_sadrzaj>
    <derivirana_varijabla naziv="DomainObject.Predmet.ProtuStrankaListFormatedWithAdress_1">
      <item>Lucky 7 diskont društvo s ograničenom odgovornošću za trgovinu, turizam i usluge, Antuna Mihanovića 2, 42240 Ivanec</item>
    </derivirana_varijabla>
  </DomainObject.Predmet.ProtuStrankaListFormatedWithAdress>
  <DomainObject.Predmet.ProtuStrankaListFormatedWithAdressOIB>
    <izvorni_sadrzaj>
      <item>Lucky 7 diskont društvo s ograničenom odgovornošću za trgovinu, turizam i usluge, OIB 27159080671, Antuna Mihanovića 2, 42240 Ivanec</item>
    </izvorni_sadrzaj>
    <derivirana_varijabla naziv="DomainObject.Predmet.ProtuStrankaListFormatedWithAdressOIB_1">
      <item>Lucky 7 diskont društvo s ograničenom odgovornošću za trgovinu, turizam i usluge, OIB 27159080671, Antuna Mihanovića 2, 42240 Ivanec</item>
    </derivirana_varijabla>
  </DomainObject.Predmet.ProtuStrankaListFormatedWithAdressOIB>
  <DomainObject.Predmet.ProtuStrankaListNazivFormated>
    <izvorni_sadrzaj>
      <item>Lucky 7 diskont društvo s ograničenom odgovornošću za trgovinu, turizam i usluge</item>
    </izvorni_sadrzaj>
    <derivirana_varijabla naziv="DomainObject.Predmet.ProtuStrankaListNazivFormated_1">
      <item>Lucky 7 diskont društvo s ograničenom odgovornošću za trgovinu, turizam i usluge</item>
    </derivirana_varijabla>
  </DomainObject.Predmet.ProtuStrankaListNazivFormated>
  <DomainObject.Predmet.ProtuStrankaListNazivFormatedOIB>
    <izvorni_sadrzaj>
      <item>Lucky 7 diskont društvo s ograničenom odgovornošću za trgovinu, turizam i usluge, OIB 27159080671</item>
    </izvorni_sadrzaj>
    <derivirana_varijabla naziv="DomainObject.Predmet.ProtuStrankaListNazivFormatedOIB_1">
      <item>Lucky 7 diskont društvo s ograničenom odgovornošću za trgovinu, turizam i usluge, OIB 27159080671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Lucky 7 diskont društvo s ograničenom odgovornošću za trgovinu, turizam i usluge</izvorni_sadrzaj>
    <derivirana_varijabla naziv="DomainObject.Predmet.ProtustrankaIDrugi_1">Lucky 7 diskont društvo s ograničenom odgovornošću za trgovinu, turizam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Lucky 7 diskont društvo s ograničenom odgovornošću za trgovinu, turizam i usluge, OIB 27159080671, Antuna Mihanovića 2, 42240 Ivanec</izvorni_sadrzaj>
    <derivirana_varijabla naziv="DomainObject.Predmet.ProtustrankaIDrugiAdressOIB_1">Lucky 7 diskont društvo s ograničenom odgovornošću za trgovinu, turizam i usluge, OIB 27159080671, Antuna Mihanovića 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Lucky 7 diskont društvo s ograničenom odgovornošću za trgovinu, turizam i usluge</item>
      <item>Sudski registar</item>
    </izvorni_sadrzaj>
    <derivirana_varijabla naziv="DomainObject.Predmet.SudioniciListNaziv_1">
      <item>Financijska agencija</item>
      <item>Lucky 7 diskont društvo s ograničenom odgovornošću za trgovinu, turizam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Lucky 7 diskont društvo s ograničenom odgovornošću za trgovinu, turizam i usluge, OIB 27159080671, Antuna Mihanovića 2,42240 Ivanec</item>
      <item>Sudski registar</item>
    </izvorni_sadrzaj>
    <derivirana_varijabla naziv="DomainObject.Predmet.SudioniciListAdressOIB_1">
      <item>Financijska agencija, OIB 85821130368, A. Cesarca 2,42000 Varaždin</item>
      <item>Lucky 7 diskont društvo s ograničenom odgovornošću za trgovinu, turizam i usluge, OIB 27159080671, Antuna Mihanovića 2,42240 Ivanec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27159080671</item>
      <item>, OIB null</item>
    </izvorni_sadrzaj>
    <derivirana_varijabla naziv="DomainObject.Predmet.SudioniciListNazivOIB_1">
      <item>, OIB 85821130368</item>
      <item>, OIB 27159080671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2320</properties:Characters>
  <properties:Lines>68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2015-11-06T12:24:00Z</dcterms:created>
  <dc:creator>user</dc:creator>
  <cp:lastModifiedBy>Marko Makaj</cp:lastModifiedBy>
  <cp:lastPrinted>2015-11-06T12:23:00Z</cp:lastPrinted>
  <dcterms:modified xmlns:xsi="http://www.w3.org/2001/XMLSchema-instance" xsi:type="dcterms:W3CDTF">2015-11-06T12:25:00Z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