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f42d" w14:paraId="8a7f4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532B">
        <w:t>7882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F532B" w:rsidR="003F532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F532B">
        <w:rPr>
          <w:szCs w:val="20"/>
        </w:rPr>
        <w:t xml:space="preserve">BILJE I ZDRAVLJE, Hrebinec, Hrebinečka cesta 35, OIB: </w:t>
      </w:r>
    </w:p>
    <w:p w:rsidRDefault="003F532B" w:rsidP="003F532B" w:rsidR="00E17DBA">
      <w:pPr>
        <w:ind w:firstLine="708"/>
        <w:jc w:val="both"/>
        <w:rPr>
          <w:szCs w:val="20"/>
        </w:rPr>
      </w:pPr>
      <w:r>
        <w:rPr>
          <w:szCs w:val="20"/>
        </w:rPr>
        <w:t xml:space="preserve">  15379281743</w:t>
      </w:r>
    </w:p>
    <w:p w:rsidRDefault="003F532B" w:rsidP="003F532B" w:rsidR="003F532B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F532B">
        <w:t>3.579,83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3F532B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37BEE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7882</izvorni_sadrzaj>
    <derivirana_varijabla naziv="DomainObject.Predmet.Broj_1">7882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St-7882/2015</izvorni_sadrzaj>
    <derivirana_varijabla naziv="DomainObject.Predmet.OznakaBroj_1">St-7882/2015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BILJE I ZDRAVLJE zastupanog po punomoćniku Miroslav Ferenčić</izvorni_sadrzaj>
    <derivirana_varijabla naziv="DomainObject.Predmet.ProtustrankaFormated_1">  BILJE I ZDRAVLJE zastupanog po punomoćniku Miroslav Ferenčić</derivirana_varijabla>
  </DomainObject.Predmet.ProtustrankaFormated>
  <DomainObject.Predmet.ProtustrankaFormatedOIB>
    <izvorni_sadrzaj>  BILJE I ZDRAVLJE, OIB 15379281743 zastupanog po punomoćniku Miroslav Ferenčić</izvorni_sadrzaj>
    <derivirana_varijabla naziv="DomainObject.Predmet.ProtustrankaFormatedOIB_1">  BILJE I ZDRAVLJE, OIB 15379281743 zastupanog po punomoćniku Miroslav Ferenčić</derivirana_varijabla>
  </DomainObject.Predmet.ProtustrankaFormatedOIB>
  <DomainObject.Predmet.ProtustrankaFormatedWithAdress>
    <izvorni_sadrzaj> BILJE I ZDRAVLJE, HREBINEČKA C.35, 10370 Hrebinec zastupanog po punomoćniku Miroslav Ferenčić</izvorni_sadrzaj>
    <derivirana_varijabla naziv="DomainObject.Predmet.ProtustrankaFormatedWithAdress_1"> BILJE I ZDRAVLJE, HREBINEČKA C.35, 10370 Hrebinec zastupanog po punomoćniku Miroslav Ferenčić</derivirana_varijabla>
  </DomainObject.Predmet.ProtustrankaFormatedWithAdress>
  <DomainObject.Predmet.ProtustrankaFormatedWithAdressOIB>
    <izvorni_sadrzaj> BILJE I ZDRAVLJE, OIB 15379281743, HREBINEČKA C.35, 10370 Hrebinec zastupanog po punomoćniku Miroslav Ferenčić</izvorni_sadrzaj>
    <derivirana_varijabla naziv="DomainObject.Predmet.ProtustrankaFormatedWithAdressOIB_1"> BILJE I ZDRAVLJE, OIB 15379281743, HREBINEČKA C.35, 10370 Hrebinec zastupanog po punomoćniku Miroslav Ferenčić</derivirana_varijabla>
  </DomainObject.Predmet.ProtustrankaFormatedWithAdressOIB>
  <DomainObject.Predmet.ProtustrankaWithAdress>
    <izvorni_sadrzaj>BILJE I ZDRAVLJE HREBINEČKA C.35, 10370 Hrebinec</izvorni_sadrzaj>
    <derivirana_varijabla naziv="DomainObject.Predmet.ProtustrankaWithAdress_1">BILJE I ZDRAVLJE HREBINEČKA C.35, 10370 Hrebinec</derivirana_varijabla>
  </DomainObject.Predmet.ProtustrankaWithAdress>
  <DomainObject.Predmet.ProtustrankaWithAdressOIB>
    <izvorni_sadrzaj>BILJE I ZDRAVLJE, OIB 15379281743, HREBINEČKA C.35, 10370 Hrebinec</izvorni_sadrzaj>
    <derivirana_varijabla naziv="DomainObject.Predmet.ProtustrankaWithAdressOIB_1">BILJE I ZDRAVLJE, OIB 15379281743, HREBINEČKA C.35, 10370 Hrebinec</derivirana_varijabla>
  </DomainObject.Predmet.ProtustrankaWithAdressOIB>
  <DomainObject.Predmet.ProtustrankaNazivFormated>
    <izvorni_sadrzaj>BILJE I ZDRAVLJE</izvorni_sadrzaj>
    <derivirana_varijabla naziv="DomainObject.Predmet.ProtustrankaNazivFormated_1">BILJE I ZDRAVLJE</derivirana_varijabla>
  </DomainObject.Predmet.ProtustrankaNazivFormated>
  <DomainObject.Predmet.ProtustrankaNazivFormatedOIB>
    <izvorni_sadrzaj>BILJE I ZDRAVLJE, OIB 15379281743</izvorni_sadrzaj>
    <derivirana_varijabla naziv="DomainObject.Predmet.ProtustrankaNazivFormatedOIB_1">BILJE I ZDRAVLJE, OIB 15379281743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BILJE I ZDRAVLJE zastupanog po punomoćniku Miroslav Ferenčić</item>
    </izvorni_sadrzaj>
    <derivirana_varijabla naziv="DomainObject.Predmet.ProtuStrankaListFormated_1">
      <item>BILJE I ZDRAVLJE zastupanog po punomoćniku Miroslav Ferenčić</item>
    </derivirana_varijabla>
  </DomainObject.Predmet.ProtuStrankaListFormated>
  <DomainObject.Predmet.ProtuStrankaListFormatedOIB>
    <izvorni_sadrzaj>
      <item>BILJE I ZDRAVLJE, OIB 15379281743 zastupanog po punomoćniku Miroslav Ferenčić</item>
    </izvorni_sadrzaj>
    <derivirana_varijabla naziv="DomainObject.Predmet.ProtuStrankaListFormatedOIB_1">
      <item>BILJE I ZDRAVLJE, OIB 15379281743 zastupanog po punomoćniku Miroslav Ferenčić</item>
    </derivirana_varijabla>
  </DomainObject.Predmet.ProtuStrankaListFormatedOIB>
  <DomainObject.Predmet.ProtuStrankaListFormatedWithAdress>
    <izvorni_sadrzaj>
      <item>BILJE I ZDRAVLJE, HREBINEČKA C.35, 10370 Hrebinec zastupanog po punomoćniku Miroslav Ferenčić</item>
    </izvorni_sadrzaj>
    <derivirana_varijabla naziv="DomainObject.Predmet.ProtuStrankaListFormatedWithAdress_1">
      <item>BILJE I ZDRAVLJE, HREBINEČKA C.35, 10370 Hrebinec zastupanog po punomoćniku Miroslav Ferenčić</item>
    </derivirana_varijabla>
  </DomainObject.Predmet.ProtuStrankaListFormatedWithAdress>
  <DomainObject.Predmet.ProtuStrankaListFormatedWithAdressOIB>
    <izvorni_sadrzaj>
      <item>BILJE I ZDRAVLJE, OIB 15379281743, HREBINEČKA C.35, 10370 Hrebinec zastupanog po punomoćniku Miroslav Ferenčić</item>
    </izvorni_sadrzaj>
    <derivirana_varijabla naziv="DomainObject.Predmet.ProtuStrankaListFormatedWithAdressOIB_1">
      <item>BILJE I ZDRAVLJE, OIB 15379281743, HREBINEČKA C.35, 10370 Hrebinec zastupanog po punomoćniku Miroslav Ferenčić</item>
    </derivirana_varijabla>
  </DomainObject.Predmet.ProtuStrankaListFormatedWithAdressOIB>
  <DomainObject.Predmet.ProtuStrankaListNazivFormated>
    <izvorni_sadrzaj>
      <item>BILJE I ZDRAVLJE</item>
    </izvorni_sadrzaj>
    <derivirana_varijabla naziv="DomainObject.Predmet.ProtuStrankaListNazivFormated_1">
      <item>BILJE I ZDRAVLJE</item>
    </derivirana_varijabla>
  </DomainObject.Predmet.ProtuStrankaListNazivFormated>
  <DomainObject.Predmet.ProtuStrankaListNazivFormatedOIB>
    <izvorni_sadrzaj>
      <item>BILJE I ZDRAVLJE, OIB 15379281743</item>
    </izvorni_sadrzaj>
    <derivirana_varijabla naziv="DomainObject.Predmet.ProtuStrankaListNazivFormatedOIB_1">
      <item>BILJE I ZDRAVLJE, OIB 15379281743</item>
    </derivirana_varijabla>
  </DomainObject.Predmet.ProtuStrankaListNazivFormatedOIB>
  <DomainObject.Predmet.OstaliListFormated>
    <izvorni_sadrzaj>
      <item>Miroslav Ferenčić punomoćnik sudionika u postupku BILJE I ZDRAVLJE</item>
    </izvorni_sadrzaj>
    <derivirana_varijabla naziv="DomainObject.Predmet.OstaliListFormated_1">
      <item>Miroslav Ferenčić punomoćnik sudionika u postupku BILJE I ZDRAVLJE</item>
    </derivirana_varijabla>
  </DomainObject.Predmet.OstaliListFormated>
  <DomainObject.Predmet.OstaliListFormatedOIB>
    <izvorni_sadrzaj>
      <item>Miroslav Ferenčić, OIB 09626953875 punomoćnik sudionika u postupku BILJE I ZDRAVLJE</item>
    </izvorni_sadrzaj>
    <derivirana_varijabla naziv="DomainObject.Predmet.OstaliListFormatedOIB_1">
      <item>Miroslav Ferenčić, OIB 09626953875 punomoćnik sudionika u postupku BILJE I ZDRAVLJE</item>
    </derivirana_varijabla>
  </DomainObject.Predmet.OstaliListFormatedOIB>
  <DomainObject.Predmet.OstaliListFormatedWithAdress>
    <izvorni_sadrzaj>
      <item>Miroslav Ferenčić, Hrebinečka Cesta 35, 10370 Hrebinec punomoćnik sudionika u postupku BILJE I ZDRAVLJE</item>
    </izvorni_sadrzaj>
    <derivirana_varijabla naziv="DomainObject.Predmet.OstaliListFormatedWithAdress_1">
      <item>Miroslav Ferenčić, Hrebinečka Cesta 35, 10370 Hrebinec punomoćnik sudionika u postupku BILJE I ZDRAVLJE</item>
    </derivirana_varijabla>
  </DomainObject.Predmet.OstaliListFormatedWithAdress>
  <DomainObject.Predmet.OstaliListFormatedWithAdressOIB>
    <izvorni_sadrzaj>
      <item>Miroslav Ferenčić, OIB 09626953875, Hrebinečka Cesta 35, 10370 Hrebinec punomoćnik sudionika u postupku BILJE I ZDRAVLJE</item>
    </izvorni_sadrzaj>
    <derivirana_varijabla naziv="DomainObject.Predmet.OstaliListFormatedWithAdressOIB_1">
      <item>Miroslav Ferenčić, OIB 09626953875, Hrebinečka Cesta 35, 10370 Hrebinec punomoćnik sudionika u postupku BILJE I ZDRAVLJE</item>
    </derivirana_varijabla>
  </DomainObject.Predmet.OstaliListFormatedWithAdressOIB>
  <DomainObject.Predmet.OstaliListNazivFormated>
    <izvorni_sadrzaj>
      <item>Miroslav Ferenčić</item>
    </izvorni_sadrzaj>
    <derivirana_varijabla naziv="DomainObject.Predmet.OstaliListNazivFormated_1">
      <item>Miroslav Ferenčić</item>
    </derivirana_varijabla>
  </DomainObject.Predmet.OstaliListNazivFormated>
  <DomainObject.Predmet.OstaliListNazivFormatedOIB>
    <izvorni_sadrzaj>
      <item>Miroslav Ferenčić, OIB 09626953875</item>
    </izvorni_sadrzaj>
    <derivirana_varijabla naziv="DomainObject.Predmet.OstaliListNazivFormatedOIB_1">
      <item>Miroslav Ferenčić, OIB 09626953875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BILJE I ZDRAVLJE</izvorni_sadrzaj>
    <derivirana_varijabla naziv="DomainObject.Predmet.ProtustrankaIDrugi_1">BILJE I ZDRAVLJE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BILJE I ZDRAVLJE, OIB 15379281743, HREBINEČKA C.35, 10370 Hrebinec</izvorni_sadrzaj>
    <derivirana_varijabla naziv="DomainObject.Predmet.ProtustrankaIDrugiAdressOIB_1">BILJE I ZDRAVLJE, OIB 15379281743, HREBINEČKA C.35,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BILJE I ZDRAVLJE</item>
      <item>Miroslav Ferenčić</item>
    </izvorni_sadrzaj>
    <derivirana_varijabla naziv="DomainObject.Predmet.SudioniciListNaziv_1">
      <item>FINA Regionalni centar Zagreb</item>
      <item>BILJE I ZDRAVLJE</item>
      <item>Miroslav Ferenčić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izvorni_sadrzaj>
    <derivirana_varijabla naziv="DomainObject.Predmet.SudioniciListAdressOIB_1"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15379281743</item>
      <item>, OIB 09626953875</item>
    </izvorni_sadrzaj>
    <derivirana_varijabla naziv="DomainObject.Predmet.SudioniciListNazivOIB_1">
      <item>, OIB 85821130368</item>
      <item>, OIB 15379281743</item>
      <item>, OIB 09626953875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2016-02-17T09:44:00Z</dcterms:created>
  <dc:creator>ilukac</dc:creator>
  <cp:lastModifiedBy>Ksenija Nol</cp:lastModifiedBy>
  <cp:lastPrinted>2016-02-17T09:37:00Z</cp:lastPrinted>
  <dcterms:modified xmlns:xsi="http://www.w3.org/2001/XMLSchema-instance" xsi:type="dcterms:W3CDTF">2016-02-18T08:46:00Z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