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3b9e" w14:paraId="7203b9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65A5">
        <w:rPr>
          <w:b/>
        </w:rPr>
        <w:t>29</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AC65A5" w:rsidRPr="00AC65A5">
        <w:t>DEMONSTRATIO d.o.o., Kačića Miošića Andrija 4, 21420 Bol,  OIB: 42691361130</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AC65A5" w:rsidRPr="00AC65A5">
        <w:t>DEMONSTRATIO d.o.o., Kačića Miošića Andrija 4, 21420 Bol,  OIB: 42691361130</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AC65A5" w:rsidRPr="00AC65A5">
        <w:t>DEMONSTRATIO d.o.o., Kačića Miošića Andrija 4, 21420 Bol,  OIB: 42691361130</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2E2BAC">
        <w:rPr>
          <w:b/>
          <w:u w:val="single"/>
        </w:rPr>
        <w:t>13</w:t>
      </w:r>
      <w:r w:rsidR="004A11A6" w:rsidRPr="007303A9">
        <w:rPr>
          <w:b/>
          <w:u w:val="single"/>
        </w:rPr>
        <w:t>,</w:t>
      </w:r>
      <w:r w:rsidR="00AC65A5">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AC65A5">
        <w:t>SERGEY SENIN,</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AC65A5">
        <w:t>SERGEY SENIN</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AC65A5">
        <w:t>30</w:t>
      </w:r>
      <w:r w:rsidR="00ED3E19" w:rsidRPr="00ED3E19">
        <w:t xml:space="preserve">. </w:t>
      </w:r>
      <w:r w:rsidR="003C241D">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AC65A5">
        <w:t>09</w:t>
      </w:r>
      <w:r w:rsidR="009A0C56">
        <w:t>.</w:t>
      </w:r>
      <w:r w:rsidR="009C6C0F">
        <w:t>2015</w:t>
      </w:r>
      <w:r w:rsidRPr="00F97AF9">
        <w:t xml:space="preserve">. godine dužnik u Očevidniku redoslijeda osnova za plaćanje ima evidentirane neizvršene osnove za plaćanje u neprekinutom razdoblju od </w:t>
      </w:r>
      <w:r w:rsidR="00AC65A5">
        <w:t>947</w:t>
      </w:r>
      <w:r w:rsidRPr="00F97AF9">
        <w:t xml:space="preserve"> dana u ukupnom iznosu od </w:t>
      </w:r>
      <w:r w:rsidR="00AC65A5">
        <w:t>149.696</w:t>
      </w:r>
      <w:r w:rsidR="003C241D">
        <w:t>,</w:t>
      </w:r>
      <w:r w:rsidR="00AC65A5">
        <w:t>08</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AC65A5">
        <w:t>29</w:t>
      </w:r>
      <w:r>
        <w:t xml:space="preserve">. </w:t>
      </w:r>
      <w:r w:rsidR="00AC65A5">
        <w:t>rujna</w:t>
      </w:r>
      <w:r w:rsidR="003C241D">
        <w:t xml:space="preserve"> </w:t>
      </w:r>
      <w:r w:rsidR="00AC65A5">
        <w:t xml:space="preserve"> 2016</w:t>
      </w:r>
      <w:r>
        <w:t>.g. naslovni sud je rješenjem pod podl.br. St-</w:t>
      </w:r>
      <w:r w:rsidR="00AC65A5">
        <w:t>2402</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D740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C65A5">
      <w:rPr>
        <w:rFonts w:hAnsi="Book Antiqua" w:ascii="Book Antiqua"/>
        <w:b/>
        <w:sz w:val="20"/>
        <w:szCs w:val="20"/>
      </w:rPr>
      <w:t>29</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D740A"/>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D740A"/>
    <w:rPr>
      <w:color w:val="808080"/>
      <w:bdr w:space="0" w:sz="0" w:color="auto" w:val="none"/>
      <w:shd w:fill="auto" w:color="auto" w:val="clear"/>
    </w:rPr>
  </w:style>
  <w:style w:customStyle="true" w:styleId="eSPISCCParagraphDefaultFont" w:type="character">
    <w:name w:val="eSPIS_CC_Paragraph Default Font"/>
    <w:basedOn w:val="Zadanifontodlomka"/>
    <w:rsid w:val="008D74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740A"/>
    <w:rPr>
      <w:b/>
      <w:bdr w:space="0" w:sz="0" w:color="auto" w:val="none"/>
      <w:shd w:fill="FFFFCC" w:color="auto" w:val="clear"/>
      <w:lang w:val="hr-HR"/>
    </w:rPr>
  </w:style>
  <w:style w:customStyle="true" w:styleId="PozadinaSvijetloCrvena" w:type="character">
    <w:name w:val="Pozadina_SvijetloCrvena"/>
    <w:basedOn w:val="eSPISCCParagraphDefaultFont"/>
    <w:rsid w:val="008D74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74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D740A"/>
    <w:rPr>
      <w:color w:val="808080"/>
      <w:bdr w:color="auto" w:space="0" w:sz="0" w:val="none"/>
      <w:shd w:color="auto" w:fill="auto" w:val="clear"/>
    </w:rPr>
  </w:style>
  <w:style w:customStyle="1" w:styleId="eSPISCCParagraphDefaultFont" w:type="character">
    <w:name w:val="eSPIS_CC_Paragraph Default Font"/>
    <w:basedOn w:val="Zadanifontodlomka"/>
    <w:rsid w:val="008D74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740A"/>
    <w:rPr>
      <w:b/>
      <w:bdr w:color="auto" w:space="0" w:sz="0" w:val="none"/>
      <w:shd w:color="auto" w:fill="FFFFCC" w:val="clear"/>
      <w:lang w:val="hr-HR"/>
    </w:rPr>
  </w:style>
  <w:style w:customStyle="1" w:styleId="PozadinaSvijetloCrvena" w:type="character">
    <w:name w:val="Pozadina_SvijetloCrvena"/>
    <w:basedOn w:val="eSPISCCParagraphDefaultFont"/>
    <w:rsid w:val="008D74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74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St-29/2017</izvorni_sadrzaj>
    <derivirana_varijabla naziv="DomainObject.Predmet.OznakaBroj_1">St-29/2017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DEMONSTRATIO d.o.o. za turističke i ugostiteljske usluge</izvorni_sadrzaj>
    <derivirana_varijabla naziv="DomainObject.Predmet.ProtustrankaFormated_1">  DEMONSTRATIO d.o.o. za turističke i ugostiteljske usluge</derivirana_varijabla>
  </DomainObject.Predmet.ProtustrankaFormated>
  <DomainObject.Predmet.ProtustrankaFormatedOIB>
    <izvorni_sadrzaj>  DEMONSTRATIO d.o.o. za turističke i ugostiteljske usluge, OIB 42691361130</izvorni_sadrzaj>
    <derivirana_varijabla naziv="DomainObject.Predmet.ProtustrankaFormatedOIB_1">  DEMONSTRATIO d.o.o. za turističke i ugostiteljske usluge, OIB 42691361130</derivirana_varijabla>
  </DomainObject.Predmet.ProtustrankaFormatedOIB>
  <DomainObject.Predmet.ProtustrankaFormatedWithAdress>
    <izvorni_sadrzaj> DEMONSTRATIO d.o.o. za turističke i ugostiteljske usluge, Kačića Miošića Andrije 4, 21420 Bol</izvorni_sadrzaj>
    <derivirana_varijabla naziv="DomainObject.Predmet.ProtustrankaFormatedWithAdress_1"> DEMONSTRATIO d.o.o. za turističke i ugostiteljske usluge, Kačića Miošića Andrije 4, 21420 Bol</derivirana_varijabla>
  </DomainObject.Predmet.ProtustrankaFormatedWithAdress>
  <DomainObject.Predmet.ProtustrankaFormatedWithAdressOIB>
    <izvorni_sadrzaj> DEMONSTRATIO d.o.o. za turističke i ugostiteljske usluge, OIB 42691361130, Kačića Miošića Andrije 4, 21420 Bol</izvorni_sadrzaj>
    <derivirana_varijabla naziv="DomainObject.Predmet.ProtustrankaFormatedWithAdressOIB_1"> DEMONSTRATIO d.o.o. za turističke i ugostiteljske usluge, OIB 42691361130, Kačića Miošića Andrije 4, 21420 Bol</derivirana_varijabla>
  </DomainObject.Predmet.ProtustrankaFormatedWithAdressOIB>
  <DomainObject.Predmet.ProtustrankaWithAdress>
    <izvorni_sadrzaj>DEMONSTRATIO d.o.o. za turističke i ugostiteljske usluge Kačića Miošića Andrije 4, 21420 Bol</izvorni_sadrzaj>
    <derivirana_varijabla naziv="DomainObject.Predmet.ProtustrankaWithAdress_1">DEMONSTRATIO d.o.o. za turističke i ugostiteljske usluge Kačića Miošića Andrije 4, 21420 Bol</derivirana_varijabla>
  </DomainObject.Predmet.ProtustrankaWithAdress>
  <DomainObject.Predmet.ProtustrankaWithAdressOIB>
    <izvorni_sadrzaj>DEMONSTRATIO d.o.o. za turističke i ugostiteljske usluge, OIB 42691361130, Kačića Miošića Andrije 4, 21420 Bol</izvorni_sadrzaj>
    <derivirana_varijabla naziv="DomainObject.Predmet.ProtustrankaWithAdressOIB_1">DEMONSTRATIO d.o.o. za turističke i ugostiteljske usluge, OIB 42691361130, Kačića Miošića Andrije 4, 21420 Bol</derivirana_varijabla>
  </DomainObject.Predmet.ProtustrankaWithAdressOIB>
  <DomainObject.Predmet.ProtustrankaNazivFormated>
    <izvorni_sadrzaj>DEMONSTRATIO d.o.o. za turističke i ugostiteljske usluge</izvorni_sadrzaj>
    <derivirana_varijabla naziv="DomainObject.Predmet.ProtustrankaNazivFormated_1">DEMONSTRATIO d.o.o. za turističke i ugostiteljske usluge</derivirana_varijabla>
  </DomainObject.Predmet.ProtustrankaNazivFormated>
  <DomainObject.Predmet.ProtustrankaNazivFormatedOIB>
    <izvorni_sadrzaj>DEMONSTRATIO d.o.o. za turističke i ugostiteljske usluge, OIB 42691361130</izvorni_sadrzaj>
    <derivirana_varijabla naziv="DomainObject.Predmet.ProtustrankaNazivFormatedOIB_1">DEMONSTRATIO d.o.o. za turističke i ugostiteljske usluge, OIB 42691361130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DEMONSTRATIO d.o.o. za turističke i ugostiteljske usluge</item>
    </izvorni_sadrzaj>
    <derivirana_varijabla naziv="DomainObject.Predmet.ProtuStrankaListFormated_1">
      <item>DEMONSTRATIO d.o.o. za turističke i ugostiteljske usluge</item>
    </derivirana_varijabla>
  </DomainObject.Predmet.ProtuStrankaListFormated>
  <DomainObject.Predmet.ProtuStrankaListFormatedOIB>
    <izvorni_sadrzaj>
      <item>DEMONSTRATIO d.o.o. za turističke i ugostiteljske usluge, OIB 42691361130</item>
    </izvorni_sadrzaj>
    <derivirana_varijabla naziv="DomainObject.Predmet.ProtuStrankaListFormatedOIB_1">
      <item>DEMONSTRATIO d.o.o. za turističke i ugostiteljske usluge, OIB 42691361130</item>
    </derivirana_varijabla>
  </DomainObject.Predmet.ProtuStrankaListFormatedOIB>
  <DomainObject.Predmet.ProtuStrankaListFormatedWithAdress>
    <izvorni_sadrzaj>
      <item>DEMONSTRATIO d.o.o. za turističke i ugostiteljske usluge, Kačića Miošića Andrije 4, 21420 Bol</item>
    </izvorni_sadrzaj>
    <derivirana_varijabla naziv="DomainObject.Predmet.ProtuStrankaListFormatedWithAdress_1">
      <item>DEMONSTRATIO d.o.o. za turističke i ugostiteljske usluge, Kačića Miošića Andrije 4, 21420 Bol</item>
    </derivirana_varijabla>
  </DomainObject.Predmet.ProtuStrankaListFormatedWithAdress>
  <DomainObject.Predmet.ProtuStrankaListFormatedWithAdressOIB>
    <izvorni_sadrzaj>
      <item>DEMONSTRATIO d.o.o. za turističke i ugostiteljske usluge, OIB 42691361130, Kačića Miošića Andrije 4, 21420 Bol</item>
    </izvorni_sadrzaj>
    <derivirana_varijabla naziv="DomainObject.Predmet.ProtuStrankaListFormatedWithAdressOIB_1">
      <item>DEMONSTRATIO d.o.o. za turističke i ugostiteljske usluge, OIB 42691361130, Kačića Miošića Andrije 4, 21420 Bol</item>
    </derivirana_varijabla>
  </DomainObject.Predmet.ProtuStrankaListFormatedWithAdressOIB>
  <DomainObject.Predmet.ProtuStrankaListNazivFormated>
    <izvorni_sadrzaj>
      <item>DEMONSTRATIO d.o.o. za turističke i ugostiteljske usluge</item>
    </izvorni_sadrzaj>
    <derivirana_varijabla naziv="DomainObject.Predmet.ProtuStrankaListNazivFormated_1">
      <item>DEMONSTRATIO d.o.o. za turističke i ugostiteljske usluge</item>
    </derivirana_varijabla>
  </DomainObject.Predmet.ProtuStrankaListNazivFormated>
  <DomainObject.Predmet.ProtuStrankaListNazivFormatedOIB>
    <izvorni_sadrzaj>
      <item>DEMONSTRATIO d.o.o. za turističke i ugostiteljske usluge, OIB 42691361130</item>
    </izvorni_sadrzaj>
    <derivirana_varijabla naziv="DomainObject.Predmet.ProtuStrankaListNazivFormatedOIB_1">
      <item>DEMONSTRATIO d.o.o. za turističke i ugostiteljske usluge, OIB 42691361130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Gundulilćeva 29a, 21000 Split</item>
    </izvorni_sadrzaj>
    <derivirana_varijabla naziv="DomainObject.Predmet.OstaliListFormatedWithAdress_1">
      <item>Županijsko državno odvjetništvo u Splitu, Gundulilćeva 29a, 21000 Split</item>
    </derivirana_varijabla>
  </DomainObject.Predmet.OstaliListFormatedWithAdress>
  <DomainObject.Predmet.OstaliListFormatedWithAdressOIB>
    <izvorni_sadrzaj>
      <item>Županijsko državno odvjetništvo u Splitu, Gundulilćeva 29a, 21000 Split</item>
    </izvorni_sadrzaj>
    <derivirana_varijabla naziv="DomainObject.Predmet.OstaliListFormatedWithAdressOIB_1">
      <item>Županijsko državno odvjetništvo u Splitu, Gundulilćeva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DEMONSTRATIO d.o.o. za turističke i ugostiteljske usluge</izvorni_sadrzaj>
    <derivirana_varijabla naziv="DomainObject.Predmet.ProtustrankaIDrugi_1">DEMONSTRATIO d.o.o. za turističke i ugostiteljske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DEMONSTRATIO d.o.o. za turističke i ugostiteljske usluge, OIB 42691361130, Kačića Miošića Andrije 4, 21420 Bol</izvorni_sadrzaj>
    <derivirana_varijabla naziv="DomainObject.Predmet.ProtustrankaIDrugiAdressOIB_1">DEMONSTRATIO d.o.o. za turističke i ugostiteljske usluge, OIB 42691361130, Kačića Miošića Andrije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DEMONSTRATIO d.o.o. za turističke i ugostiteljske usluge</item>
      <item>FINANCIJSKA AGENCIJA, RC SPLIT</item>
      <item>Ministarstvo financija RH</item>
      <item>Županijsko državno odvjetništvo u Splitu</item>
    </izvorni_sadrzaj>
    <derivirana_varijabla naziv="DomainObject.Predmet.SudioniciListNaziv_1">
      <item>DEMONSTRATIO d.o.o. za turističke i ugostiteljske usluge</item>
      <item>FINANCIJSKA AGENCIJA, RC SPLIT</item>
      <item>Ministarstvo financija RH</item>
      <item>Županijsko državno odvjetništvo u Splitu</item>
    </derivirana_varijabla>
  </DomainObject.Predmet.SudioniciListNaziv>
  <DomainObject.Predmet.SudioniciListAdressOIB>
    <izvorni_sadrzaj>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izvorni_sadrzaj>
    <derivirana_varijabla naziv="DomainObject.Predmet.SudioniciListAdressOIB_1">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42691361130</item>
      <item>, OIB 85821130368</item>
      <item>, OIB 18683136487</item>
      <item>, OIB null</item>
    </izvorni_sadrzaj>
    <derivirana_varijabla naziv="DomainObject.Predmet.SudioniciListNazivOIB_1">
      <item>, OIB 42691361130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6048</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2018-06-15T09:43:00Z</dcterms:created>
  <dc:creator>Katarina Franković</dc:creator>
  <cp:lastModifiedBy>Andrijana Leto</cp:lastModifiedBy>
  <cp:lastPrinted>2018-06-15T08:57:00Z</cp:lastPrinted>
  <dcterms:modified xmlns:xsi="http://www.w3.org/2001/XMLSchema-instance" xsi:type="dcterms:W3CDTF">2018-06-15T09:52:00Z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(29- 17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