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2cb7" w14:paraId="2bf2cb7" w:rsidRDefault="00B15AB2" w:rsidP="00B15AB2" w:rsidR="00B15AB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5AB2" w:rsidP="00B15AB2" w:rsidR="00B15AB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15AB2" w:rsidP="00B15AB2" w:rsidR="00B15AB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15AB2" w:rsidP="00B15AB2" w:rsidR="00B15AB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15AB2" w:rsidP="00B15AB2" w:rsidR="00B15AB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15AB2" w:rsidP="00B15AB2" w:rsidR="00B15AB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15AB2" w:rsidP="00B15AB2" w:rsidR="00B15AB2" w:rsidRPr="005D578C">
      <w:pPr>
        <w:jc w:val="center"/>
        <w:rPr>
          <w:rFonts w:cs="Times New Roman" w:eastAsia="Times New Roman"/>
          <w:szCs w:val="24"/>
        </w:rPr>
      </w:pPr>
    </w:p>
    <w:p w:rsidRDefault="00B15AB2" w:rsidP="00B15AB2" w:rsidR="00B15AB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15AB2" w:rsidP="00B15AB2" w:rsidR="00B15AB2" w:rsidRPr="005D578C">
      <w:pPr>
        <w:rPr>
          <w:rFonts w:cs="Times New Roman" w:eastAsia="Times New Roman"/>
          <w:szCs w:val="24"/>
        </w:rPr>
      </w:pPr>
    </w:p>
    <w:p w:rsidRDefault="00B15AB2" w:rsidP="00B15AB2" w:rsidR="00B15AB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M. B. M. d. o. o. Vodnjan, Antonia Smareglie 27, OIB 24558292803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040047738,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6E6FC6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B15AB2" w:rsidP="00B15AB2" w:rsidR="00B15AB2" w:rsidRPr="005D578C">
      <w:pPr>
        <w:rPr>
          <w:rFonts w:cs="Times New Roman" w:eastAsia="Times New Roman"/>
          <w:szCs w:val="24"/>
        </w:rPr>
      </w:pPr>
    </w:p>
    <w:p w:rsidRDefault="00B15AB2" w:rsidP="00B15AB2" w:rsidR="00B15AB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15AB2" w:rsidP="00B15AB2" w:rsidR="00B15AB2" w:rsidRPr="005D578C">
      <w:pPr>
        <w:rPr>
          <w:rFonts w:cs="Times New Roman" w:eastAsia="Times New Roman"/>
          <w:szCs w:val="24"/>
        </w:rPr>
      </w:pPr>
    </w:p>
    <w:p w:rsidRDefault="00B15AB2" w:rsidP="00B15AB2" w:rsidR="00B15AB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M. B. M. d. o. o. Vodnjan, Antonia Smareglie 27, OIB 24558292803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040047738,</w:t>
      </w:r>
      <w:r w:rsidRPr="005D578C">
        <w:rPr>
          <w:rFonts w:cs="Times New Roman" w:eastAsia="Times New Roman"/>
          <w:szCs w:val="24"/>
        </w:rPr>
        <w:t xml:space="preserve"> s danom </w:t>
      </w:r>
      <w:r w:rsidR="006E6FC6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B15AB2" w:rsidP="00B15AB2" w:rsidR="00B15AB2" w:rsidRPr="005D578C">
      <w:pPr>
        <w:rPr>
          <w:rFonts w:cs="Times New Roman" w:eastAsia="Times New Roman"/>
          <w:szCs w:val="24"/>
        </w:rPr>
      </w:pPr>
    </w:p>
    <w:p w:rsidRDefault="00B15AB2" w:rsidP="00B15AB2" w:rsidR="00B15AB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B15AB2" w:rsidP="00B15AB2" w:rsidR="00B15AB2">
      <w:pPr>
        <w:rPr>
          <w:rFonts w:cs="Times New Roman" w:eastAsia="Times New Roman"/>
          <w:szCs w:val="20"/>
        </w:rPr>
      </w:pPr>
    </w:p>
    <w:p w:rsidRDefault="00B15AB2" w:rsidP="00B15AB2" w:rsidR="00B15AB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M. B. M. d. o. o. Vodnjan, Antonia Smareglie 27, OIB 24558292803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040047738.</w:t>
      </w:r>
    </w:p>
    <w:p w:rsidRDefault="00B15AB2" w:rsidP="00B15AB2" w:rsidR="00B15AB2">
      <w:pPr>
        <w:ind w:firstLine="709"/>
        <w:rPr>
          <w:rFonts w:cs="Times New Roman" w:eastAsia="Times New Roman"/>
          <w:szCs w:val="24"/>
        </w:rPr>
      </w:pPr>
    </w:p>
    <w:p w:rsidRDefault="00B15AB2" w:rsidP="00B15AB2" w:rsidR="00B15AB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M. B. M. d. o. o. Vodnjan, Antonia Smareglie 27, OIB 24558292803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040047738.</w:t>
      </w:r>
    </w:p>
    <w:p w:rsidRDefault="00B15AB2" w:rsidP="00B15AB2" w:rsidR="00B15AB2">
      <w:pPr>
        <w:rPr>
          <w:rFonts w:cs="Times New Roman" w:eastAsia="Times New Roman"/>
          <w:szCs w:val="24"/>
        </w:rPr>
      </w:pPr>
    </w:p>
    <w:p w:rsidRDefault="00AB04CA" w:rsidP="00B15AB2" w:rsidR="00AB04CA" w:rsidRPr="005D578C">
      <w:pPr>
        <w:rPr>
          <w:rFonts w:cs="Times New Roman" w:eastAsia="Times New Roman"/>
          <w:szCs w:val="24"/>
        </w:rPr>
      </w:pPr>
    </w:p>
    <w:p w:rsidRDefault="00B15AB2" w:rsidP="00B15AB2" w:rsidR="00B15AB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15AB2" w:rsidP="00B15AB2" w:rsidR="00B15AB2">
      <w:pPr>
        <w:ind w:firstLine="708"/>
        <w:rPr>
          <w:rFonts w:cs="Times New Roman" w:eastAsia="Times New Roman"/>
          <w:szCs w:val="24"/>
        </w:rPr>
      </w:pPr>
    </w:p>
    <w:p w:rsidRDefault="00B15AB2" w:rsidP="00B15AB2" w:rsidR="00B15AB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AB04CA"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M. B. M. d. o. o. Vodnjan.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St-894/2015-3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15AB2" w:rsidP="00B15AB2" w:rsidR="00B15AB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15AB2" w:rsidP="00B15AB2" w:rsidR="00B15AB2" w:rsidRPr="005D578C">
      <w:pPr>
        <w:rPr>
          <w:rFonts w:cs="Times New Roman" w:eastAsia="Times New Roman"/>
          <w:szCs w:val="24"/>
        </w:rPr>
      </w:pPr>
    </w:p>
    <w:p w:rsidRDefault="00B15AB2" w:rsidP="00B15AB2" w:rsidR="00B15AB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E6FC6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15AB2" w:rsidP="00B15AB2" w:rsidR="00B15AB2">
      <w:pPr>
        <w:rPr>
          <w:rFonts w:cs="Times New Roman" w:eastAsia="Times New Roman"/>
          <w:szCs w:val="24"/>
        </w:rPr>
      </w:pPr>
    </w:p>
    <w:p w:rsidRDefault="00B15AB2" w:rsidP="00B15AB2" w:rsidR="00B15AB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15AB2" w:rsidP="00B15AB2" w:rsidR="00B15AB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1A565F">
        <w:rPr>
          <w:rFonts w:cs="Times New Roman" w:eastAsia="Times New Roman"/>
          <w:szCs w:val="24"/>
        </w:rPr>
        <w:t>, v.r.</w:t>
      </w:r>
    </w:p>
    <w:p w:rsidRDefault="00B15AB2" w:rsidP="00B15AB2" w:rsidR="00B15AB2">
      <w:pPr>
        <w:jc w:val="left"/>
        <w:rPr>
          <w:rFonts w:cs="Times New Roman" w:eastAsia="Times New Roman"/>
          <w:szCs w:val="24"/>
        </w:rPr>
      </w:pPr>
    </w:p>
    <w:p w:rsidRDefault="00B15AB2" w:rsidP="00B15AB2" w:rsidR="00B15AB2" w:rsidRPr="005D578C">
      <w:pPr>
        <w:jc w:val="left"/>
        <w:rPr>
          <w:rFonts w:cs="Times New Roman" w:eastAsia="Times New Roman"/>
          <w:szCs w:val="24"/>
        </w:rPr>
      </w:pPr>
    </w:p>
    <w:p w:rsidRDefault="00B15AB2" w:rsidP="00B15AB2" w:rsidR="00B15AB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15AB2" w:rsidP="00B15AB2" w:rsidR="00B15AB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B15AB2" w:rsidP="00B15AB2" w:rsidR="00B15AB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15AB2" w:rsidP="00B15AB2" w:rsidR="00B15AB2">
      <w:pPr>
        <w:rPr>
          <w:rFonts w:cs="Times New Roman" w:eastAsia="Times New Roman"/>
          <w:szCs w:val="24"/>
        </w:rPr>
      </w:pPr>
    </w:p>
    <w:p w:rsidRDefault="00B15AB2" w:rsidP="00B15AB2" w:rsidR="00B15AB2" w:rsidRPr="005D578C">
      <w:pPr>
        <w:rPr>
          <w:rFonts w:cs="Times New Roman" w:eastAsia="Times New Roman"/>
          <w:szCs w:val="24"/>
        </w:rPr>
      </w:pPr>
    </w:p>
    <w:p w:rsidRDefault="00B15AB2" w:rsidP="00B15AB2" w:rsidR="00B15AB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15AB2" w:rsidP="00B15AB2" w:rsidR="00B15AB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15AB2" w:rsidP="00B15AB2" w:rsidR="00B15AB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M. B. M. d. o. o. Vodnjan, Antonia Smareglie 27,</w:t>
      </w:r>
    </w:p>
    <w:p w:rsidRDefault="001B7FCE" w:rsidP="00B15AB2" w:rsidR="00B15AB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</w:t>
      </w:r>
      <w:r w:rsidR="00B15AB2">
        <w:rPr>
          <w:rFonts w:cs="Times New Roman" w:eastAsia="Times New Roman"/>
          <w:szCs w:val="24"/>
        </w:rPr>
        <w:t xml:space="preserve"> za zastupanje dužnika – Mirela Buršić i Milan Buršić, oba na adresi Vodnjan, Antonia Smareglie 27</w:t>
      </w:r>
      <w:r>
        <w:rPr>
          <w:rFonts w:cs="Times New Roman" w:eastAsia="Times New Roman"/>
          <w:szCs w:val="24"/>
        </w:rPr>
        <w:t xml:space="preserve">, </w:t>
      </w:r>
    </w:p>
    <w:p w:rsidRDefault="00B15AB2" w:rsidP="00B15AB2" w:rsidR="00B15AB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B15AB2" w:rsidP="00B15AB2" w:rsidR="00B15AB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15AB2" w:rsidP="00B15AB2" w:rsidR="00B15AB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B15AB2" w:rsidP="00B15AB2" w:rsidR="00B15AB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B15AB2" w:rsidP="00B15AB2" w:rsidR="00B15AB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15AB2" w:rsidP="00B15AB2" w:rsidR="00B15AB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15AB2" w:rsidP="00B15AB2" w:rsidR="00B15AB2"/>
    <w:p w:rsidRDefault="00B15AB2" w:rsidP="00B15AB2" w:rsidR="00B15AB2"/>
    <w:p w:rsidRDefault="001A565F" w:rsidR="00387208"/>
    <w:sectPr w:rsidSect="00A7544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B2" w:rsidP="00B15AB2" w:rsidR="00B15AB2">
      <w:r>
        <w:separator/>
      </w:r>
    </w:p>
  </w:endnote>
  <w:endnote w:id="0" w:type="continuationSeparator">
    <w:p w:rsidRDefault="00B15AB2" w:rsidP="00B15AB2" w:rsidR="00B15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B2" w:rsidP="00B15AB2" w:rsidR="00B15AB2">
      <w:r>
        <w:separator/>
      </w:r>
    </w:p>
  </w:footnote>
  <w:footnote w:id="0" w:type="continuationSeparator">
    <w:p w:rsidRDefault="00B15AB2" w:rsidP="00B15AB2" w:rsidR="00B15A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AB2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A565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St-894/2015-5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AB2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9 St-894/2015-5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448E"/>
    <w:rsid w:val="001A565F"/>
    <w:rsid w:val="001B7FCE"/>
    <w:rsid w:val="006E6FC6"/>
    <w:rsid w:val="0075528E"/>
    <w:rsid w:val="0079403F"/>
    <w:rsid w:val="008B448E"/>
    <w:rsid w:val="00AB04CA"/>
    <w:rsid w:val="00B1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5AB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5AB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15AB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5A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5AB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15A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15AB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56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65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A565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A565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A565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5AB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5AB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15AB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5A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5AB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15A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15AB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56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65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A565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A565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A565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St-894/2015</izvorni_sadrzaj>
    <derivirana_varijabla naziv="DomainObject.Predmet.OznakaBroj_1">St-894/2015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B. M. d. o. o. VODNJAN</izvorni_sadrzaj>
    <derivirana_varijabla naziv="DomainObject.Predmet.ProtustrankaFormated_1">  M. B. M. d. o. o. VODNJAN</derivirana_varijabla>
  </DomainObject.Predmet.ProtustrankaFormated>
  <DomainObject.Predmet.ProtustrankaFormatedOIB>
    <izvorni_sadrzaj>  M. B. M. d. o. o. VODNJAN, OIB 24558292803</izvorni_sadrzaj>
    <derivirana_varijabla naziv="DomainObject.Predmet.ProtustrankaFormatedOIB_1">  M. B. M. d. o. o. VODNJAN, OIB 24558292803</derivirana_varijabla>
  </DomainObject.Predmet.ProtustrankaFormatedOIB>
  <DomainObject.Predmet.ProtustrankaFormatedWithAdress>
    <izvorni_sadrzaj> M. B. M. d. o. o. VODNJAN, Antonia Smareglie 27, 52100 Vodnjan</izvorni_sadrzaj>
    <derivirana_varijabla naziv="DomainObject.Predmet.ProtustrankaFormatedWithAdress_1"> M. B. M. d. o. o. VODNJAN, Antonia Smareglie 27, 52100 Vodnjan</derivirana_varijabla>
  </DomainObject.Predmet.ProtustrankaFormatedWithAdress>
  <DomainObject.Predmet.ProtustrankaFormatedWithAdressOIB>
    <izvorni_sadrzaj> M. B. M. d. o. o. VODNJAN, OIB 24558292803, Antonia Smareglie 27, 52100 Vodnjan</izvorni_sadrzaj>
    <derivirana_varijabla naziv="DomainObject.Predmet.ProtustrankaFormatedWithAdressOIB_1"> M. B. M. d. o. o. VODNJAN, OIB 24558292803, Antonia Smareglie 27, 52100 Vodnjan</derivirana_varijabla>
  </DomainObject.Predmet.ProtustrankaFormatedWithAdressOIB>
  <DomainObject.Predmet.ProtustrankaWithAdress>
    <izvorni_sadrzaj>M. B. M. d. o. o. VODNJAN Antonia Smareglie 27, 52100 Vodnjan</izvorni_sadrzaj>
    <derivirana_varijabla naziv="DomainObject.Predmet.ProtustrankaWithAdress_1">M. B. M. d. o. o. VODNJAN Antonia Smareglie 27, 52100 Vodnjan</derivirana_varijabla>
  </DomainObject.Predmet.ProtustrankaWithAdress>
  <DomainObject.Predmet.ProtustrankaWithAdressOIB>
    <izvorni_sadrzaj>M. B. M. d. o. o. VODNJAN, OIB 24558292803, Antonia Smareglie 27, 52100 Vodnjan</izvorni_sadrzaj>
    <derivirana_varijabla naziv="DomainObject.Predmet.ProtustrankaWithAdressOIB_1">M. B. M. d. o. o. VODNJAN, OIB 24558292803, Antonia Smareglie 27, 52100 Vodnjan</derivirana_varijabla>
  </DomainObject.Predmet.ProtustrankaWithAdressOIB>
  <DomainObject.Predmet.ProtustrankaNazivFormated>
    <izvorni_sadrzaj>M. B. M. d. o. o. VODNJAN</izvorni_sadrzaj>
    <derivirana_varijabla naziv="DomainObject.Predmet.ProtustrankaNazivFormated_1">M. B. M. d. o. o. VODNJAN</derivirana_varijabla>
  </DomainObject.Predmet.ProtustrankaNazivFormated>
  <DomainObject.Predmet.ProtustrankaNazivFormatedOIB>
    <izvorni_sadrzaj>M. B. M. d. o. o. VODNJAN, OIB 24558292803</izvorni_sadrzaj>
    <derivirana_varijabla naziv="DomainObject.Predmet.ProtustrankaNazivFormatedOIB_1">M. B. M. d. o. o. VODNJAN, OIB 24558292803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57553.10</izvorni_sadrzaj>
    <derivirana_varijabla naziv="DomainObject.Predmet.TrenutnaVrijednost_1">57553.10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B. M. d. o. o. VODNJAN</item>
    </izvorni_sadrzaj>
    <derivirana_varijabla naziv="DomainObject.Predmet.ProtuStrankaListFormated_1">
      <item>M. B. M. d. o. o. VODNJAN</item>
    </derivirana_varijabla>
  </DomainObject.Predmet.ProtuStrankaListFormated>
  <DomainObject.Predmet.ProtuStrankaListFormatedOIB>
    <izvorni_sadrzaj>
      <item>M. B. M. d. o. o. VODNJAN, OIB 24558292803</item>
    </izvorni_sadrzaj>
    <derivirana_varijabla naziv="DomainObject.Predmet.ProtuStrankaListFormatedOIB_1">
      <item>M. B. M. d. o. o. VODNJAN, OIB 24558292803</item>
    </derivirana_varijabla>
  </DomainObject.Predmet.ProtuStrankaListFormatedOIB>
  <DomainObject.Predmet.ProtuStrankaListFormatedWithAdress>
    <izvorni_sadrzaj>
      <item>M. B. M. d. o. o. VODNJAN, Antonia Smareglie 27, 52100 Vodnjan</item>
    </izvorni_sadrzaj>
    <derivirana_varijabla naziv="DomainObject.Predmet.ProtuStrankaListFormatedWithAdress_1">
      <item>M. B. M. d. o. o. VODNJAN, Antonia Smareglie 27, 52100 Vodnjan</item>
    </derivirana_varijabla>
  </DomainObject.Predmet.ProtuStrankaListFormatedWithAdress>
  <DomainObject.Predmet.ProtuStrankaListFormatedWithAdressOIB>
    <izvorni_sadrzaj>
      <item>M. B. M. d. o. o. VODNJAN, OIB 24558292803, Antonia Smareglie 27, 52100 Vodnjan</item>
    </izvorni_sadrzaj>
    <derivirana_varijabla naziv="DomainObject.Predmet.ProtuStrankaListFormatedWithAdressOIB_1">
      <item>M. B. M. d. o. o. VODNJAN, OIB 24558292803, Antonia Smareglie 27, 52100 Vodnjan</item>
    </derivirana_varijabla>
  </DomainObject.Predmet.ProtuStrankaListFormatedWithAdressOIB>
  <DomainObject.Predmet.ProtuStrankaListNazivFormated>
    <izvorni_sadrzaj>
      <item>M. B. M. d. o. o. VODNJAN</item>
    </izvorni_sadrzaj>
    <derivirana_varijabla naziv="DomainObject.Predmet.ProtuStrankaListNazivFormated_1">
      <item>M. B. M. d. o. o. VODNJAN</item>
    </derivirana_varijabla>
  </DomainObject.Predmet.ProtuStrankaListNazivFormated>
  <DomainObject.Predmet.ProtuStrankaListNazivFormatedOIB>
    <izvorni_sadrzaj>
      <item>M. B. M. d. o. o. VODNJAN, OIB 24558292803</item>
    </izvorni_sadrzaj>
    <derivirana_varijabla naziv="DomainObject.Predmet.ProtuStrankaListNazivFormatedOIB_1">
      <item>M. B. M. d. o. o. VODNJAN, OIB 24558292803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B. M. d. o. o. VODNJAN</izvorni_sadrzaj>
    <derivirana_varijabla naziv="DomainObject.Predmet.ProtustrankaIDrugi_1">M. B. M. d. o. 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 B. M. d. o. o. VODNJAN, OIB 24558292803, Antonia Smareglie 27, 52100 Vodnjan</izvorni_sadrzaj>
    <derivirana_varijabla naziv="DomainObject.Predmet.ProtustrankaIDrugiAdressOIB_1">M. B. M. d. o. o. VODNJAN, OIB 24558292803, Antonia Smareglie 27,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 B. M. d. o. o. VODNJAN</item>
    </izvorni_sadrzaj>
    <derivirana_varijabla naziv="DomainObject.Predmet.SudioniciListNaziv_1">
      <item>FINANCIJSKA AGENCIJA, RC RIJEKA, PODRUŽNICA PULA, PULA</item>
      <item>M. B. M. d. o. 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M. B. M. d. o. o. VODNJAN, OIB 24558292803, Antonia Smareglie 27,52100 Vodnjan</item>
    </izvorni_sadrzaj>
    <derivirana_varijabla naziv="DomainObject.Predmet.SudioniciListAdressOIB_1">
      <item>FINANCIJSKA AGENCIJA, RC RIJEKA, PODRUŽNICA PULA, PULA, OIB 85821130368, GIARDINI 5,52100 Pula</item>
      <item>M. B. M. d. o. o. VODNJAN, OIB 24558292803, Antonia Smareglie 27,52100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24558292803</item>
    </izvorni_sadrzaj>
    <derivirana_varijabla naziv="DomainObject.Predmet.SudioniciListNazivOIB_1">
      <item>, OIB 85821130368</item>
      <item>, OIB 24558292803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3105</properties:Characters>
  <properties:Lines>80</properties:Lines>
  <properties:Paragraphs>30</properties:Paragraphs>
  <properties:TotalTime>5</properties:TotalTime>
  <properties:ScaleCrop>false</properties:ScaleCrop>
  <properties:LinksUpToDate>false</properties:LinksUpToDate>
  <properties:CharactersWithSpaces>3719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2016-03-14T12:58:00Z</dcterms:created>
  <dc:creator>Mihaela Kaligari</dc:creator>
  <dc:description/>
  <cp:keywords/>
  <cp:lastModifiedBy>Ana Jeromela</cp:lastModifiedBy>
  <cp:lastPrinted>2016-03-30T07:02:00Z</cp:lastPrinted>
  <dcterms:modified xmlns:xsi="http://www.w3.org/2001/XMLSchema-instance" xsi:type="dcterms:W3CDTF">2016-03-30T07:02:00Z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