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c2c" w14:paraId="872dc2c" w:rsidRDefault="002D2245" w:rsidP="006B708C" w:rsidR="002D2245" w:rsidRPr="00C138D0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C138D0">
      <w:r w:rsidRPr="00C138D0">
        <w:t xml:space="preserve">     </w:t>
      </w:r>
      <w:r w:rsidR="00586DD5" w:rsidRPr="00C138D0">
        <w:t>REPUBLIKA HRVATSKA</w:t>
      </w:r>
    </w:p>
    <w:p w:rsidRDefault="00586DD5" w:rsidP="00586DD5" w:rsidR="00586DD5" w:rsidRPr="00C138D0">
      <w:r w:rsidRPr="00C138D0">
        <w:t xml:space="preserve">TRGOVAČKI SUD U ZAGREBU                                                        </w:t>
      </w:r>
      <w:r w:rsidR="000D576F" w:rsidRPr="00C138D0">
        <w:t xml:space="preserve">        </w:t>
      </w:r>
      <w:r w:rsidRPr="00C138D0">
        <w:t xml:space="preserve">  </w:t>
      </w:r>
      <w:r w:rsidR="000D576F" w:rsidRPr="00C138D0">
        <w:t>89</w:t>
      </w:r>
      <w:r w:rsidRPr="00C138D0">
        <w:t>. St</w:t>
      </w:r>
      <w:r w:rsidR="00A019E5" w:rsidRPr="00C138D0">
        <w:t>-</w:t>
      </w:r>
      <w:r w:rsidR="00726ADE" w:rsidRPr="00C138D0">
        <w:t>21</w:t>
      </w:r>
      <w:r w:rsidR="003D3EFD" w:rsidRPr="00C138D0">
        <w:t>93</w:t>
      </w:r>
      <w:r w:rsidR="009E40AD" w:rsidRPr="00C138D0">
        <w:t>/1</w:t>
      </w:r>
      <w:r w:rsidR="00406E43" w:rsidRPr="00C138D0">
        <w:t>6</w:t>
      </w:r>
      <w:r w:rsidR="005A00AD" w:rsidRPr="00C138D0">
        <w:t>-</w:t>
      </w:r>
      <w:r w:rsidR="00C138D0" w:rsidRPr="00C138D0">
        <w:t>23</w:t>
      </w:r>
    </w:p>
    <w:p w:rsidRDefault="000D576F" w:rsidP="00586DD5" w:rsidR="00586DD5" w:rsidRPr="00C138D0">
      <w:r w:rsidRPr="00C138D0">
        <w:t xml:space="preserve">          Zagreb, </w:t>
      </w:r>
      <w:proofErr w:type="spellStart"/>
      <w:r w:rsidR="00586DD5" w:rsidRPr="00C138D0">
        <w:t>Amruševa</w:t>
      </w:r>
      <w:proofErr w:type="spellEnd"/>
      <w:r w:rsidR="00586DD5" w:rsidRPr="00C138D0">
        <w:t xml:space="preserve"> 2/II</w:t>
      </w:r>
    </w:p>
    <w:p w:rsidRDefault="000D576F" w:rsidP="007C4EF1" w:rsidR="000D576F" w:rsidRPr="00C138D0"/>
    <w:p w:rsidRDefault="000D576F" w:rsidP="00C23899" w:rsidR="000D576F" w:rsidRPr="00C138D0">
      <w:pPr>
        <w:jc w:val="center"/>
      </w:pPr>
      <w:r w:rsidRPr="00C138D0">
        <w:t>R E P U B L I K A  H R V A T S K A</w:t>
      </w:r>
    </w:p>
    <w:p w:rsidRDefault="000D576F" w:rsidP="00586DD5" w:rsidR="000D576F" w:rsidRPr="00C138D0"/>
    <w:p w:rsidRDefault="00014CE5" w:rsidP="00586DD5" w:rsidR="00586DD5" w:rsidRPr="00C138D0">
      <w:pPr>
        <w:jc w:val="center"/>
      </w:pPr>
      <w:r w:rsidRPr="00C138D0">
        <w:t>Z A K L J U Č A K</w:t>
      </w:r>
    </w:p>
    <w:p w:rsidRDefault="00586DD5" w:rsidP="00586DD5" w:rsidR="00586DD5" w:rsidRPr="00C138D0">
      <w:pPr>
        <w:rPr>
          <w:b/>
        </w:rPr>
      </w:pPr>
    </w:p>
    <w:p w:rsidRDefault="003D3EFD" w:rsidP="003D3EFD" w:rsidR="003D3EFD" w:rsidRPr="00C138D0">
      <w:pPr>
        <w:ind w:firstLine="708"/>
        <w:jc w:val="both"/>
        <w:rPr>
          <w:lang w:val="pt-BR"/>
        </w:rPr>
      </w:pPr>
      <w:r w:rsidRPr="00C138D0">
        <w:t xml:space="preserve">Trgovački sud u Zagrebu, po sucu Nikolini Dorić Hadžisejdić, </w:t>
      </w:r>
      <w:r w:rsidRPr="00C138D0">
        <w:rPr>
          <w:lang w:val="pt-BR"/>
        </w:rPr>
        <w:t>u stečajnom predmetu u povodu prijedloga predlagatelja</w:t>
      </w:r>
      <w:r w:rsidRPr="00C138D0">
        <w:t xml:space="preserve"> </w:t>
      </w:r>
      <w:r w:rsidRPr="00C138D0">
        <w:rPr>
          <w:lang w:val="pt-BR"/>
        </w:rPr>
        <w:t xml:space="preserve">FINANCIJSKA AGENCIJA, RC Zagreb, </w:t>
      </w:r>
      <w:r w:rsidRPr="00C138D0">
        <w:t>Podružnica Zagreb, Trg svibanjskih žrtava 1995. 1, OIB: 85821130368,</w:t>
      </w:r>
      <w:r w:rsidRPr="00C138D0">
        <w:rPr>
          <w:lang w:val="pt-BR"/>
        </w:rPr>
        <w:t xml:space="preserve"> za otvaranje stečajnog postupka nad dužnikom ALFA ART d.o.o., OIB 11875522226, Lukavec (Grad Velika Gorica), Tratinska 26, </w:t>
      </w:r>
      <w:r w:rsidR="00C138D0" w:rsidRPr="00C138D0">
        <w:rPr>
          <w:lang w:val="pt-BR"/>
        </w:rPr>
        <w:t>19. lipnja</w:t>
      </w:r>
      <w:r w:rsidRPr="00C138D0">
        <w:rPr>
          <w:lang w:val="pt-BR"/>
        </w:rPr>
        <w:t xml:space="preserve"> 2017.,</w:t>
      </w:r>
    </w:p>
    <w:p w:rsidRDefault="003D3EFD" w:rsidP="003D3EFD" w:rsidR="007F5C3A" w:rsidRPr="00C138D0">
      <w:pPr>
        <w:tabs>
          <w:tab w:pos="2050" w:val="left"/>
        </w:tabs>
      </w:pPr>
      <w:r w:rsidRPr="00C138D0">
        <w:tab/>
      </w:r>
    </w:p>
    <w:p w:rsidRDefault="00406E43" w:rsidP="00406E43" w:rsidR="00406E43" w:rsidRPr="00C138D0">
      <w:pPr>
        <w:jc w:val="center"/>
      </w:pPr>
    </w:p>
    <w:p w:rsidRDefault="006B708C" w:rsidP="00D47D35" w:rsidR="006B708C" w:rsidRPr="00C138D0">
      <w:pPr>
        <w:jc w:val="center"/>
      </w:pPr>
      <w:r w:rsidRPr="00C138D0">
        <w:t>z a k l j u č i o</w:t>
      </w:r>
      <w:r w:rsidR="0038741D" w:rsidRPr="00C138D0">
        <w:t xml:space="preserve"> </w:t>
      </w:r>
      <w:r w:rsidRPr="00C138D0">
        <w:t xml:space="preserve">  j e</w:t>
      </w:r>
    </w:p>
    <w:p w:rsidRDefault="00F378C1" w:rsidP="006B708C" w:rsidR="00F378C1" w:rsidRPr="00C138D0">
      <w:pPr>
        <w:rPr>
          <w:b/>
        </w:rPr>
      </w:pPr>
    </w:p>
    <w:p w:rsidRDefault="006B708C" w:rsidP="000D576F" w:rsidR="00685A5E" w:rsidRPr="00C138D0">
      <w:pPr>
        <w:ind w:firstLine="720"/>
        <w:jc w:val="both"/>
      </w:pPr>
      <w:r w:rsidRPr="00C138D0">
        <w:t xml:space="preserve">Određuje se ročište </w:t>
      </w:r>
      <w:r w:rsidR="008D6FB5" w:rsidRPr="00C138D0">
        <w:t xml:space="preserve">radi </w:t>
      </w:r>
      <w:r w:rsidR="009D6D4C" w:rsidRPr="00C138D0">
        <w:t>rasprave o uvjetima</w:t>
      </w:r>
      <w:r w:rsidR="008D6FB5" w:rsidRPr="00C138D0">
        <w:t xml:space="preserve"> za otvaranje stečajnog postupka </w:t>
      </w:r>
      <w:r w:rsidR="000E19ED" w:rsidRPr="00C138D0">
        <w:t>nad dužnikom</w:t>
      </w:r>
      <w:r w:rsidR="006208B6" w:rsidRPr="00C138D0">
        <w:rPr>
          <w:lang w:val="pt-BR"/>
        </w:rPr>
        <w:t xml:space="preserve"> </w:t>
      </w:r>
      <w:r w:rsidR="003D3EFD" w:rsidRPr="00C138D0">
        <w:rPr>
          <w:lang w:val="pt-BR"/>
        </w:rPr>
        <w:t>ALFA ART d.o.o., OIB 11875522226, Lukavec (Grad Velika Gorica), Tratinska 26</w:t>
      </w:r>
      <w:r w:rsidR="005640F5" w:rsidRPr="00C138D0">
        <w:rPr>
          <w:lang w:val="pt-BR"/>
        </w:rPr>
        <w:t>,</w:t>
      </w:r>
      <w:r w:rsidR="000E19ED" w:rsidRPr="00C138D0">
        <w:t xml:space="preserve"> </w:t>
      </w:r>
      <w:r w:rsidRPr="00C138D0">
        <w:t xml:space="preserve">za </w:t>
      </w:r>
      <w:r w:rsidR="000219C3" w:rsidRPr="00C138D0">
        <w:t>7</w:t>
      </w:r>
      <w:r w:rsidR="009D6D4C" w:rsidRPr="00C138D0">
        <w:t xml:space="preserve">. </w:t>
      </w:r>
      <w:r w:rsidR="000219C3" w:rsidRPr="00C138D0">
        <w:t>rujna</w:t>
      </w:r>
      <w:r w:rsidR="009D6D4C" w:rsidRPr="00C138D0">
        <w:t xml:space="preserve"> 2017.</w:t>
      </w:r>
      <w:r w:rsidR="00A019E5" w:rsidRPr="00C138D0">
        <w:t xml:space="preserve"> u </w:t>
      </w:r>
      <w:r w:rsidR="003D3EFD" w:rsidRPr="00C138D0">
        <w:t>9,30</w:t>
      </w:r>
      <w:r w:rsidRPr="00C138D0">
        <w:t xml:space="preserve"> sati,</w:t>
      </w:r>
      <w:r w:rsidRPr="00C138D0">
        <w:rPr>
          <w:b/>
        </w:rPr>
        <w:t xml:space="preserve"> </w:t>
      </w:r>
      <w:r w:rsidRPr="00C138D0">
        <w:t>u zgradi ovog suda u sobi br</w:t>
      </w:r>
      <w:r w:rsidR="006A22C0" w:rsidRPr="00C138D0">
        <w:t xml:space="preserve">. </w:t>
      </w:r>
      <w:r w:rsidR="000D576F" w:rsidRPr="00C138D0">
        <w:t>9</w:t>
      </w:r>
      <w:r w:rsidR="006A22C0" w:rsidRPr="00C138D0">
        <w:t>5</w:t>
      </w:r>
      <w:r w:rsidRPr="00C138D0">
        <w:t>/II ulič</w:t>
      </w:r>
      <w:r w:rsidR="0038741D" w:rsidRPr="00C138D0">
        <w:t>na zgrada, a na koje se poziva</w:t>
      </w:r>
      <w:r w:rsidRPr="00C138D0">
        <w:t xml:space="preserve"> dostavom ovog zaključka:</w:t>
      </w:r>
    </w:p>
    <w:p w:rsidRDefault="00685A5E" w:rsidP="00685A5E" w:rsidR="008D6FB5" w:rsidRPr="00C138D0">
      <w:pPr>
        <w:jc w:val="both"/>
      </w:pPr>
      <w:r w:rsidRPr="00C138D0">
        <w:t>-    predlagatelj</w:t>
      </w:r>
    </w:p>
    <w:p w:rsidRDefault="008D6FB5" w:rsidP="00685A5E" w:rsidR="008D6FB5" w:rsidRPr="00C138D0">
      <w:pPr>
        <w:jc w:val="both"/>
      </w:pPr>
      <w:r w:rsidRPr="00C138D0">
        <w:t xml:space="preserve">-    dužnik </w:t>
      </w:r>
    </w:p>
    <w:p w:rsidRDefault="008D6FB5" w:rsidP="00685A5E" w:rsidR="00F057DB" w:rsidRPr="00C138D0">
      <w:pPr>
        <w:jc w:val="both"/>
      </w:pPr>
      <w:r w:rsidRPr="00C138D0">
        <w:t>-    zastupnik po zakonu dužnika</w:t>
      </w:r>
    </w:p>
    <w:p w:rsidRDefault="00F057DB" w:rsidP="00685A5E" w:rsidR="00A019E5" w:rsidRPr="00C138D0">
      <w:pPr>
        <w:jc w:val="both"/>
      </w:pPr>
      <w:r w:rsidRPr="00C138D0">
        <w:t>-    privremeni stečajni upravitelj</w:t>
      </w:r>
    </w:p>
    <w:p w:rsidRDefault="00A019E5" w:rsidP="00685A5E" w:rsidR="0021087C" w:rsidRPr="00C138D0">
      <w:pPr>
        <w:jc w:val="both"/>
      </w:pPr>
      <w:r w:rsidRPr="00C138D0">
        <w:t xml:space="preserve">-    osoba koja za dužnika obavlja poslove platnog promet: </w:t>
      </w:r>
      <w:proofErr w:type="spellStart"/>
      <w:r w:rsidR="003D3EFD" w:rsidRPr="00C138D0">
        <w:t>Raiffeisenbank</w:t>
      </w:r>
      <w:proofErr w:type="spellEnd"/>
      <w:r w:rsidR="003D3EFD" w:rsidRPr="00C138D0">
        <w:t xml:space="preserve"> </w:t>
      </w:r>
      <w:proofErr w:type="spellStart"/>
      <w:r w:rsidR="003D3EFD" w:rsidRPr="00C138D0">
        <w:t>Austria</w:t>
      </w:r>
      <w:proofErr w:type="spellEnd"/>
      <w:r w:rsidR="003D3EFD" w:rsidRPr="00C138D0">
        <w:t xml:space="preserve"> d.d.</w:t>
      </w:r>
    </w:p>
    <w:p w:rsidRDefault="00264933" w:rsidP="00264933" w:rsidR="006B708C" w:rsidRPr="00C138D0">
      <w:pPr>
        <w:jc w:val="both"/>
      </w:pPr>
      <w:r w:rsidRPr="00C138D0">
        <w:tab/>
      </w:r>
    </w:p>
    <w:p w:rsidRDefault="006B708C" w:rsidP="006B708C" w:rsidR="006B708C" w:rsidRPr="00C138D0">
      <w:pPr>
        <w:jc w:val="center"/>
      </w:pPr>
      <w:r w:rsidRPr="00C138D0">
        <w:t>U Z</w:t>
      </w:r>
      <w:r w:rsidR="00B47261" w:rsidRPr="00C138D0">
        <w:t xml:space="preserve">agrebu </w:t>
      </w:r>
      <w:r w:rsidR="00C138D0" w:rsidRPr="00C138D0">
        <w:t>19. lipnja</w:t>
      </w:r>
      <w:r w:rsidR="00406E43" w:rsidRPr="00C138D0">
        <w:t xml:space="preserve"> 2017</w:t>
      </w:r>
      <w:r w:rsidR="00264157" w:rsidRPr="00C138D0">
        <w:t>.</w:t>
      </w:r>
    </w:p>
    <w:p w:rsidRDefault="002D2245" w:rsidP="006B708C" w:rsidR="002D2245" w:rsidRPr="00C138D0"/>
    <w:p w:rsidRDefault="006A22C0" w:rsidP="00316538" w:rsidR="006B708C" w:rsidRPr="00C138D0">
      <w:pPr>
        <w:ind w:hanging="720" w:left="720"/>
        <w:jc w:val="right"/>
      </w:pPr>
      <w:r w:rsidRPr="00C138D0">
        <w:t xml:space="preserve">                                                                                 </w:t>
      </w:r>
      <w:r w:rsidR="002D2245" w:rsidRPr="00C138D0">
        <w:t xml:space="preserve">                     </w:t>
      </w:r>
      <w:r w:rsidR="006B708C" w:rsidRPr="00C138D0">
        <w:t>SUDAC</w:t>
      </w:r>
    </w:p>
    <w:p w:rsidRDefault="00BC20F3" w:rsidP="00BC20F3" w:rsidR="006A22C0" w:rsidRPr="00C138D0">
      <w:pPr>
        <w:ind w:left="5760"/>
      </w:pPr>
      <w:r>
        <w:t xml:space="preserve">          </w:t>
      </w:r>
      <w:r w:rsidR="000D576F" w:rsidRPr="00C138D0">
        <w:t>Nikolina Dorić Hadžisejdić</w:t>
      </w:r>
      <w:r>
        <w:t>,v.r.</w:t>
      </w:r>
    </w:p>
    <w:p w:rsidRDefault="00560074" w:rsidP="002D2245" w:rsidR="00560074" w:rsidRPr="00C138D0">
      <w:pPr>
        <w:ind w:firstLine="720" w:left="5760"/>
      </w:pPr>
    </w:p>
    <w:p w:rsidRDefault="006B708C" w:rsidP="006B708C" w:rsidR="006B708C" w:rsidRPr="00C138D0">
      <w:pPr>
        <w:rPr>
          <w:b/>
        </w:rPr>
      </w:pPr>
    </w:p>
    <w:p w:rsidRDefault="002D2245" w:rsidP="006B708C" w:rsidR="006B708C" w:rsidRPr="00C138D0">
      <w:r w:rsidRPr="00C138D0">
        <w:t>UPUTA O PRAVNOM LIJEKU</w:t>
      </w:r>
    </w:p>
    <w:p w:rsidRDefault="006B708C" w:rsidP="006B708C" w:rsidR="006B708C" w:rsidRPr="00C138D0">
      <w:r w:rsidRPr="00C138D0">
        <w:t>Protiv ovog zaključk</w:t>
      </w:r>
      <w:r w:rsidR="00C517C6" w:rsidRPr="00C138D0">
        <w:t>a nije dopuštena  žalba ( čl. 19.</w:t>
      </w:r>
      <w:r w:rsidR="00F057DB" w:rsidRPr="00C138D0">
        <w:t xml:space="preserve"> </w:t>
      </w:r>
      <w:r w:rsidR="00C517C6" w:rsidRPr="00C138D0">
        <w:t>st.7</w:t>
      </w:r>
      <w:r w:rsidRPr="00C138D0">
        <w:t>. SZ ).</w:t>
      </w:r>
    </w:p>
    <w:p w:rsidRDefault="00D03437" w:rsidP="006B708C" w:rsidR="00D03437">
      <w:pPr>
        <w:rPr>
          <w:b/>
        </w:rPr>
      </w:pP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  <w:r w:rsidRPr="00C138D0">
        <w:rPr>
          <w:b/>
        </w:rPr>
        <w:tab/>
      </w:r>
    </w:p>
    <w:p w:rsidRDefault="00BC20F3" w:rsidP="00C359B6" w:rsidR="00BC20F3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C20F3" w:rsidP="00C359B6" w:rsidR="00BC20F3">
      <w:pPr>
        <w:pStyle w:val="Bezproreda"/>
        <w:ind w:left="4956"/>
        <w:jc w:val="right"/>
      </w:pPr>
      <w:r>
        <w:t>Karmela Dolenc</w:t>
      </w:r>
    </w:p>
    <w:p w:rsidRDefault="00BC20F3" w:rsidP="006B708C" w:rsidR="00BC20F3" w:rsidRPr="00C138D0">
      <w:pPr>
        <w:rPr>
          <w:b/>
        </w:rPr>
      </w:pPr>
    </w:p>
    <w:sectPr w:rsidSect="000D576F" w:rsidR="00BC20F3" w:rsidRPr="00C138D0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19C3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3D3EFD"/>
    <w:rsid w:val="00406E4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26ADE"/>
    <w:rsid w:val="00733542"/>
    <w:rsid w:val="007A6843"/>
    <w:rsid w:val="007B3F07"/>
    <w:rsid w:val="007F5C3A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C20F3"/>
    <w:rsid w:val="00BF0BBF"/>
    <w:rsid w:val="00C138D0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BC20F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BC20F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Marinov</izvorni_sadrzaj>
    <derivirana_varijabla naziv="DomainObject.Predmet.StrankaFormated_1">  FINA Regionalni centar Zagreb; Ante Marinov</derivirana_varijabla>
  </DomainObject.Predmet.StrankaFormated>
  <DomainObject.Predmet.StrankaFormatedOIB>
    <izvorni_sadrzaj>  FINA Regionalni centar Zagreb, OIB 85821130368; Ante Marinov, OIB 27252103617</izvorni_sadrzaj>
    <derivirana_varijabla naziv="DomainObject.Predmet.StrankaFormatedOIB_1">  FINA Regionalni centar Zagreb, OIB 85821130368; Ante Marinov, OIB 27252103617</derivirana_varijabla>
  </DomainObject.Predmet.StrankaFormatedOIB>
  <DomainObject.Predmet.StrankaFormatedWithAdress>
    <izvorni_sadrzaj> FINA Regionalni centar Zagreb, Trg svibanjskih žrtava 1995. br. 1, 10000 Zagreb; Ante Marinov, Listopadska Ulica 11, 10000 Zagreb</izvorni_sadrzaj>
    <derivirana_varijabla naziv="DomainObject.Predmet.StrankaFormatedWithAdress_1"> FINA Regionalni centar Zagreb, Trg svibanjskih žrtava 1995. br. 1, 10000 Zagreb; Ante Marinov, Listopadska Ulica 11, 10000 Zagreb</derivirana_varijabla>
  </DomainObject.Predmet.StrankaFormatedWithAdress>
  <DomainObject.Predmet.StrankaFormatedWithAdressOIB>
    <izvorni_sadrzaj> FINA Regionalni centar Zagreb, OIB 85821130368, Trg svibanjskih žrtava 1995. br. 1, 10000 Zagreb; Ante Marinov, OIB 27252103617, Listopadska Ulica 11, 10000 Zagreb</izvorni_sadrzaj>
    <derivirana_varijabla naziv="DomainObject.Predmet.StrankaFormatedWithAdressOIB_1"> FINA Regionalni centar Zagreb, OIB 85821130368, Trg svibanjskih žrtava 1995. br. 1, 10000 Zagreb; Ante Marinov, OIB 27252103617, Listopadska Ulica 11, 10000 Zagreb</derivirana_varijabla>
  </DomainObject.Predmet.StrankaFormatedWithAdressOIB>
  <DomainObject.Predmet.StrankaWithAdress>
    <izvorni_sadrzaj>FINA Regionalni centar Zagreb Trg svibanjskih žrtava 1995. br. 1,10000 Zagreb,Ante Marinov Listopadska Ulica 11,10000 Zagreb</izvorni_sadrzaj>
    <derivirana_varijabla naziv="DomainObject.Predmet.StrankaWithAdress_1">FINA Regionalni centar Zagreb Trg svibanjskih žrtava 1995. br. 1,10000 Zagreb,Ante Marinov Listopadska Ulica 11,10000 Zagreb</derivirana_varijabla>
  </DomainObject.Predmet.StrankaWithAdress>
  <DomainObject.Predmet.StrankaWithAdressOIB>
    <izvorni_sadrzaj>FINA Regionalni centar Zagreb, OIB 85821130368, Trg svibanjskih žrtava 1995. br. 1,10000 Zagreb,Ante Marinov, OIB 27252103617, Listopadska Ulica 11,10000 Zagreb</izvorni_sadrzaj>
    <derivirana_varijabla naziv="DomainObject.Predmet.StrankaWithAdressOIB_1">FINA Regionalni centar Zagreb, OIB 85821130368, Trg svibanjskih žrtava 1995. br. 1,10000 Zagreb,Ante Marinov, OIB 27252103617, Listopadska Ulica 11,10000 Zagreb</derivirana_varijabla>
  </DomainObject.Predmet.StrankaWithAdressOIB>
  <DomainObject.Predmet.StrankaNazivFormated>
    <izvorni_sadrzaj>FINA Regionalni centar Zagreb,Ante Marinov</izvorni_sadrzaj>
    <derivirana_varijabla naziv="DomainObject.Predmet.StrankaNazivFormated_1">FINA Regionalni centar Zagreb,Ante Marinov</derivirana_varijabla>
  </DomainObject.Predmet.StrankaNazivFormated>
  <DomainObject.Predmet.StrankaNazivFormatedOIB>
    <izvorni_sadrzaj>FINA Regionalni centar Zagreb, OIB 85821130368,Ante Marinov, OIB 27252103617</izvorni_sadrzaj>
    <derivirana_varijabla naziv="DomainObject.Predmet.StrankaNazivFormatedOIB_1">FINA Regionalni centar Zagreb, OIB 85821130368,Ante Marinov, OIB 27252103617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 Marinov</item>
    </izvorni_sadrzaj>
    <derivirana_varijabla naziv="DomainObject.Predmet.StrankaListFormated_1">
      <item>FINA Regionalni centar Zagreb</item>
      <item>Ante Marinov</item>
    </derivirana_varijabla>
  </DomainObject.Predmet.StrankaListFormated>
  <DomainObject.Predmet.StrankaListFormatedOIB>
    <izvorni_sadrzaj>
      <item>FINA Regionalni centar Zagreb, OIB 85821130368</item>
      <item>Ante Marinov, OIB 27252103617</item>
    </izvorni_sadrzaj>
    <derivirana_varijabla naziv="DomainObject.Predmet.StrankaListFormatedOIB_1">
      <item>FINA Regionalni centar Zagreb, OIB 85821130368</item>
      <item>Ante Marinov, OIB 27252103617</item>
    </derivirana_varijabla>
  </DomainObject.Predmet.StrankaListFormatedOIB>
  <DomainObject.Predmet.StrankaListFormatedWithAdress>
    <izvorni_sadrzaj>
      <item>FINA Regionalni centar Zagreb, Trg svibanjskih žrtava 1995. br. 1, 10000 Zagreb</item>
      <item>Ante Marinov, Listopadska Ulica 11, 10000 Zagreb</item>
    </izvorni_sadrzaj>
    <derivirana_varijabla naziv="DomainObject.Predmet.StrankaListFormatedWithAdress_1">
      <item>FINA Regionalni centar Zagreb, Trg svibanjskih žrtava 1995. br. 1, 10000 Zagreb</item>
      <item>Ante Marinov, Listopadska Ulica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Marinov, OIB 27252103617, Listopadska Ulica 11, 10000 Zagreb</item>
    </izvorni_sadrzaj>
    <derivirana_varijabla naziv="DomainObject.Predmet.StrankaListFormatedWithAdressOIB_1">
      <item>FINA Regionalni centar Zagreb, OIB 85821130368, Trg svibanjskih žrtava 1995. br. 1, 10000 Zagreb</item>
      <item>Ante Marinov, OIB 27252103617, Listopadska Ulica 11, 10000 Zagreb</item>
    </derivirana_varijabla>
  </DomainObject.Predmet.StrankaListFormatedWithAdressOIB>
  <DomainObject.Predmet.StrankaListNazivFormated>
    <izvorni_sadrzaj>
      <item>FINA Regionalni centar Zagreb</item>
      <item>Ante Marinov</item>
    </izvorni_sadrzaj>
    <derivirana_varijabla naziv="DomainObject.Predmet.StrankaListNazivFormated_1">
      <item>FINA Regionalni centar Zagreb</item>
      <item>Ante Marinov</item>
    </derivirana_varijabla>
  </DomainObject.Predmet.StrankaListNazivFormated>
  <DomainObject.Predmet.StrankaListNazivFormatedOIB>
    <izvorni_sadrzaj>
      <item>FINA Regionalni centar Zagreb, OIB 85821130368</item>
      <item>Ante Marinov, OIB 27252103617</item>
    </izvorni_sadrzaj>
    <derivirana_varijabla naziv="DomainObject.Predmet.StrankaListNazivFormatedOIB_1">
      <item>FINA Regionalni centar Zagreb, OIB 85821130368</item>
      <item>Ante Marinov, OIB 27252103617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</izvorni_sadrzaj>
    <derivirana_varijabla naziv="DomainObject.Predmet.OstaliListFormated_1">
      <item>ANTE MARINOV punomoćnik sudionika u postupku ALFA ART d.o.o.</item>
      <item>Raiffeisenbank Austria d.d.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</izvorni_sadrzaj>
    <derivirana_varijabla naziv="DomainObject.Predmet.OstaliListFormatedOIB_1">
      <item>ANTE MARINOV, OIB 27252103617 punomoćnik sudionika u postupku ALFA ART d.o.o.</item>
      <item>Raiffeisenbank Austria d.d., OIB 53056966535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MARINOV</item>
      <item>Raiffeisenbank Austria d.d.</item>
    </izvorni_sadrzaj>
    <derivirana_varijabla naziv="DomainObject.Predmet.OstaliListNazivFormated_1">
      <item>ANTE MARINOV</item>
      <item>Raiffeisenbank Austria d.d.</item>
    </derivirana_varijabla>
  </DomainObject.Predmet.OstaliListNazivFormated>
  <DomainObject.Predmet.OstaliListNazivFormatedOIB>
    <izvorni_sadrzaj>
      <item>ANTE MARINOV, OIB 27252103617</item>
      <item>Raiffeisenbank Austria d.d., OIB 53056966535</item>
    </izvorni_sadrzaj>
    <derivirana_varijabla naziv="DomainObject.Predmet.OstaliListNazivFormatedOIB_1">
      <item>ANTE MARINOV, OIB 27252103617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  <item>Ante Marinov</item>
    </izvorni_sadrzaj>
    <derivirana_varijabla naziv="DomainObject.Predmet.SudioniciListNaziv_1">
      <item>FINA Regionalni centar Zagreb</item>
      <item>ALFA ART d.o.o.</item>
      <item>ANTE MARINOV</item>
      <item>Raiffeisenbank Austria d.d.</item>
      <item>Ante Marinov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  <item>, OIB 27252103617</item>
    </izvorni_sadrzaj>
    <derivirana_varijabla naziv="DomainObject.Predmet.SudioniciListNazivOIB_1">
      <item>, OIB 85821130368</item>
      <item>, OIB 11875522226</item>
      <item>, OIB 27252103617</item>
      <item>, OIB 53056966535</item>
      <item>, OIB 27252103617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988</properties:Characters>
  <properties:Lines>39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2017-06-19T10:54:00Z</cp:lastPrinted>
  <dcterms:modified xmlns:xsi="http://www.w3.org/2001/XMLSchema-instance" xsi:type="dcterms:W3CDTF">2017-06-19T10:54:00Z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