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d586" w14:paraId="57dd58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7F13">
        <w:t xml:space="preserve"> pod poslovnim brojem St-8305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C53D7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07F13" w:rsidRPr="00F07F13">
        <w:t xml:space="preserve">INTELIGENTNA ULAGANJA d.o.o. OIB: 71842877072, MBS: 080582100 iz Zagreba, Hribarov prilaz 7 </w:t>
      </w:r>
    </w:p>
    <w:p w:rsidRDefault="00F07F13" w:rsidP="00F07F13" w:rsidR="00F07F13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07F13">
        <w:t xml:space="preserve">3.962,15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F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55939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73ED1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E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E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E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E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E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E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E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E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8305</izvorni_sadrzaj>
    <derivirana_varijabla naziv="DomainObject.Predmet.Broj_1">8305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St-8305/2015</izvorni_sadrzaj>
    <derivirana_varijabla naziv="DomainObject.Predmet.OznakaBroj_1">St-8305/2015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INTELIGENTNA ULAGANJA d.o.o.</izvorni_sadrzaj>
    <derivirana_varijabla naziv="DomainObject.Predmet.ProtustrankaFormated_1">  INTELIGENTNA ULAGANJA d.o.o.</derivirana_varijabla>
  </DomainObject.Predmet.ProtustrankaFormated>
  <DomainObject.Predmet.ProtustrankaFormatedOIB>
    <izvorni_sadrzaj>  INTELIGENTNA ULAGANJA d.o.o., OIB 71842877072</izvorni_sadrzaj>
    <derivirana_varijabla naziv="DomainObject.Predmet.ProtustrankaFormatedOIB_1">  INTELIGENTNA ULAGANJA d.o.o., OIB 71842877072</derivirana_varijabla>
  </DomainObject.Predmet.ProtustrankaFormatedOIB>
  <DomainObject.Predmet.ProtustrankaFormatedWithAdress>
    <izvorni_sadrzaj> INTELIGENTNA ULAGANJA d.o.o., Hribarov prilaz 7, 10000 Zagreb</izvorni_sadrzaj>
    <derivirana_varijabla naziv="DomainObject.Predmet.ProtustrankaFormatedWithAdress_1"> INTELIGENTNA ULAGANJA d.o.o., Hribarov prilaz 7, 10000 Zagreb</derivirana_varijabla>
  </DomainObject.Predmet.ProtustrankaFormatedWithAdress>
  <DomainObject.Predmet.ProtustrankaFormatedWithAdressOIB>
    <izvorni_sadrzaj> INTELIGENTNA ULAGANJA d.o.o., OIB 71842877072, Hribarov prilaz 7, 10000 Zagreb</izvorni_sadrzaj>
    <derivirana_varijabla naziv="DomainObject.Predmet.ProtustrankaFormatedWithAdressOIB_1"> INTELIGENTNA ULAGANJA d.o.o., OIB 71842877072, Hribarov prilaz 7, 10000 Zagreb</derivirana_varijabla>
  </DomainObject.Predmet.ProtustrankaFormatedWithAdressOIB>
  <DomainObject.Predmet.ProtustrankaWithAdress>
    <izvorni_sadrzaj>INTELIGENTNA ULAGANJA d.o.o. Hribarov prilaz 7, 10000 Zagreb</izvorni_sadrzaj>
    <derivirana_varijabla naziv="DomainObject.Predmet.ProtustrankaWithAdress_1">INTELIGENTNA ULAGANJA d.o.o. Hribarov prilaz 7, 10000 Zagreb</derivirana_varijabla>
  </DomainObject.Predmet.ProtustrankaWithAdress>
  <DomainObject.Predmet.ProtustrankaWithAdressOIB>
    <izvorni_sadrzaj>INTELIGENTNA ULAGANJA d.o.o., OIB 71842877072, Hribarov prilaz 7, 10000 Zagreb</izvorni_sadrzaj>
    <derivirana_varijabla naziv="DomainObject.Predmet.ProtustrankaWithAdressOIB_1">INTELIGENTNA ULAGANJA d.o.o., OIB 71842877072, Hribarov prilaz 7, 10000 Zagreb</derivirana_varijabla>
  </DomainObject.Predmet.ProtustrankaWithAdressOIB>
  <DomainObject.Predmet.ProtustrankaNazivFormated>
    <izvorni_sadrzaj>INTELIGENTNA ULAGANJA d.o.o.</izvorni_sadrzaj>
    <derivirana_varijabla naziv="DomainObject.Predmet.ProtustrankaNazivFormated_1">INTELIGENTNA ULAGANJA d.o.o.</derivirana_varijabla>
  </DomainObject.Predmet.ProtustrankaNazivFormated>
  <DomainObject.Predmet.ProtustrankaNazivFormatedOIB>
    <izvorni_sadrzaj>INTELIGENTNA ULAGANJA d.o.o., OIB 71842877072</izvorni_sadrzaj>
    <derivirana_varijabla naziv="DomainObject.Predmet.ProtustrankaNazivFormatedOIB_1">INTELIGENTNA ULAGANJA d.o.o., OIB 71842877072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INTELIGENTNA ULAGANJA d.o.o.</item>
    </izvorni_sadrzaj>
    <derivirana_varijabla naziv="DomainObject.Predmet.ProtuStrankaListFormated_1">
      <item>INTELIGENTNA ULAGANJA d.o.o.</item>
    </derivirana_varijabla>
  </DomainObject.Predmet.ProtuStrankaListFormated>
  <DomainObject.Predmet.ProtuStrankaListFormatedOIB>
    <izvorni_sadrzaj>
      <item>INTELIGENTNA ULAGANJA d.o.o., OIB 71842877072</item>
    </izvorni_sadrzaj>
    <derivirana_varijabla naziv="DomainObject.Predmet.ProtuStrankaListFormatedOIB_1">
      <item>INTELIGENTNA ULAGANJA d.o.o., OIB 71842877072</item>
    </derivirana_varijabla>
  </DomainObject.Predmet.ProtuStrankaListFormatedOIB>
  <DomainObject.Predmet.ProtuStrankaListFormatedWithAdress>
    <izvorni_sadrzaj>
      <item>INTELIGENTNA ULAGANJA d.o.o., Hribarov prilaz 7, 10000 Zagreb</item>
    </izvorni_sadrzaj>
    <derivirana_varijabla naziv="DomainObject.Predmet.ProtuStrankaListFormatedWithAdress_1">
      <item>INTELIGENTNA ULAGANJA d.o.o., Hribarov prilaz 7, 10000 Zagreb</item>
    </derivirana_varijabla>
  </DomainObject.Predmet.ProtuStrankaListFormatedWithAdress>
  <DomainObject.Predmet.ProtuStrankaListFormatedWithAdressOIB>
    <izvorni_sadrzaj>
      <item>INTELIGENTNA ULAGANJA d.o.o., OIB 71842877072, Hribarov prilaz 7, 10000 Zagreb</item>
    </izvorni_sadrzaj>
    <derivirana_varijabla naziv="DomainObject.Predmet.ProtuStrankaListFormatedWithAdressOIB_1">
      <item>INTELIGENTNA ULAGANJA d.o.o., OIB 71842877072, Hribarov prilaz 7, 10000 Zagreb</item>
    </derivirana_varijabla>
  </DomainObject.Predmet.ProtuStrankaListFormatedWithAdressOIB>
  <DomainObject.Predmet.ProtuStrankaListNazivFormated>
    <izvorni_sadrzaj>
      <item>INTELIGENTNA ULAGANJA d.o.o.</item>
    </izvorni_sadrzaj>
    <derivirana_varijabla naziv="DomainObject.Predmet.ProtuStrankaListNazivFormated_1">
      <item>INTELIGENTNA ULAGANJA d.o.o.</item>
    </derivirana_varijabla>
  </DomainObject.Predmet.ProtuStrankaListNazivFormated>
  <DomainObject.Predmet.ProtuStrankaListNazivFormatedOIB>
    <izvorni_sadrzaj>
      <item>INTELIGENTNA ULAGANJA d.o.o., OIB 71842877072</item>
    </izvorni_sadrzaj>
    <derivirana_varijabla naziv="DomainObject.Predmet.ProtuStrankaListNazivFormatedOIB_1">
      <item>INTELIGENTNA ULAGANJA d.o.o., OIB 71842877072</item>
    </derivirana_varijabla>
  </DomainObject.Predmet.ProtuStrankaListNazivFormatedOIB>
  <DomainObject.Predmet.OstaliListFormated>
    <izvorni_sadrzaj>
      <item>MARKO CAREK</item>
      <item>STRIBOR EREGA</item>
    </izvorni_sadrzaj>
    <derivirana_varijabla naziv="DomainObject.Predmet.OstaliListFormated_1">
      <item>MARKO CAREK</item>
      <item>STRIBOR EREGA</item>
    </derivirana_varijabla>
  </DomainObject.Predmet.OstaliListFormated>
  <DomainObject.Predmet.OstaliListFormatedOIB>
    <izvorni_sadrzaj>
      <item>MARKO CAREK, OIB 89786070330</item>
      <item>STRIBOR EREGA, OIB 55760012406</item>
    </izvorni_sadrzaj>
    <derivirana_varijabla naziv="DomainObject.Predmet.OstaliListFormatedOIB_1">
      <item>MARKO CAREK, OIB 89786070330</item>
      <item>STRIBOR EREGA, OIB 55760012406</item>
    </derivirana_varijabla>
  </DomainObject.Predmet.OstaliListFormatedOIB>
  <DomainObject.Predmet.OstaliListFormatedWithAdress>
    <izvorni_sadrzaj>
      <item>MARKO CAREK, LASKOČICA 44, 10020 Mala Mlaka</item>
      <item>STRIBOR EREGA, HRIBAROV PRILAZ 7, 10000 Zagreb</item>
    </izvorni_sadrzaj>
    <derivirana_varijabla naziv="DomainObject.Predmet.OstaliListFormatedWithAdress_1">
      <item>MARKO CAREK, LASKOČICA 44, 10020 Mala Mlaka</item>
      <item>STRIBOR EREGA, HRIBAROV PRILAZ 7, 10000 Zagreb</item>
    </derivirana_varijabla>
  </DomainObject.Predmet.OstaliListFormatedWithAdress>
  <DomainObject.Predmet.OstaliListFormatedWithAdressOIB>
    <izvorni_sadrzaj>
      <item>MARKO CAREK, OIB 89786070330, LASKOČICA 44, 10020 Mala Mlaka</item>
      <item>STRIBOR EREGA, OIB 55760012406, HRIBAROV PRILAZ 7, 10000 Zagreb</item>
    </izvorni_sadrzaj>
    <derivirana_varijabla naziv="DomainObject.Predmet.OstaliListFormatedWithAdressOIB_1">
      <item>MARKO CAREK, OIB 89786070330, LASKOČICA 44, 10020 Mala Mlaka</item>
      <item>STRIBOR EREGA, OIB 55760012406, HRIBAROV PRILAZ 7, 10000 Zagreb</item>
    </derivirana_varijabla>
  </DomainObject.Predmet.OstaliListFormatedWithAdressOIB>
  <DomainObject.Predmet.OstaliListNazivFormated>
    <izvorni_sadrzaj>
      <item>MARKO CAREK</item>
      <item>STRIBOR EREGA</item>
    </izvorni_sadrzaj>
    <derivirana_varijabla naziv="DomainObject.Predmet.OstaliListNazivFormated_1">
      <item>MARKO CAREK</item>
      <item>STRIBOR EREGA</item>
    </derivirana_varijabla>
  </DomainObject.Predmet.OstaliListNazivFormated>
  <DomainObject.Predmet.OstaliListNazivFormatedOIB>
    <izvorni_sadrzaj>
      <item>MARKO CAREK, OIB 89786070330</item>
      <item>STRIBOR EREGA, OIB 55760012406</item>
    </izvorni_sadrzaj>
    <derivirana_varijabla naziv="DomainObject.Predmet.OstaliListNazivFormatedOIB_1">
      <item>MARKO CAREK, OIB 89786070330</item>
      <item>STRIBOR EREGA, OIB 55760012406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INTELIGENTNA ULAGANJA d.o.o.</izvorni_sadrzaj>
    <derivirana_varijabla naziv="DomainObject.Predmet.ProtustrankaIDrugi_1">INTELIGENTNA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INTELIGENTNA ULAGANJA d.o.o., OIB 71842877072, Hribarov prilaz 7, 10000 Zagreb</izvorni_sadrzaj>
    <derivirana_varijabla naziv="DomainObject.Predmet.ProtustrankaIDrugiAdressOIB_1">INTELIGENTNA ULAGANJA d.o.o., OIB 71842877072, Hribarov prilaz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INTELIGENTNA ULAGANJA d.o.o.</item>
      <item>MARKO CAREK</item>
      <item>STRIBOR EREGA</item>
    </izvorni_sadrzaj>
    <derivirana_varijabla naziv="DomainObject.Predmet.SudioniciListNaziv_1">
      <item>FINA Regionalni centar Zagreb</item>
      <item>INTELIGENTNA ULAGANJA d.o.o.</item>
      <item>MARKO CAREK</item>
      <item>STRIBOR EREGA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INTELIGENTNA ULAGANJA d.o.o., OIB 71842877072, Hribarov prilaz 7,10000 Zagreb</item>
      <item>MARKO CAREK, OIB 89786070330, LASKOČICA 44,10020 Mala Mlaka</item>
      <item>STRIBOR EREGA, OIB 55760012406, HRIBAROV PRILAZ 7,10000 Zagreb</item>
    </izvorni_sadrzaj>
    <derivirana_varijabla naziv="DomainObject.Predmet.SudioniciListAdressOIB_1">
      <item>FINA Regionalni centar Zagreb, OIB 85821130368, Trg svibanjskih žrtava 1995. 1,10000 Zagreb</item>
      <item>INTELIGENTNA ULAGANJA d.o.o., OIB 71842877072, Hribarov prilaz 7,10000 Zagreb</item>
      <item>MARKO CAREK, OIB 89786070330, LASKOČICA 44,10020 Mala Mlaka</item>
      <item>STRIBOR EREGA, OIB 55760012406, HRIBAROV PRILAZ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71842877072</item>
      <item>, OIB 89786070330</item>
      <item>, OIB 55760012406</item>
    </izvorni_sadrzaj>
    <derivirana_varijabla naziv="DomainObject.Predmet.SudioniciListNazivOIB_1">
      <item>, OIB 85821130368</item>
      <item>, OIB 71842877072</item>
      <item>, OIB 89786070330</item>
      <item>, OIB 55760012406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1317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2015-12-21T07:31:00Z</dcterms:created>
  <dc:creator>ilukac</dc:creator>
  <cp:lastModifiedBy>Višnja Svečak</cp:lastModifiedBy>
  <cp:lastPrinted>2015-12-16T08:38:00Z</cp:lastPrinted>
  <dcterms:modified xmlns:xsi="http://www.w3.org/2001/XMLSchema-instance" xsi:type="dcterms:W3CDTF">2015-12-21T12:51:00Z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