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464b" w14:paraId="9d9464b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 w:rsidR="00CA2317">
        <w:t xml:space="preserve"> FIBRA NAUTIKA d.o.o., OIB: 79759802993, Split, </w:t>
      </w:r>
      <w:proofErr w:type="spellStart"/>
      <w:r w:rsidR="00CA2317">
        <w:t>Kvaternikova</w:t>
      </w:r>
      <w:proofErr w:type="spellEnd"/>
      <w:r w:rsidR="00CA2317">
        <w:t xml:space="preserve"> 22</w:t>
      </w:r>
      <w:r w:rsidR="00632F4E">
        <w:t xml:space="preserve">, </w:t>
      </w:r>
      <w:r w:rsidR="00A25B81">
        <w:t xml:space="preserve">dana </w:t>
      </w:r>
      <w:r w:rsidR="00107075">
        <w:t>1.</w:t>
      </w:r>
      <w:r w:rsidR="0090396F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CA2317">
        <w:t xml:space="preserve"> FIBRA NAUTIKA d.o.o., OIB: 79759802993, Split, </w:t>
      </w:r>
      <w:proofErr w:type="spellStart"/>
      <w:r w:rsidR="00CA2317">
        <w:t>Kvaternikova</w:t>
      </w:r>
      <w:proofErr w:type="spellEnd"/>
      <w:r w:rsidR="00CA2317">
        <w:t xml:space="preserve"> 22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CA2317">
        <w:t>u neprekinutom razdoblju od 908</w:t>
      </w:r>
      <w:r w:rsidR="008A558F" w:rsidRPr="008A558F">
        <w:t xml:space="preserve"> dana, u ukupnom iznosu od </w:t>
      </w:r>
      <w:r w:rsidR="00CA2317">
        <w:t>958,48</w:t>
      </w:r>
      <w:r w:rsidR="00EF0DD4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90396F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A2317">
      <w:t>2865</w:t>
    </w:r>
    <w:r w:rsidR="00E9737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3BBF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56F26"/>
    <w:rsid w:val="003647D7"/>
    <w:rsid w:val="0038601C"/>
    <w:rsid w:val="003A2635"/>
    <w:rsid w:val="003A6C9A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15FA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2F4E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396F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01C8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2317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5386"/>
    <w:rsid w:val="00E23552"/>
    <w:rsid w:val="00E25E3D"/>
    <w:rsid w:val="00E45782"/>
    <w:rsid w:val="00E53574"/>
    <w:rsid w:val="00E538E7"/>
    <w:rsid w:val="00E557F6"/>
    <w:rsid w:val="00E55DFF"/>
    <w:rsid w:val="00E56836"/>
    <w:rsid w:val="00E9737F"/>
    <w:rsid w:val="00EA2458"/>
    <w:rsid w:val="00EB6CC8"/>
    <w:rsid w:val="00EE7E46"/>
    <w:rsid w:val="00EF09BF"/>
    <w:rsid w:val="00EF0DD4"/>
    <w:rsid w:val="00EF227F"/>
    <w:rsid w:val="00EF5541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St-2865/2015</izvorni_sadrzaj>
    <derivirana_varijabla naziv="DomainObject.Predmet.OznakaBroj_1">St-2865/2015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FIBRA NAUTIKA d.o.o. za  proizvodnju i usluge</izvorni_sadrzaj>
    <derivirana_varijabla naziv="DomainObject.Predmet.ProtustrankaFormated_1">  FIBRA NAUTIKA d.o.o. za  proizvodnju i usluge</derivirana_varijabla>
  </DomainObject.Predmet.ProtustrankaFormated>
  <DomainObject.Predmet.ProtustrankaFormatedOIB>
    <izvorni_sadrzaj>  FIBRA NAUTIKA d.o.o. za  proizvodnju i usluge, OIB 79759802993</izvorni_sadrzaj>
    <derivirana_varijabla naziv="DomainObject.Predmet.ProtustrankaFormatedOIB_1">  FIBRA NAUTIKA d.o.o. za  proizvodnju i usluge, OIB 79759802993</derivirana_varijabla>
  </DomainObject.Predmet.ProtustrankaFormatedOIB>
  <DomainObject.Predmet.ProtustrankaFormatedWithAdress>
    <izvorni_sadrzaj> FIBRA NAUTIKA d.o.o. za  proizvodnju i usluge, Kvaternikova 22, 21000 Split</izvorni_sadrzaj>
    <derivirana_varijabla naziv="DomainObject.Predmet.ProtustrankaFormatedWithAdress_1"> FIBRA NAUTIKA d.o.o. za  proizvodnju i usluge, Kvaternikova 22, 21000 Split</derivirana_varijabla>
  </DomainObject.Predmet.ProtustrankaFormatedWithAdress>
  <DomainObject.Predmet.ProtustrankaFormatedWithAdressOIB>
    <izvorni_sadrzaj> FIBRA NAUTIKA d.o.o. za  proizvodnju i usluge, OIB 79759802993, Kvaternikova 22, 21000 Split</izvorni_sadrzaj>
    <derivirana_varijabla naziv="DomainObject.Predmet.ProtustrankaFormatedWithAdressOIB_1"> FIBRA NAUTIKA d.o.o. za  proizvodnju i usluge, OIB 79759802993, Kvaternikova 22, 21000 Split</derivirana_varijabla>
  </DomainObject.Predmet.ProtustrankaFormatedWithAdressOIB>
  <DomainObject.Predmet.ProtustrankaWithAdress>
    <izvorni_sadrzaj>FIBRA NAUTIKA d.o.o. za  proizvodnju i usluge Kvaternikova 22, 21000 Split</izvorni_sadrzaj>
    <derivirana_varijabla naziv="DomainObject.Predmet.ProtustrankaWithAdress_1">FIBRA NAUTIKA d.o.o. za  proizvodnju i usluge Kvaternikova 22, 21000 Split</derivirana_varijabla>
  </DomainObject.Predmet.ProtustrankaWithAdress>
  <DomainObject.Predmet.ProtustrankaWithAdressOIB>
    <izvorni_sadrzaj>FIBRA NAUTIKA d.o.o. za  proizvodnju i usluge, OIB 79759802993, Kvaternikova 22, 21000 Split</izvorni_sadrzaj>
    <derivirana_varijabla naziv="DomainObject.Predmet.ProtustrankaWithAdressOIB_1">FIBRA NAUTIKA d.o.o. za  proizvodnju i usluge, OIB 79759802993, Kvaternikova 22, 21000 Split</derivirana_varijabla>
  </DomainObject.Predmet.ProtustrankaWithAdressOIB>
  <DomainObject.Predmet.ProtustrankaNazivFormated>
    <izvorni_sadrzaj>FIBRA NAUTIKA d.o.o. za  proizvodnju i usluge</izvorni_sadrzaj>
    <derivirana_varijabla naziv="DomainObject.Predmet.ProtustrankaNazivFormated_1">FIBRA NAUTIKA d.o.o. za  proizvodnju i usluge</derivirana_varijabla>
  </DomainObject.Predmet.ProtustrankaNazivFormated>
  <DomainObject.Predmet.ProtustrankaNazivFormatedOIB>
    <izvorni_sadrzaj>FIBRA NAUTIKA d.o.o. za  proizvodnju i usluge, OIB 79759802993</izvorni_sadrzaj>
    <derivirana_varijabla naziv="DomainObject.Predmet.ProtustrankaNazivFormatedOIB_1">FIBRA NAUTIKA d.o.o. za  proizvodnju i usluge, OIB 79759802993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958.48</izvorni_sadrzaj>
    <derivirana_varijabla naziv="DomainObject.Predmet.TrenutnaVrijednost_1">958.48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FIBRA NAUTIKA d.o.o. za  proizvodnju i usluge</item>
    </izvorni_sadrzaj>
    <derivirana_varijabla naziv="DomainObject.Predmet.ProtuStrankaListFormated_1">
      <item>FIBRA NAUTIKA d.o.o. za  proizvodnju i usluge</item>
    </derivirana_varijabla>
  </DomainObject.Predmet.ProtuStrankaListFormated>
  <DomainObject.Predmet.ProtuStrankaListFormatedOIB>
    <izvorni_sadrzaj>
      <item>FIBRA NAUTIKA d.o.o. za  proizvodnju i usluge, OIB 79759802993</item>
    </izvorni_sadrzaj>
    <derivirana_varijabla naziv="DomainObject.Predmet.ProtuStrankaListFormatedOIB_1">
      <item>FIBRA NAUTIKA d.o.o. za  proizvodnju i usluge, OIB 79759802993</item>
    </derivirana_varijabla>
  </DomainObject.Predmet.ProtuStrankaListFormatedOIB>
  <DomainObject.Predmet.ProtuStrankaListFormatedWithAdress>
    <izvorni_sadrzaj>
      <item>FIBRA NAUTIKA d.o.o. za  proizvodnju i usluge, Kvaternikova 22, 21000 Split</item>
    </izvorni_sadrzaj>
    <derivirana_varijabla naziv="DomainObject.Predmet.ProtuStrankaListFormatedWithAdress_1">
      <item>FIBRA NAUTIKA d.o.o. za  proizvodnju i usluge, Kvaternikova 22, 21000 Split</item>
    </derivirana_varijabla>
  </DomainObject.Predmet.ProtuStrankaListFormatedWithAdress>
  <DomainObject.Predmet.ProtuStrankaListFormatedWithAdressOIB>
    <izvorni_sadrzaj>
      <item>FIBRA NAUTIKA d.o.o. za  proizvodnju i usluge, OIB 79759802993, Kvaternikova 22, 21000 Split</item>
    </izvorni_sadrzaj>
    <derivirana_varijabla naziv="DomainObject.Predmet.ProtuStrankaListFormatedWithAdressOIB_1">
      <item>FIBRA NAUTIKA d.o.o. za  proizvodnju i usluge, OIB 79759802993, Kvaternikova 22, 21000 Split</item>
    </derivirana_varijabla>
  </DomainObject.Predmet.ProtuStrankaListFormatedWithAdressOIB>
  <DomainObject.Predmet.ProtuStrankaListNazivFormated>
    <izvorni_sadrzaj>
      <item>FIBRA NAUTIKA d.o.o. za  proizvodnju i usluge</item>
    </izvorni_sadrzaj>
    <derivirana_varijabla naziv="DomainObject.Predmet.ProtuStrankaListNazivFormated_1">
      <item>FIBRA NAUTIKA d.o.o. za  proizvodnju i usluge</item>
    </derivirana_varijabla>
  </DomainObject.Predmet.ProtuStrankaListNazivFormated>
  <DomainObject.Predmet.ProtuStrankaListNazivFormatedOIB>
    <izvorni_sadrzaj>
      <item>FIBRA NAUTIKA d.o.o. za  proizvodnju i usluge, OIB 79759802993</item>
    </izvorni_sadrzaj>
    <derivirana_varijabla naziv="DomainObject.Predmet.ProtuStrankaListNazivFormatedOIB_1">
      <item>FIBRA NAUTIKA d.o.o. za  proizvodnju i usluge, OIB 79759802993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FIBRA NAUTIKA d.o.o. za  proizvodnju i usluge</izvorni_sadrzaj>
    <derivirana_varijabla naziv="DomainObject.Predmet.ProtustrankaIDrugi_1">FIBRA NAUTIKA d.o.o. za 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FIBRA NAUTIKA d.o.o. za  proizvodnju i usluge, OIB 79759802993, Kvaternikova 22, 21000 Split</izvorni_sadrzaj>
    <derivirana_varijabla naziv="DomainObject.Predmet.ProtustrankaIDrugiAdressOIB_1">FIBRA NAUTIKA d.o.o. za  proizvodnju i usluge, OIB 79759802993, Kvaternikova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FIBRA NAUTIKA d.o.o. za  proizvodnju i usluge</item>
      <item>FINANCIJSKA AGENCIJA, RC SPLIT</item>
    </izvorni_sadrzaj>
    <derivirana_varijabla naziv="DomainObject.Predmet.SudioniciListNaziv_1">
      <item>FIBRA NAUTIKA d.o.o. za  proizvodnju i usluge</item>
      <item>FINANCIJSKA AGENCIJA, RC SPLIT</item>
    </derivirana_varijabla>
  </DomainObject.Predmet.SudioniciListNaziv>
  <DomainObject.Predmet.SudioniciListAdressOIB>
    <izvorni_sadrzaj>
      <item>FIBRA NAUTIKA d.o.o. za  proizvodnju i usluge, OIB 79759802993, Kvaternikova 22,21000 Split</item>
      <item>FINANCIJSKA AGENCIJA, RC SPLIT, OIB 85821130368, Mažuranićevo šetalište 24 b,21000 Split</item>
    </izvorni_sadrzaj>
    <derivirana_varijabla naziv="DomainObject.Predmet.SudioniciListAdressOIB_1">
      <item>FIBRA NAUTIKA d.o.o. za  proizvodnju i usluge, OIB 79759802993, Kvaternikova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79759802993</item>
      <item>, OIB 85821130368</item>
    </izvorni_sadrzaj>
    <derivirana_varijabla naziv="DomainObject.Predmet.SudioniciListNazivOIB_1">
      <item>, OIB 79759802993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0D739-EC59-41DE-8535-7BAE985835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1811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2016-11-30T14:07:00Z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