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e286" w14:paraId="770e286" w:rsidRDefault="0038542A" w:rsidP="0038542A" w:rsidR="0038542A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05A53" w:rsidR="0038542A" w:rsidRPr="00482933">
        <w:tc>
          <w:tcPr>
            <w:tcW w:type="dxa" w:w="3060"/>
          </w:tcPr>
          <w:p w:rsidRDefault="0038542A" w:rsidP="00905A53" w:rsidR="0038542A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38542A" w:rsidP="00905A53" w:rsidR="0038542A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38542A" w:rsidP="00905A53" w:rsidR="0038542A" w:rsidRPr="00482933">
            <w:pPr>
              <w:jc w:val="center"/>
            </w:pPr>
            <w:r w:rsidRPr="00482933">
              <w:t>Trgovački sud u Zagrebu</w:t>
            </w:r>
          </w:p>
          <w:p w:rsidRDefault="0038542A" w:rsidP="00905A53" w:rsidR="0038542A" w:rsidRPr="00482933">
            <w:pPr>
              <w:jc w:val="center"/>
            </w:pPr>
            <w:r w:rsidRPr="00482933">
              <w:t>Zagreb, Amruševa 2/II</w:t>
            </w:r>
          </w:p>
        </w:tc>
      </w:tr>
    </w:tbl>
    <w:p w:rsidRDefault="0038542A" w:rsidP="0038542A" w:rsidR="0038542A">
      <w:pPr>
        <w:rPr>
          <w:b/>
        </w:rPr>
      </w:pPr>
    </w:p>
    <w:p w:rsidRDefault="0038542A" w:rsidP="0038542A" w:rsidR="0038542A">
      <w:pPr>
        <w:jc w:val="right"/>
      </w:pPr>
      <w:r w:rsidRPr="001D5467">
        <w:rPr>
          <w:lang w:val="pt-BR"/>
        </w:rPr>
        <w:t xml:space="preserve">                  </w:t>
      </w:r>
      <w:r>
        <w:t>89</w:t>
      </w:r>
      <w:r w:rsidRPr="001D5467">
        <w:t>.</w:t>
      </w:r>
      <w:r w:rsidRPr="001D5467">
        <w:rPr>
          <w:b/>
        </w:rPr>
        <w:t xml:space="preserve"> </w:t>
      </w:r>
      <w:r>
        <w:rPr>
          <w:b/>
        </w:rPr>
        <w:t xml:space="preserve"> </w:t>
      </w:r>
      <w:r w:rsidRPr="001D5467">
        <w:t>St-</w:t>
      </w:r>
      <w:r w:rsidR="00E91007">
        <w:t>1718</w:t>
      </w:r>
      <w:r w:rsidRPr="001D5467">
        <w:t>/1</w:t>
      </w:r>
      <w:r w:rsidR="00C76FB0">
        <w:t>7-</w:t>
      </w:r>
      <w:r w:rsidR="00670B18">
        <w:t>36</w:t>
      </w:r>
    </w:p>
    <w:p w:rsidRDefault="00670B18" w:rsidP="0038542A" w:rsidR="00670B18" w:rsidRPr="001D5467">
      <w:pPr>
        <w:jc w:val="right"/>
      </w:pPr>
    </w:p>
    <w:p w:rsidRDefault="0038542A" w:rsidP="00F34526" w:rsidR="0038542A" w:rsidRPr="001D5467">
      <w:pPr>
        <w:jc w:val="center"/>
      </w:pPr>
      <w:r w:rsidRPr="001D5467">
        <w:t>R E P U B L I K A  H R V A T S K A</w:t>
      </w:r>
    </w:p>
    <w:p w:rsidRDefault="0038542A" w:rsidP="00F34526" w:rsidR="0038542A">
      <w:pPr>
        <w:ind w:left="2880"/>
        <w:jc w:val="center"/>
        <w:rPr>
          <w:b/>
        </w:rPr>
      </w:pPr>
    </w:p>
    <w:p w:rsidRDefault="0038542A" w:rsidP="00F34526" w:rsidR="0038542A" w:rsidRPr="001D5467">
      <w:pPr>
        <w:jc w:val="center"/>
      </w:pPr>
      <w:r w:rsidRPr="001D5467">
        <w:t>R J E Š E NJ E</w:t>
      </w:r>
    </w:p>
    <w:p w:rsidRDefault="0038542A" w:rsidP="0038542A" w:rsidR="0038542A" w:rsidRPr="001D5467">
      <w:pPr>
        <w:jc w:val="center"/>
        <w:rPr>
          <w:b/>
        </w:rPr>
      </w:pPr>
    </w:p>
    <w:p w:rsidRDefault="00E91007" w:rsidP="00E91007" w:rsidR="00E91007">
      <w:pPr>
        <w:jc w:val="center"/>
        <w:rPr>
          <w:b/>
        </w:rPr>
      </w:pPr>
    </w:p>
    <w:p w:rsidRDefault="00E91007" w:rsidP="00E91007" w:rsidR="00E91007">
      <w:pPr>
        <w:ind w:firstLine="720"/>
        <w:jc w:val="both"/>
      </w:pPr>
      <w:r>
        <w:rPr>
          <w:lang w:val="pt-BR"/>
        </w:rPr>
        <w:t>Trgovački sud u Zagrebu, po sucu Nikolini Dorić Hadžisejdić, u predstečajnom postupku u povodu prijedloga dužnika FAIRTRADE d.o.o. za trgovinu i usluge, Slavonska avenija 52/a, Zagreb, OIB: 44600453631</w:t>
      </w:r>
      <w:r>
        <w:t xml:space="preserve">, </w:t>
      </w:r>
      <w:r>
        <w:rPr>
          <w:lang w:val="pt-BR"/>
        </w:rPr>
        <w:t>6. studenog 2017.</w:t>
      </w:r>
      <w:r>
        <w:t>,</w:t>
      </w:r>
    </w:p>
    <w:p w:rsidRDefault="00E91007" w:rsidP="00E91007" w:rsidR="00E91007">
      <w:pPr>
        <w:jc w:val="center"/>
      </w:pPr>
    </w:p>
    <w:p w:rsidRDefault="00C76FB0" w:rsidP="00D062F9" w:rsidR="00C76FB0">
      <w:pPr>
        <w:jc w:val="center"/>
      </w:pPr>
    </w:p>
    <w:p w:rsidRDefault="0038542A" w:rsidP="00D062F9" w:rsidR="00D062F9">
      <w:pPr>
        <w:jc w:val="center"/>
      </w:pPr>
      <w:r>
        <w:t>r</w:t>
      </w:r>
      <w:r w:rsidR="00D062F9">
        <w:t xml:space="preserve"> i j e š i o  j e</w:t>
      </w:r>
    </w:p>
    <w:p w:rsidRDefault="00A37AF8" w:rsidP="00D062F9" w:rsidR="00A37AF8">
      <w:pPr>
        <w:jc w:val="center"/>
      </w:pPr>
    </w:p>
    <w:p w:rsidRDefault="00D17337" w:rsidP="00514496" w:rsidR="00A37AF8">
      <w:pPr>
        <w:jc w:val="both"/>
      </w:pPr>
      <w:r>
        <w:tab/>
      </w:r>
      <w:r w:rsidR="00E91007">
        <w:t xml:space="preserve">I  </w:t>
      </w:r>
      <w:r w:rsidR="00A37AF8">
        <w:t>Utvrđuje se da je vjerovnik SB Leasing d.o.o., OIB: 08745792574, Zagreb, Ulica grada Vukovara 284, povukao prijedlog za ispravak i prijedlog za dopunu</w:t>
      </w:r>
      <w:r w:rsidR="003730BD">
        <w:t xml:space="preserve"> podnesenih 24. listopada 2017. </w:t>
      </w:r>
      <w:r w:rsidR="00A37AF8">
        <w:t xml:space="preserve"> protiv rješenja</w:t>
      </w:r>
      <w:r w:rsidR="00A37AF8" w:rsidRPr="00A37AF8">
        <w:t xml:space="preserve"> </w:t>
      </w:r>
      <w:r w:rsidR="00E91007">
        <w:t>ovog suda poslovni broj St-1718/17-28</w:t>
      </w:r>
      <w:r w:rsidR="00A37AF8">
        <w:t xml:space="preserve"> od 13. listopada 2017.   </w:t>
      </w:r>
    </w:p>
    <w:p w:rsidRDefault="00D062F9" w:rsidP="00D062F9" w:rsidR="00D062F9">
      <w:pPr>
        <w:jc w:val="center"/>
      </w:pPr>
    </w:p>
    <w:p w:rsidRDefault="00D062F9" w:rsidP="00D062F9" w:rsidR="00D062F9">
      <w:pPr>
        <w:jc w:val="both"/>
      </w:pPr>
      <w:r>
        <w:tab/>
      </w:r>
      <w:r w:rsidR="00E91007">
        <w:t xml:space="preserve">II  </w:t>
      </w:r>
      <w:r w:rsidR="00540F6D">
        <w:t xml:space="preserve">Utvrđuje se da je </w:t>
      </w:r>
      <w:r w:rsidR="0038542A">
        <w:t xml:space="preserve">vjerovnik </w:t>
      </w:r>
      <w:r w:rsidR="00C76FB0">
        <w:t>SB Leasing</w:t>
      </w:r>
      <w:r w:rsidR="00A37AF8">
        <w:t xml:space="preserve"> d.o.o., OIB</w:t>
      </w:r>
      <w:r w:rsidR="00C76FB0">
        <w:t xml:space="preserve">: 08745792574, Zagreb, Ulica grada Vukovara 284, </w:t>
      </w:r>
      <w:r w:rsidR="00540F6D">
        <w:t xml:space="preserve">odustao od </w:t>
      </w:r>
      <w:r w:rsidR="007A6E00">
        <w:t>žalbe</w:t>
      </w:r>
      <w:r w:rsidR="00540F6D">
        <w:t xml:space="preserve"> podnesene </w:t>
      </w:r>
      <w:r w:rsidR="0038542A">
        <w:t>2</w:t>
      </w:r>
      <w:r w:rsidR="00C76FB0">
        <w:t>4</w:t>
      </w:r>
      <w:r w:rsidR="007A6E00">
        <w:t xml:space="preserve">. </w:t>
      </w:r>
      <w:r w:rsidR="00C76FB0">
        <w:t>listopada</w:t>
      </w:r>
      <w:r w:rsidR="007A6E00">
        <w:t xml:space="preserve"> </w:t>
      </w:r>
      <w:r w:rsidR="00C76FB0">
        <w:t>2017</w:t>
      </w:r>
      <w:r w:rsidR="00540F6D">
        <w:t xml:space="preserve">. protiv </w:t>
      </w:r>
      <w:r w:rsidR="00745B3F">
        <w:t>rješenja</w:t>
      </w:r>
      <w:r w:rsidR="00540F6D">
        <w:t xml:space="preserve"> </w:t>
      </w:r>
      <w:r w:rsidR="007A6E00">
        <w:t>ovog suda</w:t>
      </w:r>
      <w:r w:rsidR="00540F6D">
        <w:t xml:space="preserve"> </w:t>
      </w:r>
      <w:r w:rsidR="007A6E00">
        <w:t xml:space="preserve">poslovni broj </w:t>
      </w:r>
      <w:r w:rsidR="0038542A">
        <w:t>St-</w:t>
      </w:r>
      <w:r w:rsidR="00E91007">
        <w:t>1718/17-28</w:t>
      </w:r>
      <w:r w:rsidR="00C76FB0">
        <w:t xml:space="preserve"> od 13</w:t>
      </w:r>
      <w:r w:rsidR="007A6E00">
        <w:t xml:space="preserve">. </w:t>
      </w:r>
      <w:r w:rsidR="00C76FB0">
        <w:t>listopada 2017</w:t>
      </w:r>
      <w:r w:rsidR="00540F6D">
        <w:t>.</w:t>
      </w:r>
    </w:p>
    <w:p w:rsidRDefault="001C6FB3" w:rsidP="00D062F9" w:rsidR="001C6FB3">
      <w:pPr>
        <w:jc w:val="both"/>
      </w:pPr>
    </w:p>
    <w:p w:rsidRDefault="00670B18" w:rsidP="00D062F9" w:rsidR="00670B18">
      <w:pPr>
        <w:jc w:val="both"/>
      </w:pPr>
    </w:p>
    <w:p w:rsidRDefault="00D062F9" w:rsidP="00D062F9" w:rsidR="00D062F9">
      <w:pPr>
        <w:jc w:val="center"/>
      </w:pPr>
      <w:r>
        <w:t>Obrazloženje</w:t>
      </w:r>
    </w:p>
    <w:p w:rsidRDefault="00D062F9" w:rsidP="00D062F9" w:rsidR="00D062F9">
      <w:pPr>
        <w:jc w:val="center"/>
      </w:pPr>
    </w:p>
    <w:p w:rsidRDefault="0038542A" w:rsidP="001A2803" w:rsidR="00540F6D">
      <w:pPr>
        <w:ind w:firstLine="720"/>
        <w:jc w:val="both"/>
      </w:pPr>
      <w:r>
        <w:t xml:space="preserve">Vjerovnik </w:t>
      </w:r>
      <w:r w:rsidR="00E511B6">
        <w:t>SB Leasing d.o.o., OIB: 08745792574, Zagreb, Ulica grada Vukovara 284</w:t>
      </w:r>
      <w:r>
        <w:t xml:space="preserve"> </w:t>
      </w:r>
      <w:r w:rsidR="007A6E00">
        <w:t xml:space="preserve">je </w:t>
      </w:r>
      <w:r w:rsidR="00540F6D">
        <w:t xml:space="preserve">podneskom od </w:t>
      </w:r>
      <w:r w:rsidR="00E511B6">
        <w:t>31</w:t>
      </w:r>
      <w:r w:rsidR="007A6E00" w:rsidRPr="00F34526">
        <w:t>.</w:t>
      </w:r>
      <w:r w:rsidR="007A6E00">
        <w:t xml:space="preserve"> </w:t>
      </w:r>
      <w:r w:rsidR="00E511B6">
        <w:t>listopada 2017</w:t>
      </w:r>
      <w:r w:rsidR="00540F6D">
        <w:t xml:space="preserve">. </w:t>
      </w:r>
      <w:r w:rsidR="00E511B6">
        <w:t xml:space="preserve">povukao prijedlog za dopunu i ispravak  te odustao od  žalbe </w:t>
      </w:r>
      <w:r w:rsidR="007A6E00">
        <w:t xml:space="preserve"> </w:t>
      </w:r>
      <w:r w:rsidR="003730BD">
        <w:t>koje</w:t>
      </w:r>
      <w:r w:rsidR="00540F6D">
        <w:t xml:space="preserve"> je </w:t>
      </w:r>
      <w:r w:rsidR="00E511B6">
        <w:t>24</w:t>
      </w:r>
      <w:r w:rsidR="00745B3F">
        <w:t xml:space="preserve">. </w:t>
      </w:r>
      <w:r w:rsidR="00E511B6">
        <w:t>listopada 2017</w:t>
      </w:r>
      <w:r w:rsidR="00540F6D">
        <w:t xml:space="preserve">. podnio protiv </w:t>
      </w:r>
      <w:r w:rsidR="00745B3F">
        <w:t>rješenja</w:t>
      </w:r>
      <w:r w:rsidR="00540F6D">
        <w:t xml:space="preserve"> </w:t>
      </w:r>
      <w:r w:rsidR="007A6E00">
        <w:t xml:space="preserve">ovog suda poslovni broj </w:t>
      </w:r>
      <w:r>
        <w:t>St-</w:t>
      </w:r>
      <w:r w:rsidR="00E91007">
        <w:t>1718/17-28</w:t>
      </w:r>
      <w:r w:rsidR="003730BD">
        <w:t xml:space="preserve"> od 13</w:t>
      </w:r>
      <w:r w:rsidR="007A6E00">
        <w:t xml:space="preserve">. </w:t>
      </w:r>
      <w:r w:rsidR="003730BD">
        <w:t>listopada 2017</w:t>
      </w:r>
      <w:r w:rsidR="00540F6D">
        <w:t>.</w:t>
      </w:r>
      <w:r w:rsidR="007A6E00">
        <w:t xml:space="preserve"> pa je stoga primjenom</w:t>
      </w:r>
      <w:r w:rsidR="00540F6D">
        <w:t xml:space="preserve"> odredbe čl. </w:t>
      </w:r>
      <w:smartTag w:element="metricconverter" w:uri="urn:schemas-microsoft-com:office:smarttags">
        <w:smartTagPr>
          <w:attr w:val="349 st" w:name="ProductID"/>
        </w:smartTagPr>
        <w:r w:rsidR="00540F6D">
          <w:t>349 st</w:t>
        </w:r>
      </w:smartTag>
      <w:r w:rsidR="00540F6D">
        <w:t>. 2</w:t>
      </w:r>
      <w:r w:rsidR="007A6E00">
        <w:t xml:space="preserve"> </w:t>
      </w:r>
      <w:r w:rsidR="00BC0A8B">
        <w:t xml:space="preserve">Zakona o parničnom postupku, </w:t>
      </w:r>
      <w:r w:rsidR="00A74F9F">
        <w:t>(</w:t>
      </w:r>
      <w:r w:rsidR="00896957">
        <w:t>"Narodne novine" broj 53/91, 91/92, 112/99, 88/01</w:t>
      </w:r>
      <w:r w:rsidR="007A6E00">
        <w:t xml:space="preserve">, 117/03, 88/05, 02/07, 84/08, </w:t>
      </w:r>
      <w:r w:rsidR="00896957">
        <w:t>123/08</w:t>
      </w:r>
      <w:r w:rsidR="00745B3F">
        <w:t>,</w:t>
      </w:r>
      <w:r w:rsidR="007A6E00">
        <w:t xml:space="preserve"> 57/11</w:t>
      </w:r>
      <w:r w:rsidR="00745B3F">
        <w:t xml:space="preserve"> i </w:t>
      </w:r>
      <w:r>
        <w:t>2</w:t>
      </w:r>
      <w:r w:rsidR="00745B3F">
        <w:t>5/13</w:t>
      </w:r>
      <w:r w:rsidR="00896957">
        <w:t xml:space="preserve"> – dalje: ZPP</w:t>
      </w:r>
      <w:r w:rsidR="00540F6D">
        <w:t>)</w:t>
      </w:r>
      <w:r w:rsidR="001A2803">
        <w:t xml:space="preserve"> u vezi s čl. 10</w:t>
      </w:r>
      <w:r w:rsidR="001A2803" w:rsidRPr="007C723E">
        <w:t xml:space="preserve">. Stečajnog zakona  („Narodne novine“ br. </w:t>
      </w:r>
      <w:r w:rsidR="001A2803">
        <w:t>71/15</w:t>
      </w:r>
      <w:r w:rsidR="001A2803" w:rsidRPr="007C723E">
        <w:t xml:space="preserve">, dalje: SZ) </w:t>
      </w:r>
      <w:r w:rsidR="001A2803">
        <w:t>riješeno</w:t>
      </w:r>
      <w:r w:rsidR="001A2803" w:rsidRPr="007C723E">
        <w:t xml:space="preserve"> kao u izreci ovog rješenja.</w:t>
      </w:r>
      <w:r w:rsidR="001A2803">
        <w:t xml:space="preserve"> </w:t>
      </w:r>
    </w:p>
    <w:p w:rsidRDefault="00F34526" w:rsidP="00896957" w:rsidR="00F34526">
      <w:pPr>
        <w:jc w:val="center"/>
      </w:pPr>
    </w:p>
    <w:p w:rsidRDefault="00896957" w:rsidP="00896957" w:rsidR="00896957">
      <w:pPr>
        <w:jc w:val="center"/>
      </w:pPr>
      <w:r>
        <w:t xml:space="preserve">U Zagrebu, </w:t>
      </w:r>
      <w:r w:rsidR="003730BD">
        <w:t>6</w:t>
      </w:r>
      <w:r w:rsidR="007A6E00" w:rsidRPr="00F34526">
        <w:t xml:space="preserve">. </w:t>
      </w:r>
      <w:r w:rsidR="003730BD">
        <w:t>studenog 2017</w:t>
      </w:r>
      <w:r>
        <w:t>.</w:t>
      </w:r>
    </w:p>
    <w:p w:rsidRDefault="00896957" w:rsidP="00540F6D" w:rsidR="00896957"/>
    <w:p w:rsidRDefault="00540F6D" w:rsidP="00F34526" w:rsidR="00540F6D">
      <w:pPr>
        <w:ind w:left="7080"/>
        <w:jc w:val="right"/>
      </w:pPr>
      <w:r>
        <w:t>SUDAC:</w:t>
      </w:r>
    </w:p>
    <w:p w:rsidRDefault="00745B3F" w:rsidP="00F34526" w:rsidR="0089695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F15F16">
        <w:t>,v.r.</w:t>
      </w:r>
    </w:p>
    <w:p w:rsidRDefault="00896957" w:rsidP="00896957" w:rsidR="00896957"/>
    <w:p w:rsidRDefault="00896957" w:rsidP="00896957" w:rsidR="00896957">
      <w:r>
        <w:t>Uputa o pravnom lijeku:</w:t>
      </w:r>
    </w:p>
    <w:p w:rsidRDefault="00896957" w:rsidP="00896957" w:rsidR="00896957">
      <w:pPr>
        <w:jc w:val="both"/>
      </w:pPr>
      <w:r>
        <w:lastRenderedPageBreak/>
        <w:t xml:space="preserve">Protiv ovog rješenja dopuštena je žalba u roku 8 dana od primitka prijepisa rješenja. Žalba se podnosi </w:t>
      </w:r>
      <w:r w:rsidR="00487B94">
        <w:t xml:space="preserve">pismeno </w:t>
      </w:r>
      <w:r>
        <w:t>Visokom trgovačkom sudu Republike Hrvatske</w:t>
      </w:r>
      <w:r w:rsidR="00487B94">
        <w:t>,</w:t>
      </w:r>
      <w:r>
        <w:t xml:space="preserve"> putem ovog suda, u tri primjerka.</w:t>
      </w:r>
    </w:p>
    <w:p w:rsidRDefault="00487B94" w:rsidP="00896957" w:rsidR="00487B94">
      <w:pPr>
        <w:jc w:val="both"/>
      </w:pPr>
    </w:p>
    <w:p w:rsidRDefault="00F34526" w:rsidP="002B3342" w:rsidR="00F34526">
      <w:pPr>
        <w:pStyle w:val="Bezproreda"/>
      </w:pPr>
    </w:p>
    <w:p w:rsidRDefault="00F15F16" w:rsidP="00C359B6" w:rsidR="00F15F16">
      <w:pPr>
        <w:pStyle w:val="Bezproreda"/>
        <w:ind w:left="4956"/>
        <w:jc w:val="right"/>
      </w:pPr>
      <w:r>
        <w:t>Za točnost otpravka - ovlašteni službenik</w:t>
      </w:r>
    </w:p>
    <w:p w:rsidRDefault="00F15F16" w:rsidP="00C359B6" w:rsidR="00F15F16">
      <w:pPr>
        <w:pStyle w:val="Bezproreda"/>
        <w:ind w:left="4956"/>
        <w:jc w:val="right"/>
      </w:pPr>
      <w:r>
        <w:t>Karmela Dolenc</w:t>
      </w:r>
    </w:p>
    <w:p w:rsidRDefault="00F34526" w:rsidP="00896957" w:rsidR="00F34526">
      <w:pPr>
        <w:jc w:val="both"/>
      </w:pPr>
    </w:p>
    <w:sectPr w:rsidSect="008265E6" w:rsidR="00F3452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B50" w:rsidR="005D5B50">
      <w:r>
        <w:separator/>
      </w:r>
    </w:p>
  </w:endnote>
  <w:endnote w:id="0" w:type="continuationSeparator">
    <w:p w:rsidRDefault="005D5B50" w:rsidR="005D5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B50" w:rsidR="005D5B50">
      <w:r>
        <w:separator/>
      </w:r>
    </w:p>
  </w:footnote>
  <w:footnote w:id="0" w:type="continuationSeparator">
    <w:p w:rsidRDefault="005D5B50" w:rsidR="005D5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ED" w:rsidP="00620717" w:rsidR="00224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4BED" w:rsidR="00224B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BED" w:rsidP="00620717" w:rsidR="00224B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F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0BD" w:rsidP="00D062F9" w:rsidR="00224BED">
    <w:pPr>
      <w:pStyle w:val="Zaglavlje"/>
      <w:jc w:val="right"/>
    </w:pPr>
    <w:r>
      <w:t>89. St</w:t>
    </w:r>
    <w:r w:rsidR="00224BED">
      <w:t>-</w:t>
    </w:r>
    <w:r w:rsidR="00E91007">
      <w:t>1718</w:t>
    </w:r>
    <w:r>
      <w:t>/17-</w:t>
    </w:r>
    <w:r w:rsidR="00670B18"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693058"/>
    <w:multiLevelType w:val="hybridMultilevel"/>
    <w:tmpl w:val="D5360BCC"/>
    <w:lvl w:tplc="8B0CE5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F9"/>
    <w:rsid w:val="00072073"/>
    <w:rsid w:val="001A2803"/>
    <w:rsid w:val="001C6FB3"/>
    <w:rsid w:val="001E7A51"/>
    <w:rsid w:val="001E7DED"/>
    <w:rsid w:val="00224BED"/>
    <w:rsid w:val="002B7692"/>
    <w:rsid w:val="003730BD"/>
    <w:rsid w:val="0038542A"/>
    <w:rsid w:val="003B1447"/>
    <w:rsid w:val="004063D9"/>
    <w:rsid w:val="00437728"/>
    <w:rsid w:val="00487B94"/>
    <w:rsid w:val="00514496"/>
    <w:rsid w:val="00540F6D"/>
    <w:rsid w:val="00541E48"/>
    <w:rsid w:val="005D5B50"/>
    <w:rsid w:val="005F3126"/>
    <w:rsid w:val="00620717"/>
    <w:rsid w:val="00670B18"/>
    <w:rsid w:val="0067711D"/>
    <w:rsid w:val="006902C3"/>
    <w:rsid w:val="007362EC"/>
    <w:rsid w:val="00745B3F"/>
    <w:rsid w:val="00770CAC"/>
    <w:rsid w:val="007A6E00"/>
    <w:rsid w:val="008265E6"/>
    <w:rsid w:val="00882144"/>
    <w:rsid w:val="00892696"/>
    <w:rsid w:val="00896957"/>
    <w:rsid w:val="009660E2"/>
    <w:rsid w:val="009A09E9"/>
    <w:rsid w:val="009E6998"/>
    <w:rsid w:val="00A37AF8"/>
    <w:rsid w:val="00A74F9F"/>
    <w:rsid w:val="00B606DC"/>
    <w:rsid w:val="00BC0A8B"/>
    <w:rsid w:val="00C76FB0"/>
    <w:rsid w:val="00D062F9"/>
    <w:rsid w:val="00D17337"/>
    <w:rsid w:val="00DC1EE7"/>
    <w:rsid w:val="00E511B6"/>
    <w:rsid w:val="00E91007"/>
    <w:rsid w:val="00F12425"/>
    <w:rsid w:val="00F15F16"/>
    <w:rsid w:val="00F34526"/>
    <w:rsid w:val="00F9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A09E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062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062F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5E6"/>
  </w:style>
  <w:style w:styleId="Reetkatablice" w:type="table">
    <w:name w:val="Table Grid"/>
    <w:basedOn w:val="Obinatablica"/>
    <w:rsid w:val="007362E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rsid w:val="0038542A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38542A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38542A"/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link w:val="TekstbaloniaChar"/>
    <w:rsid w:val="00385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542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3452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F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F1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F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F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9A09E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062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062F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5E6"/>
  </w:style>
  <w:style w:styleId="Reetkatablice" w:type="table">
    <w:name w:val="Table Grid"/>
    <w:basedOn w:val="Obinatablica"/>
    <w:rsid w:val="007362E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rsid w:val="0038542A"/>
    <w:rPr>
      <w:b/>
      <w:bCs/>
      <w:sz w:val="28"/>
      <w:szCs w:val="24"/>
    </w:rPr>
  </w:style>
  <w:style w:styleId="Tijeloteksta" w:type="paragraph">
    <w:name w:val="Body Text"/>
    <w:basedOn w:val="Normal"/>
    <w:link w:val="TijelotekstaChar"/>
    <w:rsid w:val="0038542A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38542A"/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link w:val="TekstbaloniaChar"/>
    <w:rsid w:val="00385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542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3452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F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F1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F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F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St-1718/2017</izvorni_sadrzaj>
    <derivirana_varijabla naziv="DomainObject.Predmet.OznakaBroj_1">St-1718/2017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FAIRTRADE d.o.o. zastupanog po punomoćniku Miho Glavić; Boženka Mostarčić</izvorni_sadrzaj>
    <derivirana_varijabla naziv="DomainObject.Predmet.ProtustrankaFormated_1">  FAIRTRADE d.o.o. zastupanog po punomoćniku Miho Glavić; Boženka Mostarčić</derivirana_varijabla>
  </DomainObject.Predmet.ProtustrankaFormated>
  <DomainObject.Predmet.ProtustrankaFormatedOIB>
    <izvorni_sadrzaj>  FAIRTRADE d.o.o., OIB 44600453631 zastupanog po punomoćniku Miho Glavić; Boženka Mostarčić</izvorni_sadrzaj>
    <derivirana_varijabla naziv="DomainObject.Predmet.ProtustrankaFormatedOIB_1">  FAIRTRADE d.o.o., OIB 44600453631 zastupanog po punomoćniku Miho Glavić; Boženka Mostarčić</derivirana_varijabla>
  </DomainObject.Predmet.ProtustrankaFormatedOIB>
  <DomainObject.Predmet.ProtustrankaFormatedWithAdress>
    <izvorni_sadrzaj> FAIRTRADE d.o.o., Slavonska avenija 52/a, 10000 Zagreb zastupanog po punomoćniku Miho Glavić; Boženka Mostarčić</izvorni_sadrzaj>
    <derivirana_varijabla naziv="DomainObject.Predmet.ProtustrankaFormatedWithAdress_1"> FAIRTRADE d.o.o., Slavonska avenija 52/a, 10000 Zagreb zastupanog po punomoćniku Miho Glavić; Boženka Mostarčić</derivirana_varijabla>
  </DomainObject.Predmet.ProtustrankaFormatedWithAdress>
  <DomainObject.Predmet.ProtustrankaFormatedWithAdressOIB>
    <izvorni_sadrzaj> FAIRTRADE d.o.o., OIB 44600453631, Slavonska avenija 52/a, 10000 Zagreb zastupanog po punomoćniku Miho Glavić; Boženka Mostarčić</izvorni_sadrzaj>
    <derivirana_varijabla naziv="DomainObject.Predmet.ProtustrankaFormatedWithAdressOIB_1"> FAIRTRADE d.o.o., OIB 44600453631, Slavonska avenija 52/a, 10000 Zagreb zastupanog po punomoćniku Miho Glavić; Boženka Mostarčić</derivirana_varijabla>
  </DomainObject.Predmet.ProtustrankaFormatedWithAdressOIB>
  <DomainObject.Predmet.ProtustrankaWithAdress>
    <izvorni_sadrzaj>FAIRTRADE d.o.o. Slavonska avenija 52/a, 10000 Zagreb</izvorni_sadrzaj>
    <derivirana_varijabla naziv="DomainObject.Predmet.ProtustrankaWithAdress_1">FAIRTRADE d.o.o. Slavonska avenija 52/a, 10000 Zagreb</derivirana_varijabla>
  </DomainObject.Predmet.ProtustrankaWithAdress>
  <DomainObject.Predmet.ProtustrankaWithAdressOIB>
    <izvorni_sadrzaj>FAIRTRADE d.o.o., OIB 44600453631, Slavonska avenija 52/a, 10000 Zagreb</izvorni_sadrzaj>
    <derivirana_varijabla naziv="DomainObject.Predmet.ProtustrankaWithAdressOIB_1">FAIRTRADE d.o.o., OIB 44600453631, Slavonska avenija 52/a, 10000 Zagreb</derivirana_varijabla>
  </DomainObject.Predmet.ProtustrankaWithAdressOIB>
  <DomainObject.Predmet.ProtustrankaNazivFormated>
    <izvorni_sadrzaj>FAIRTRADE d.o.o.</izvorni_sadrzaj>
    <derivirana_varijabla naziv="DomainObject.Predmet.ProtustrankaNazivFormated_1">FAIRTRADE d.o.o.</derivirana_varijabla>
  </DomainObject.Predmet.ProtustrankaNazivFormated>
  <DomainObject.Predmet.ProtustrankaNazivFormatedOIB>
    <izvorni_sadrzaj>FAIRTRADE d.o.o., OIB 44600453631</izvorni_sadrzaj>
    <derivirana_varijabla naziv="DomainObject.Predmet.ProtustrankaNazivFormatedOIB_1">FAIRTRADE d.o.o., OIB 44600453631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FAIRTRADE d.o.o.</izvorni_sadrzaj>
    <derivirana_varijabla naziv="DomainObject.Predmet.StrankaFormated_1">  FAIRTRADE d.o.o.</derivirana_varijabla>
  </DomainObject.Predmet.StrankaFormated>
  <DomainObject.Predmet.StrankaFormatedOIB>
    <izvorni_sadrzaj>  FAIRTRADE d.o.o., OIB 44600453631</izvorni_sadrzaj>
    <derivirana_varijabla naziv="DomainObject.Predmet.StrankaFormatedOIB_1">  FAIRTRADE d.o.o., OIB 44600453631</derivirana_varijabla>
  </DomainObject.Predmet.StrankaFormatedOIB>
  <DomainObject.Predmet.StrankaFormatedWithAdress>
    <izvorni_sadrzaj> FAIRTRADE d.o.o., Slavonska avenija 52/a, 10000 Zagreb</izvorni_sadrzaj>
    <derivirana_varijabla naziv="DomainObject.Predmet.StrankaFormatedWithAdress_1"> FAIRTRADE d.o.o., Slavonska avenija 52/a, 10000 Zagreb</derivirana_varijabla>
  </DomainObject.Predmet.StrankaFormatedWithAdress>
  <DomainObject.Predmet.StrankaFormatedWithAdressOIB>
    <izvorni_sadrzaj> FAIRTRADE d.o.o., OIB 44600453631, Slavonska avenija 52/a, 10000 Zagreb</izvorni_sadrzaj>
    <derivirana_varijabla naziv="DomainObject.Predmet.StrankaFormatedWithAdressOIB_1"> FAIRTRADE d.o.o., OIB 44600453631, Slavonska avenija 52/a, 10000 Zagreb</derivirana_varijabla>
  </DomainObject.Predmet.StrankaFormatedWithAdressOIB>
  <DomainObject.Predmet.StrankaWithAdress>
    <izvorni_sadrzaj>FAIRTRADE d.o.o. Slavonska avenija 52/a,10000 Zagreb</izvorni_sadrzaj>
    <derivirana_varijabla naziv="DomainObject.Predmet.StrankaWithAdress_1">FAIRTRADE d.o.o. Slavonska avenija 52/a,10000 Zagreb</derivirana_varijabla>
  </DomainObject.Predmet.StrankaWithAdress>
  <DomainObject.Predmet.StrankaWithAdressOIB>
    <izvorni_sadrzaj>FAIRTRADE d.o.o., OIB 44600453631, Slavonska avenija 52/a,10000 Zagreb</izvorni_sadrzaj>
    <derivirana_varijabla naziv="DomainObject.Predmet.StrankaWithAdressOIB_1">FAIRTRADE d.o.o., OIB 44600453631, Slavonska avenija 52/a,10000 Zagreb</derivirana_varijabla>
  </DomainObject.Predmet.StrankaWithAdressOIB>
  <DomainObject.Predmet.StrankaNazivFormated>
    <izvorni_sadrzaj>FAIRTRADE d.o.o.</izvorni_sadrzaj>
    <derivirana_varijabla naziv="DomainObject.Predmet.StrankaNazivFormated_1">FAIRTRADE d.o.o.</derivirana_varijabla>
  </DomainObject.Predmet.StrankaNazivFormated>
  <DomainObject.Predmet.StrankaNazivFormatedOIB>
    <izvorni_sadrzaj>FAIRTRADE d.o.o., OIB 44600453631</izvorni_sadrzaj>
    <derivirana_varijabla naziv="DomainObject.Predmet.StrankaNazivFormatedOIB_1">FAIRTRADE d.o.o., OIB 44600453631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FAIRTRADE d.o.o.</item>
    </izvorni_sadrzaj>
    <derivirana_varijabla naziv="DomainObject.Predmet.StrankaListFormated_1">
      <item>FAIRTRADE d.o.o.</item>
    </derivirana_varijabla>
  </DomainObject.Predmet.StrankaListFormated>
  <DomainObject.Predmet.StrankaListFormatedOIB>
    <izvorni_sadrzaj>
      <item>FAIRTRADE d.o.o., OIB 44600453631</item>
    </izvorni_sadrzaj>
    <derivirana_varijabla naziv="DomainObject.Predmet.StrankaListFormatedOIB_1">
      <item>FAIRTRADE d.o.o., OIB 44600453631</item>
    </derivirana_varijabla>
  </DomainObject.Predmet.StrankaListFormatedOIB>
  <DomainObject.Predmet.StrankaListFormatedWithAdress>
    <izvorni_sadrzaj>
      <item>FAIRTRADE d.o.o., Slavonska avenija 52/a, 10000 Zagreb</item>
    </izvorni_sadrzaj>
    <derivirana_varijabla naziv="DomainObject.Predmet.StrankaListFormatedWithAdress_1">
      <item>FAIRTRADE d.o.o., Slavonska avenija 52/a, 10000 Zagreb</item>
    </derivirana_varijabla>
  </DomainObject.Predmet.StrankaListFormatedWithAdress>
  <DomainObject.Predmet.StrankaListFormatedWithAdressOIB>
    <izvorni_sadrzaj>
      <item>FAIRTRADE d.o.o., OIB 44600453631, Slavonska avenija 52/a, 10000 Zagreb</item>
    </izvorni_sadrzaj>
    <derivirana_varijabla naziv="DomainObject.Predmet.StrankaListFormatedWithAdressOIB_1">
      <item>FAIRTRADE d.o.o., OIB 44600453631, Slavonska avenija 52/a, 10000 Zagreb</item>
    </derivirana_varijabla>
  </DomainObject.Predmet.StrankaListFormatedWithAdressOIB>
  <DomainObject.Predmet.StrankaListNazivFormated>
    <izvorni_sadrzaj>
      <item>FAIRTRADE d.o.o.</item>
    </izvorni_sadrzaj>
    <derivirana_varijabla naziv="DomainObject.Predmet.StrankaListNazivFormated_1">
      <item>FAIRTRADE d.o.o.</item>
    </derivirana_varijabla>
  </DomainObject.Predmet.StrankaListNazivFormated>
  <DomainObject.Predmet.StrankaListNazivFormatedOIB>
    <izvorni_sadrzaj>
      <item>FAIRTRADE d.o.o., OIB 44600453631</item>
    </izvorni_sadrzaj>
    <derivirana_varijabla naziv="DomainObject.Predmet.StrankaListNazivFormatedOIB_1">
      <item>FAIRTRADE d.o.o., OIB 44600453631</item>
    </derivirana_varijabla>
  </DomainObject.Predmet.StrankaListNazivFormatedOIB>
  <DomainObject.Predmet.ProtuStrankaListFormated>
    <izvorni_sadrzaj>
      <item>FAIRTRADE d.o.o. zastupanog po punomoćniku Miho Glavić; Boženka Mostarčić</item>
    </izvorni_sadrzaj>
    <derivirana_varijabla naziv="DomainObject.Predmet.ProtuStrankaListFormated_1">
      <item>FAIRTRADE d.o.o. zastupanog po punomoćniku Miho Glavić; Boženka Mostarčić</item>
    </derivirana_varijabla>
  </DomainObject.Predmet.ProtuStrankaListFormated>
  <DomainObject.Predmet.ProtuStrankaListFormatedOIB>
    <izvorni_sadrzaj>
      <item>FAIRTRADE d.o.o., OIB 44600453631 zastupanog po punomoćniku Miho Glavić; Boženka Mostarčić</item>
    </izvorni_sadrzaj>
    <derivirana_varijabla naziv="DomainObject.Predmet.ProtuStrankaListFormatedOIB_1">
      <item>FAIRTRADE d.o.o., OIB 44600453631 zastupanog po punomoćniku Miho Glavić; Boženka Mostarčić</item>
    </derivirana_varijabla>
  </DomainObject.Predmet.ProtuStrankaListFormatedOIB>
  <DomainObject.Predmet.ProtuStrankaListFormatedWithAdress>
    <izvorni_sadrzaj>
      <item>FAIRTRADE d.o.o., Slavonska avenija 52/a, 10000 Zagreb zastupanog po punomoćniku Miho Glavić; Boženka Mostarčić</item>
    </izvorni_sadrzaj>
    <derivirana_varijabla naziv="DomainObject.Predmet.ProtuStrankaListFormatedWithAdress_1">
      <item>FAIRTRADE d.o.o., Slavonska avenija 52/a, 10000 Zagreb zastupanog po punomoćniku Miho Glavić; Boženka Mostarčić</item>
    </derivirana_varijabla>
  </DomainObject.Predmet.ProtuStrankaListFormatedWithAdress>
  <DomainObject.Predmet.ProtuStrankaListFormatedWithAdressOIB>
    <izvorni_sadrzaj>
      <item>FAIRTRADE d.o.o., OIB 44600453631, Slavonska avenija 52/a, 10000 Zagreb zastupanog po punomoćniku Miho Glavić; Boženka Mostarčić</item>
    </izvorni_sadrzaj>
    <derivirana_varijabla naziv="DomainObject.Predmet.ProtuStrankaListFormatedWithAdressOIB_1">
      <item>FAIRTRADE d.o.o., OIB 44600453631, Slavonska avenija 52/a, 10000 Zagreb zastupanog po punomoćniku Miho Glavić; Boženka Mostarčić</item>
    </derivirana_varijabla>
  </DomainObject.Predmet.ProtuStrankaListFormatedWithAdressOIB>
  <DomainObject.Predmet.ProtuStrankaListNazivFormated>
    <izvorni_sadrzaj>
      <item>FAIRTRADE d.o.o.</item>
    </izvorni_sadrzaj>
    <derivirana_varijabla naziv="DomainObject.Predmet.ProtuStrankaListNazivFormated_1">
      <item>FAIRTRADE d.o.o.</item>
    </derivirana_varijabla>
  </DomainObject.Predmet.ProtuStrankaListNazivFormated>
  <DomainObject.Predmet.ProtuStrankaListNazivFormatedOIB>
    <izvorni_sadrzaj>
      <item>FAIRTRADE d.o.o., OIB 44600453631</item>
    </izvorni_sadrzaj>
    <derivirana_varijabla naziv="DomainObject.Predmet.ProtuStrankaListNazivFormatedOIB_1">
      <item>FAIRTRADE d.o.o., OIB 44600453631</item>
    </derivirana_varijabla>
  </DomainObject.Predmet.ProtuStrankaListNazivFormatedOIB>
  <DomainObject.Predmet.OstaliListFormated>
    <izvorni_sadrzaj>
      <item>Miho Glavić punomoćnik sudionika u postupku FAIRTRADE d.o.o.</item>
      <item>Boženka Mostarčić punomoćnik sudionika u postupku FAIRTRADE d.o.o.</item>
    </izvorni_sadrzaj>
    <derivirana_varijabla naziv="DomainObject.Predmet.OstaliListFormated_1">
      <item>Miho Glavić punomoćnik sudionika u postupku FAIRTRADE d.o.o.</item>
      <item>Boženka Mostarčić punomoćnik sudionika u postupku FAIRTRADE d.o.o.</item>
    </derivirana_varijabla>
  </DomainObject.Predmet.OstaliListFormated>
  <DomainObject.Predmet.OstaliListFormatedOIB>
    <izvorni_sadrzaj>
      <item>Miho Glavić, OIB 44332108358 punomoćnik sudionika u postupku FAIRTRADE d.o.o.</item>
      <item>Boženka Mostarčić punomoćnik sudionika u postupku FAIRTRADE d.o.o.</item>
    </izvorni_sadrzaj>
    <derivirana_varijabla naziv="DomainObject.Predmet.OstaliListFormatedOIB_1">
      <item>Miho Glavić, OIB 44332108358 punomoćnik sudionika u postupku FAIRTRADE d.o.o.</item>
      <item>Boženka Mostarčić punomoćnik sudionika u postupku FAIRTRADE d.o.o.</item>
    </derivirana_varijabla>
  </DomainObject.Predmet.OstaliListFormatedOIB>
  <DomainObject.Predmet.OstaliListFormatedWithAdress>
    <izvorni_sadrzaj>
      <item>Miho Glavić,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_1">
      <item>Miho Glavić,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FAIRTRADE d.o.o.</item>
      <item>Boženka Mostarčić, Amruševa 13, 10000 Zagreb punomoćnik sudionika u postupku FAIRTRADE d.o.o.</item>
    </izvorni_sadrzaj>
    <derivirana_varijabla naziv="DomainObject.Predmet.OstaliListFormatedWithAdressOIB_1">
      <item>Miho Glavić, OIB 44332108358, Kombolova Ulica 13, 10000 Zagreb punomoćnik sudionika u postupku FAIRTRADE d.o.o.</item>
      <item>Boženka Mostarčić, Amruševa 13, 10000 Zagreb punomoćnik sudionika u postupku FAIRTRADE d.o.o.</item>
    </derivirana_varijabla>
  </DomainObject.Predmet.OstaliListFormatedWithAdressOIB>
  <DomainObject.Predmet.OstaliListNazivFormated>
    <izvorni_sadrzaj>
      <item>Miho Glavić</item>
      <item>Boženka Mostarčić</item>
    </izvorni_sadrzaj>
    <derivirana_varijabla naziv="DomainObject.Predmet.OstaliListNazivFormated_1">
      <item>Miho Glavić</item>
      <item>Boženka Mostarčić</item>
    </derivirana_varijabla>
  </DomainObject.Predmet.OstaliListNazivFormated>
  <DomainObject.Predmet.OstaliListNazivFormatedOIB>
    <izvorni_sadrzaj>
      <item>Miho Glavić, OIB 44332108358</item>
      <item>Boženka Mostarčić</item>
    </izvorni_sadrzaj>
    <derivirana_varijabla naziv="DomainObject.Predmet.OstaliListNazivFormatedOIB_1">
      <item>Miho Glavić, OIB 44332108358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FAIRTRADE d.o.o.</izvorni_sadrzaj>
    <derivirana_varijabla naziv="DomainObject.Predmet.StrankaIDrugi_1">FAIRTRADE d.o.o.</derivirana_varijabla>
  </DomainObject.Predmet.StrankaIDrugi>
  <DomainObject.Predmet.ProtustrankaIDrugi>
    <izvorni_sadrzaj>FAIRTRADE d.o.o.</izvorni_sadrzaj>
    <derivirana_varijabla naziv="DomainObject.Predmet.ProtustrankaIDrugi_1">FAIRTRADE d.o.o.</derivirana_varijabla>
  </DomainObject.Predmet.ProtustrankaIDrugi>
  <DomainObject.Predmet.StrankaIDrugiAdressOIB>
    <izvorni_sadrzaj>FAIRTRADE d.o.o., OIB 44600453631, Slavonska avenija 52/a, 10000 Zagreb</izvorni_sadrzaj>
    <derivirana_varijabla naziv="DomainObject.Predmet.StrankaIDrugiAdressOIB_1">FAIRTRADE d.o.o., OIB 44600453631, Slavonska avenija 52/a, 10000 Zagreb</derivirana_varijabla>
  </DomainObject.Predmet.StrankaIDrugiAdressOIB>
  <DomainObject.Predmet.ProtustrankaIDrugiAdressOIB>
    <izvorni_sadrzaj>FAIRTRADE d.o.o., OIB 44600453631, Slavonska avenija 52/a, 10000 Zagreb</izvorni_sadrzaj>
    <derivirana_varijabla naziv="DomainObject.Predmet.ProtustrankaIDrugiAdressOIB_1">FAIRTRADE d.o.o., OIB 44600453631,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FAIRTRADE d.o.o.</item>
      <item>FAIRTRADE d.o.o.</item>
      <item>Miho Glavić</item>
      <item>Boženka Mostarčić</item>
    </izvorni_sadrzaj>
    <derivirana_varijabla naziv="DomainObject.Predmet.SudioniciListNaziv_1">
      <item>FAIRTRADE d.o.o.</item>
      <item>FAIRTRADE d.o.o.</item>
      <item>Miho Glavić</item>
      <item>Boženka Mostarčić</item>
    </derivirana_varijabla>
  </DomainObject.Predmet.SudioniciListNaziv>
  <DomainObject.Predmet.SudioniciListAdressOIB>
    <izvorni_sadrzaj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izvorni_sadrzaj>
    <derivirana_varijabla naziv="DomainObject.Predmet.SudioniciListAdressOIB_1">
      <item>FAIRTRADE d.o.o., OIB 44600453631, Slavonska avenija 52/a,10000 Zagreb</item>
      <item>FAIRTRADE d.o.o., OIB 44600453631, Slavonska avenija 52/a,10000 Zagreb</item>
      <item>Miho Glavić, OIB 44332108358, Kombolova Ulica 13,10000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44600453631</item>
      <item>, OIB 44600453631</item>
      <item>, OIB 44332108358</item>
      <item>, OIB null</item>
    </izvorni_sadrzaj>
    <derivirana_varijabla naziv="DomainObject.Predmet.SudioniciListNazivOIB_1">
      <item>, OIB 44600453631</item>
      <item>, OIB 44600453631</item>
      <item>, OIB 44332108358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1505</properties:Characters>
  <properties:Lines>52</properties:Lines>
  <properties:Paragraphs>19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NJ E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2015-12-28T11:05:00Z</dcterms:created>
  <dc:creator>mhilje</dc:creator>
  <cp:lastModifiedBy>Karmela Dolenc</cp:lastModifiedBy>
  <cp:lastPrinted>2017-11-07T08:22:00Z</cp:lastPrinted>
  <dcterms:modified xmlns:xsi="http://www.w3.org/2001/XMLSchema-instance" xsi:type="dcterms:W3CDTF">2017-11-07T08:22:00Z</dcterms:modified>
  <cp:revision>16</cp:revision>
  <dc:title>R J E Š E NJ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