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3743" w14:paraId="f5e374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E0D53">
        <w:t>738</w:t>
      </w:r>
      <w:r w:rsidR="00D94EAF">
        <w:t>/2015</w:t>
      </w:r>
      <w:r w:rsidR="00D832D7">
        <w:t>-</w:t>
      </w:r>
      <w:r w:rsidR="00365E15">
        <w:t>7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0E0D53">
        <w:t>BILIG-COMMERCE, d.o.o. Zadar, Vukšićki Prilaz 15, Zadar,</w:t>
      </w:r>
      <w:r w:rsidR="00DD64AF">
        <w:t xml:space="preserve"> OIB: </w:t>
      </w:r>
      <w:r w:rsidR="000E0D53">
        <w:t>37528470017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24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E0D53">
        <w:t>BILIG-COMMERCE, d.o.o. Zadar, Vukšićki Prilaz 15, Zadar, OIB: 37528470017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0E0D53">
        <w:t>66.716,83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97661D">
        <w:t>a</w:t>
      </w:r>
      <w:r>
        <w:t xml:space="preserve"> ovlašten</w:t>
      </w:r>
      <w:r w:rsidR="0097661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0E0D53">
        <w:t>Željko Marić, Zadar, Vukšićki Prilaz 15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>od dana objave ovog oglasa na e-o</w:t>
      </w:r>
      <w:r w:rsidR="0097661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E0D53">
        <w:t>738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365E15" w:rsidP="00365E15" w:rsidR="00365E15">
      <w:r>
        <w:t>Za točnost otpravka – ovlaštena službenica                                                 Sutkinja</w:t>
      </w:r>
    </w:p>
    <w:p w:rsidRDefault="00365E15" w:rsidP="00365E15" w:rsidR="00365E1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00675">
      <w:rPr>
        <w:noProof/>
      </w:rPr>
      <w:t>2</w:t>
    </w:r>
    <w:r>
      <w:fldChar w:fldCharType="end"/>
    </w:r>
  </w:p>
  <w:p w:rsidRDefault="0020067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0067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7661D">
      <w:t>73</w:t>
    </w:r>
    <w:r w:rsidR="000E0D53">
      <w:t>8</w:t>
    </w:r>
    <w:r w:rsidR="006807DE">
      <w:t>/</w:t>
    </w:r>
    <w:r w:rsidR="006977CD">
      <w:t>2015-</w:t>
    </w:r>
    <w:r w:rsidR="00365E1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94E11"/>
    <w:rsid w:val="001D5ECE"/>
    <w:rsid w:val="001F7949"/>
    <w:rsid w:val="00200675"/>
    <w:rsid w:val="003144A2"/>
    <w:rsid w:val="00365E15"/>
    <w:rsid w:val="003A7028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BILIG-COMMERCE, društvo s ograničenom odgovornošću za trgovinu i usluge</izvorni_sadrzaj>
    <derivirana_varijabla naziv="DomainObject.Predmet.ProtustrankaFormated_1">  BILIG-COMMERCE, društvo s ograničenom odgovornošću za trgovinu i usluge</derivirana_varijabla>
  </DomainObject.Predmet.ProtustrankaFormated>
  <DomainObject.Predmet.ProtustrankaFormatedOIB>
    <izvorni_sadrzaj>  BILIG-COMMERCE, društvo s ograničenom odgovornošću za trgovinu i usluge, OIB 37528470017</izvorni_sadrzaj>
    <derivirana_varijabla naziv="DomainObject.Predmet.ProtustrankaFormatedOIB_1">  BILIG-COMMERCE, društvo s ograničenom odgovornošću za trgovinu i usluge, OIB 37528470017</derivirana_varijabla>
  </DomainObject.Predmet.ProtustrankaFormatedOIB>
  <DomainObject.Predmet.ProtustrankaFormatedWithAdress>
    <izvorni_sadrzaj> BILIG-COMMERCE, društvo s ograničenom odgovornošću za trgovinu i usluge, Vukšički Prilaz 15, 23000 Zadar</izvorni_sadrzaj>
    <derivirana_varijabla naziv="DomainObject.Predmet.ProtustrankaFormatedWithAdress_1"> BILIG-COMMERCE, društvo s ograničenom odgovornošću za trgovinu i usluge, Vukšički Prilaz 15, 23000 Zadar</derivirana_varijabla>
  </DomainObject.Predmet.ProtustrankaFormatedWithAdress>
  <DomainObject.Predmet.ProtustrankaFormatedWithAdressOIB>
    <izvorni_sadrzaj> BILIG-COMMERCE, društvo s ograničenom odgovornošću za trgovinu i usluge, OIB 37528470017, Vukšički Prilaz 15, 23000 Zadar</izvorni_sadrzaj>
    <derivirana_varijabla naziv="DomainObject.Predmet.ProtustrankaFormatedWithAdressOIB_1"> BILIG-COMMERCE, društvo s ograničenom odgovornošću za trgovinu i usluge, OIB 37528470017, Vukšički Prilaz 15, 23000 Zadar</derivirana_varijabla>
  </DomainObject.Predmet.ProtustrankaFormatedWithAdressOIB>
  <DomainObject.Predmet.ProtustrankaWithAdress>
    <izvorni_sadrzaj>BILIG-COMMERCE, društvo s ograničenom odgovornošću za trgovinu i usluge Vukšički Prilaz 15, 23000 Zadar</izvorni_sadrzaj>
    <derivirana_varijabla naziv="DomainObject.Predmet.ProtustrankaWithAdress_1">BILIG-COMMERCE, društvo s ograničenom odgovornošću za trgovinu i usluge Vukšički Prilaz 15, 23000 Zadar</derivirana_varijabla>
  </DomainObject.Predmet.ProtustrankaWithAdress>
  <DomainObject.Predmet.ProtustrankaWithAdressOIB>
    <izvorni_sadrzaj>BILIG-COMMERCE, društvo s ograničenom odgovornošću za trgovinu i usluge, OIB 37528470017, Vukšički Prilaz 15, 23000 Zadar</izvorni_sadrzaj>
    <derivirana_varijabla naziv="DomainObject.Predmet.ProtustrankaWithAdressOIB_1">BILIG-COMMERCE, društvo s ograničenom odgovornošću za trgovinu i usluge, OIB 37528470017, Vukšički Prilaz 15, 23000 Zadar</derivirana_varijabla>
  </DomainObject.Predmet.ProtustrankaWithAdressOIB>
  <DomainObject.Predmet.ProtustrankaNazivFormated>
    <izvorni_sadrzaj>BILIG-COMMERCE, društvo s ograničenom odgovornošću za trgovinu i usluge</izvorni_sadrzaj>
    <derivirana_varijabla naziv="DomainObject.Predmet.ProtustrankaNazivFormated_1">BILIG-COMMERCE, društvo s ograničenom odgovornošću za trgovinu i usluge</derivirana_varijabla>
  </DomainObject.Predmet.ProtustrankaNazivFormated>
  <DomainObject.Predmet.ProtustrankaNazivFormatedOIB>
    <izvorni_sadrzaj>BILIG-COMMERCE, društvo s ograničenom odgovornošću za trgovinu i usluge, OIB 37528470017</izvorni_sadrzaj>
    <derivirana_varijabla naziv="DomainObject.Predmet.ProtustrankaNazivFormatedOIB_1">BILIG-COMMERCE, društvo s ograničenom odgovornošću za trgovinu i usluge, OIB 37528470017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66716.83</izvorni_sadrzaj>
    <derivirana_varijabla naziv="DomainObject.Predmet.TrenutnaVrijednost_1">66716.83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BILIG-COMMERCE, društvo s ograničenom odgovornošću za trgovinu i usluge</item>
    </izvorni_sadrzaj>
    <derivirana_varijabla naziv="DomainObject.Predmet.ProtuStrankaListFormated_1">
      <item>BILIG-COMMERCE, društvo s ograničenom odgovornošću za trgovinu i usluge</item>
    </derivirana_varijabla>
  </DomainObject.Predmet.ProtuStrankaListFormated>
  <DomainObject.Predmet.ProtuStrankaListFormatedOIB>
    <izvorni_sadrzaj>
      <item>BILIG-COMMERCE, društvo s ograničenom odgovornošću za trgovinu i usluge, OIB 37528470017</item>
    </izvorni_sadrzaj>
    <derivirana_varijabla naziv="DomainObject.Predmet.ProtuStrankaListFormatedOIB_1">
      <item>BILIG-COMMERCE, društvo s ograničenom odgovornošću za trgovinu i usluge, OIB 37528470017</item>
    </derivirana_varijabla>
  </DomainObject.Predmet.ProtuStrankaListFormatedOIB>
  <DomainObject.Predmet.ProtuStrankaListFormatedWithAdress>
    <izvorni_sadrzaj>
      <item>BILIG-COMMERCE, društvo s ograničenom odgovornošću za trgovinu i usluge, Vukšički Prilaz 15, 23000 Zadar</item>
    </izvorni_sadrzaj>
    <derivirana_varijabla naziv="DomainObject.Predmet.ProtuStrankaListFormatedWithAdress_1">
      <item>BILIG-COMMERCE, društvo s ograničenom odgovornošću za trgovinu i usluge, Vukšički Prilaz 15, 23000 Zadar</item>
    </derivirana_varijabla>
  </DomainObject.Predmet.ProtuStrankaListFormatedWithAdress>
  <DomainObject.Predmet.ProtuStrankaListFormatedWithAdressOIB>
    <izvorni_sadrzaj>
      <item>BILIG-COMMERCE, društvo s ograničenom odgovornošću za trgovinu i usluge, OIB 37528470017, Vukšički Prilaz 15, 23000 Zadar</item>
    </izvorni_sadrzaj>
    <derivirana_varijabla naziv="DomainObject.Predmet.ProtuStrankaListFormatedWithAdressOIB_1">
      <item>BILIG-COMMERCE, društvo s ograničenom odgovornošću za trgovinu i usluge, OIB 37528470017, Vukšički Prilaz 15, 23000 Zadar</item>
    </derivirana_varijabla>
  </DomainObject.Predmet.ProtuStrankaListFormatedWithAdressOIB>
  <DomainObject.Predmet.ProtuStrankaListNazivFormated>
    <izvorni_sadrzaj>
      <item>BILIG-COMMERCE, društvo s ograničenom odgovornošću za trgovinu i usluge</item>
    </izvorni_sadrzaj>
    <derivirana_varijabla naziv="DomainObject.Predmet.ProtuStrankaListNazivFormated_1">
      <item>BILIG-COMMERCE, društvo s ograničenom odgovornošću za trgovinu i usluge</item>
    </derivirana_varijabla>
  </DomainObject.Predmet.ProtuStrankaListNazivFormated>
  <DomainObject.Predmet.ProtuStrankaListNazivFormatedOIB>
    <izvorni_sadrzaj>
      <item>BILIG-COMMERCE, društvo s ograničenom odgovornošću za trgovinu i usluge, OIB 37528470017</item>
    </izvorni_sadrzaj>
    <derivirana_varijabla naziv="DomainObject.Predmet.ProtuStrankaListNazivFormatedOIB_1">
      <item>BILIG-COMMERCE, društvo s ograničenom odgovornošću za trgovinu i usluge, OIB 37528470017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BILIG-COMMERCE, društvo s ograničenom odgovornošću za trgovinu i usluge</izvorni_sadrzaj>
    <derivirana_varijabla naziv="DomainObject.Predmet.ProtustrankaIDrugi_1">BILIG-COMMERCE,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BILIG-COMMERCE, društvo s ograničenom odgovornošću za trgovinu i usluge, OIB 37528470017, Vukšički Prilaz 15, 23000 Zadar</izvorni_sadrzaj>
    <derivirana_varijabla naziv="DomainObject.Predmet.ProtustrankaIDrugiAdressOIB_1">BILIG-COMMERCE, društvo s ograničenom odgovornošću za trgovinu i usluge, OIB 37528470017, Vukšički Prilaz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BILIG-COMMERCE, društvo s ograničenom odgovornošću za trgovinu i usluge</item>
    </izvorni_sadrzaj>
    <derivirana_varijabla naziv="DomainObject.Predmet.SudioniciListNaziv_1">
      <item>FINA</item>
      <item>BILIG-COMMERCE, društvo s ograničenom odgovornošću za trgovinu i usluge</item>
    </derivirana_varijabla>
  </DomainObject.Predmet.SudioniciListNaziv>
  <DomainObject.Predmet.SudioniciListAdressOIB>
    <izvorni_sadrzaj>
      <item>FINA, OIB 85821130368</item>
      <item>BILIG-COMMERCE, društvo s ograničenom odgovornošću za trgovinu i usluge, OIB 37528470017, Vukšički Prilaz 15,23000 Zadar</item>
    </izvorni_sadrzaj>
    <derivirana_varijabla naziv="DomainObject.Predmet.SudioniciListAdressOIB_1">
      <item>FINA, OIB 85821130368</item>
      <item>BILIG-COMMERCE, društvo s ograničenom odgovornošću za trgovinu i usluge, OIB 37528470017, Vukšički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37528470017</item>
    </izvorni_sadrzaj>
    <derivirana_varijabla naziv="DomainObject.Predmet.SudioniciListNazivOIB_1">
      <item>, OIB 85821130368</item>
      <item>, OIB 37528470017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2108</properties:Characters>
  <properties:Lines>62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2016-01-28T10:11:00Z</dcterms:created>
  <dc:creator>Tina Grgas</dc:creator>
  <cp:lastModifiedBy>Nena Mužanović</cp:lastModifiedBy>
  <cp:lastPrinted>2016-01-28T10:14:00Z</cp:lastPrinted>
  <dcterms:modified xmlns:xsi="http://www.w3.org/2001/XMLSchema-instance" xsi:type="dcterms:W3CDTF">2016-01-28T10:14:00Z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