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d06c73" w14:paraId="3d06c7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5F528E">
        <w:rPr>
          <w:rFonts w:hAnsi="Times New Roman" w:ascii="Times New Roman"/>
          <w:sz w:val="24"/>
        </w:rPr>
        <w:t>-199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5B19C0">
        <w:rPr>
          <w:rFonts w:hAnsi="Times New Roman" w:ascii="Times New Roman"/>
          <w:sz w:val="24"/>
        </w:rPr>
        <w:t>18</w:t>
      </w:r>
      <w:r w:rsidR="003A5EBC">
        <w:rPr>
          <w:rFonts w:hAnsi="Times New Roman" w:ascii="Times New Roman"/>
          <w:sz w:val="24"/>
        </w:rPr>
        <w:t xml:space="preserve">. </w:t>
      </w:r>
      <w:r w:rsidR="005B19C0">
        <w:rPr>
          <w:rFonts w:hAnsi="Times New Roman" w:ascii="Times New Roman"/>
          <w:sz w:val="24"/>
        </w:rPr>
        <w:t xml:space="preserve">ožujka </w:t>
      </w:r>
      <w:r w:rsidR="006E1E9D">
        <w:rPr>
          <w:rFonts w:hAnsi="Times New Roman" w:ascii="Times New Roman"/>
          <w:sz w:val="24"/>
        </w:rPr>
        <w:t>201</w:t>
      </w:r>
      <w:r w:rsidR="003B3726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5B19C0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F56A2C" w:rsidP="00310AAD" w:rsidR="003A5EBC" w:rsidRPr="00F56A2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66E70"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="005551C1" w:rsidRPr="005551C1">
        <w:rPr>
          <w:rFonts w:cs="Tahoma" w:hAnsi="Times New Roman" w:ascii="Times New Roman"/>
          <w:b/>
          <w:sz w:val="24"/>
        </w:rPr>
        <w:t>4</w:t>
      </w:r>
      <w:r w:rsidRPr="00413F91">
        <w:rPr>
          <w:rFonts w:cs="Tahoma" w:hAnsi="Times New Roman" w:ascii="Times New Roman"/>
          <w:b/>
          <w:sz w:val="24"/>
        </w:rPr>
        <w:t>.</w:t>
      </w:r>
      <w:r w:rsidR="005B19C0">
        <w:rPr>
          <w:rFonts w:cs="Tahoma" w:hAnsi="Times New Roman" w:ascii="Times New Roman"/>
          <w:b/>
          <w:sz w:val="24"/>
        </w:rPr>
        <w:t>0</w:t>
      </w:r>
      <w:r>
        <w:rPr>
          <w:rFonts w:cs="Tahoma" w:hAnsi="Times New Roman" w:ascii="Times New Roman"/>
          <w:b/>
          <w:sz w:val="24"/>
        </w:rPr>
        <w:t>00</w:t>
      </w:r>
      <w:r w:rsidRPr="00C66E70">
        <w:rPr>
          <w:rFonts w:cs="Tahoma" w:hAnsi="Times New Roman" w:ascii="Times New Roman"/>
          <w:b/>
          <w:sz w:val="24"/>
        </w:rPr>
        <w:t>.000,00 kuna.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5B19C0">
        <w:rPr>
          <w:rFonts w:cs="Tahoma" w:hAnsi="Times New Roman" w:ascii="Times New Roman"/>
          <w:b/>
          <w:sz w:val="24"/>
          <w:u w:val="single"/>
        </w:rPr>
        <w:t>19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B19C0">
        <w:rPr>
          <w:rFonts w:cs="Tahoma" w:hAnsi="Times New Roman" w:ascii="Times New Roman"/>
          <w:b/>
          <w:sz w:val="24"/>
          <w:u w:val="single"/>
        </w:rPr>
        <w:t>travnja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56A2C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551C1">
        <w:rPr>
          <w:rFonts w:cs="Tahoma" w:hAnsi="Times New Roman" w:ascii="Times New Roman"/>
          <w:b/>
          <w:sz w:val="24"/>
          <w:u w:val="single"/>
        </w:rPr>
        <w:t>9</w:t>
      </w:r>
      <w:r w:rsidR="00F56A2C">
        <w:rPr>
          <w:rFonts w:cs="Tahoma" w:hAnsi="Times New Roman" w:ascii="Times New Roman"/>
          <w:b/>
          <w:sz w:val="24"/>
          <w:u w:val="single"/>
        </w:rPr>
        <w:t>.</w:t>
      </w:r>
      <w:r w:rsidR="005B19C0">
        <w:rPr>
          <w:rFonts w:cs="Tahoma" w:hAnsi="Times New Roman" w:ascii="Times New Roman"/>
          <w:b/>
          <w:sz w:val="24"/>
          <w:u w:val="single"/>
        </w:rPr>
        <w:t>5</w:t>
      </w:r>
      <w:r w:rsidR="00F56A2C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5551C1">
        <w:rPr>
          <w:rFonts w:cs="Tahoma" w:hAnsi="Times New Roman" w:ascii="Times New Roman"/>
          <w:b/>
          <w:sz w:val="24"/>
        </w:rPr>
        <w:t>1</w:t>
      </w:r>
      <w:r w:rsidR="00E7337F" w:rsidRPr="00C66E70">
        <w:rPr>
          <w:rFonts w:cs="Tahoma" w:hAnsi="Times New Roman" w:ascii="Times New Roman"/>
          <w:b/>
          <w:sz w:val="24"/>
        </w:rPr>
        <w:t>00.000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</w:t>
      </w:r>
      <w:r w:rsidR="00D55487" w:rsidRPr="00F56A2C">
        <w:rPr>
          <w:rFonts w:cs="Tahoma" w:hAnsi="Times New Roman" w:ascii="Times New Roman"/>
          <w:b/>
          <w:sz w:val="24"/>
        </w:rPr>
        <w:t>osim zabilježbe da građevinska dozvola za dvorišnu zgradu sagrađenu na čkbr. 1308 u A nije priložena</w:t>
      </w:r>
      <w:r w:rsidR="00D55487" w:rsidRPr="00D55487">
        <w:rPr>
          <w:rFonts w:cs="Tahoma" w:hAnsi="Times New Roman" w:ascii="Times New Roman"/>
          <w:sz w:val="24"/>
        </w:rPr>
        <w:t xml:space="preserve">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5B19C0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5551C1" w:rsidR="005B19C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</w:t>
      </w:r>
      <w:r w:rsidR="005551C1" w:rsidRPr="005551C1">
        <w:rPr>
          <w:rFonts w:cs="Tahoma" w:hAnsi="Times New Roman" w:ascii="Times New Roman"/>
          <w:sz w:val="24"/>
        </w:rPr>
        <w:t xml:space="preserve">da </w:t>
      </w:r>
      <w:r w:rsidR="005B19C0" w:rsidRPr="005B19C0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B19C0">
        <w:rPr>
          <w:rFonts w:cs="Tahoma" w:hAnsi="Times New Roman" w:ascii="Times New Roman"/>
          <w:sz w:val="24"/>
        </w:rPr>
        <w:t>1</w:t>
      </w:r>
      <w:r w:rsidR="00087293">
        <w:rPr>
          <w:rFonts w:cs="Tahoma" w:hAnsi="Times New Roman" w:ascii="Times New Roman"/>
          <w:sz w:val="24"/>
        </w:rPr>
        <w:t>8</w:t>
      </w:r>
      <w:r w:rsidR="00F56A2C">
        <w:rPr>
          <w:rFonts w:cs="Tahoma" w:hAnsi="Times New Roman" w:ascii="Times New Roman"/>
          <w:sz w:val="24"/>
        </w:rPr>
        <w:t xml:space="preserve">. </w:t>
      </w:r>
      <w:r w:rsidR="005B19C0">
        <w:rPr>
          <w:rFonts w:cs="Tahoma" w:hAnsi="Times New Roman" w:ascii="Times New Roman"/>
          <w:sz w:val="24"/>
        </w:rPr>
        <w:t>ožujka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087293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F528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5F528E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5F528E" w:rsidP="00310AAD" w:rsidR="005F528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F528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F528E">
      <w:pPr>
        <w:rPr>
          <w:rFonts w:cs="Tahoma" w:hAnsi="Times New Roman" w:ascii="Times New Roman"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5F528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087293" w:rsidRPr="005F528E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5F528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F528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55487" w:rsidP="00310AAD" w:rsidR="00310AAD" w:rsidRPr="005F528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D55487" w:rsidP="00310AAD" w:rsidR="00D55487" w:rsidRPr="005F528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>Denis Barešić, Karlovac, Naselje Gaza 22</w:t>
      </w:r>
    </w:p>
    <w:p w:rsidRDefault="008B1941" w:rsidP="00310AAD" w:rsidR="00310AAD" w:rsidRPr="005F528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F528E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5F528E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F56A2C" w:rsidRPr="005F528E">
        <w:rPr>
          <w:rFonts w:cs="Tahoma" w:hAnsi="Times New Roman" w:ascii="Times New Roman"/>
          <w:color w:themeColor="background1" w:val="FFFFFF"/>
          <w:sz w:val="24"/>
        </w:rPr>
        <w:t>, ovdje</w:t>
      </w:r>
    </w:p>
    <w:sectPr w:rsidSect="00EA52A1" w:rsidR="00310AAD" w:rsidRPr="005F528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E34" w:rsidR="004C3E34">
      <w:r>
        <w:separator/>
      </w:r>
    </w:p>
  </w:endnote>
  <w:endnote w:id="0" w:type="continuationSeparator">
    <w:p w:rsidRDefault="004C3E34" w:rsidR="004C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E34" w:rsidR="004C3E34">
      <w:r>
        <w:separator/>
      </w:r>
    </w:p>
  </w:footnote>
  <w:footnote w:id="0" w:type="continuationSeparator">
    <w:p w:rsidRDefault="004C3E34" w:rsidR="004C3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548E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5F528E">
      <w:rPr>
        <w:rFonts w:hAnsi="Times New Roman" w:ascii="Times New Roman"/>
        <w:szCs w:val="22"/>
      </w:rPr>
      <w:t>-199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324E5"/>
    <w:rsid w:val="00036D08"/>
    <w:rsid w:val="00037791"/>
    <w:rsid w:val="00062DD1"/>
    <w:rsid w:val="00070CB4"/>
    <w:rsid w:val="000764D8"/>
    <w:rsid w:val="00087293"/>
    <w:rsid w:val="00090DFD"/>
    <w:rsid w:val="000A046A"/>
    <w:rsid w:val="000A5A68"/>
    <w:rsid w:val="000D010B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64FDA"/>
    <w:rsid w:val="00170A13"/>
    <w:rsid w:val="00177432"/>
    <w:rsid w:val="00177A30"/>
    <w:rsid w:val="001D225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3726"/>
    <w:rsid w:val="003B4319"/>
    <w:rsid w:val="003C3ECA"/>
    <w:rsid w:val="003D21F3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C3E34"/>
    <w:rsid w:val="004F42DC"/>
    <w:rsid w:val="00504013"/>
    <w:rsid w:val="005054F0"/>
    <w:rsid w:val="00515A6A"/>
    <w:rsid w:val="00525226"/>
    <w:rsid w:val="005419C8"/>
    <w:rsid w:val="005548E9"/>
    <w:rsid w:val="005551C1"/>
    <w:rsid w:val="00555835"/>
    <w:rsid w:val="0057341F"/>
    <w:rsid w:val="0057594C"/>
    <w:rsid w:val="00593FFA"/>
    <w:rsid w:val="005A4811"/>
    <w:rsid w:val="005B00EE"/>
    <w:rsid w:val="005B19C0"/>
    <w:rsid w:val="005C57E1"/>
    <w:rsid w:val="005E661F"/>
    <w:rsid w:val="005F1421"/>
    <w:rsid w:val="005F528E"/>
    <w:rsid w:val="006008F9"/>
    <w:rsid w:val="006269C8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3A8C"/>
    <w:rsid w:val="008A516D"/>
    <w:rsid w:val="008B1941"/>
    <w:rsid w:val="008B1BEC"/>
    <w:rsid w:val="008B6BCE"/>
    <w:rsid w:val="008C4232"/>
    <w:rsid w:val="008E5956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26BA6"/>
    <w:rsid w:val="00B329A7"/>
    <w:rsid w:val="00B334BE"/>
    <w:rsid w:val="00B36118"/>
    <w:rsid w:val="00B364CB"/>
    <w:rsid w:val="00B500CE"/>
    <w:rsid w:val="00B52117"/>
    <w:rsid w:val="00B5633F"/>
    <w:rsid w:val="00B61DD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E485E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6A2C"/>
    <w:rsid w:val="00F61A18"/>
    <w:rsid w:val="00F81105"/>
    <w:rsid w:val="00F86FD0"/>
    <w:rsid w:val="00FE38C4"/>
    <w:rsid w:val="00FE6DDB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5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8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5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8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2687</properties:Characters>
  <properties:Lines>74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2016-03-18T11:56:00Z</dcterms:created>
  <dc:creator>Mihael Kovačić</dc:creator>
  <cp:lastModifiedBy>Sonja Pilić</cp:lastModifiedBy>
  <cp:lastPrinted>2016-03-18T11:57:00Z</cp:lastPrinted>
  <dcterms:modified xmlns:xsi="http://www.w3.org/2001/XMLSchema-instance" xsi:type="dcterms:W3CDTF">2016-03-18T12:02:00Z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