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84af" w14:paraId="c8184af" w:rsidRDefault="00CA5007" w:rsidP="00CA5007" w:rsidR="00CA5007" w:rsidRPr="00A65A6A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65A6A">
        <w:rPr>
          <w:noProof/>
          <w:sz w:val="24"/>
          <w:szCs w:val="24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07" w:rsidP="00CA5007" w:rsidR="00CA5007" w:rsidRPr="00A65A6A">
      <w:pPr>
        <w:overflowPunct/>
        <w:autoSpaceDE/>
        <w:adjustRightInd/>
        <w:rPr>
          <w:sz w:val="24"/>
          <w:szCs w:val="24"/>
          <w:lang w:eastAsia="en-US"/>
        </w:rPr>
      </w:pPr>
      <w:r w:rsidRPr="00A65A6A">
        <w:rPr>
          <w:sz w:val="24"/>
          <w:szCs w:val="24"/>
          <w:lang w:eastAsia="en-US"/>
        </w:rPr>
        <w:t>REPUBLIKA HRVATSKA</w:t>
      </w:r>
    </w:p>
    <w:p w:rsidRDefault="00CA5007" w:rsidP="00CA5007" w:rsidR="00CA5007" w:rsidRPr="00A65A6A">
      <w:pPr>
        <w:overflowPunct/>
        <w:autoSpaceDE/>
        <w:adjustRightInd/>
        <w:rPr>
          <w:sz w:val="24"/>
          <w:szCs w:val="24"/>
          <w:lang w:eastAsia="en-US"/>
        </w:rPr>
      </w:pPr>
      <w:r w:rsidRPr="00A65A6A">
        <w:rPr>
          <w:sz w:val="24"/>
          <w:szCs w:val="24"/>
          <w:lang w:eastAsia="en-US"/>
        </w:rPr>
        <w:t>TRGOVAČKI SUD U ZAGREBU</w:t>
      </w:r>
    </w:p>
    <w:p w:rsidRDefault="00CA5007" w:rsidP="00CA5007" w:rsidR="00CA5007" w:rsidRPr="00A65A6A">
      <w:pPr>
        <w:overflowPunct/>
        <w:autoSpaceDE/>
        <w:adjustRightInd/>
        <w:rPr>
          <w:sz w:val="24"/>
          <w:szCs w:val="24"/>
          <w:lang w:eastAsia="en-US"/>
        </w:rPr>
      </w:pPr>
      <w:r w:rsidRPr="00A65A6A">
        <w:rPr>
          <w:sz w:val="24"/>
          <w:szCs w:val="24"/>
          <w:lang w:eastAsia="en-US"/>
        </w:rPr>
        <w:t xml:space="preserve">Zagreb, </w:t>
      </w:r>
      <w:proofErr w:type="spellStart"/>
      <w:r w:rsidRPr="00A65A6A">
        <w:rPr>
          <w:sz w:val="24"/>
          <w:szCs w:val="24"/>
          <w:lang w:eastAsia="en-US"/>
        </w:rPr>
        <w:t>Amruševa</w:t>
      </w:r>
      <w:proofErr w:type="spellEnd"/>
      <w:r w:rsidRPr="00A65A6A">
        <w:rPr>
          <w:sz w:val="24"/>
          <w:szCs w:val="24"/>
          <w:lang w:eastAsia="en-US"/>
        </w:rPr>
        <w:t xml:space="preserve"> 2/II     </w:t>
      </w:r>
      <w:r w:rsidRPr="00A65A6A">
        <w:rPr>
          <w:sz w:val="24"/>
          <w:szCs w:val="24"/>
          <w:lang w:eastAsia="en-US"/>
        </w:rPr>
        <w:tab/>
      </w:r>
      <w:r w:rsidRPr="00A65A6A">
        <w:rPr>
          <w:sz w:val="24"/>
          <w:szCs w:val="24"/>
          <w:lang w:eastAsia="en-US"/>
        </w:rPr>
        <w:tab/>
      </w:r>
      <w:r w:rsidRPr="00A65A6A">
        <w:rPr>
          <w:sz w:val="24"/>
          <w:szCs w:val="24"/>
          <w:lang w:eastAsia="en-US"/>
        </w:rPr>
        <w:tab/>
      </w:r>
      <w:r w:rsidRPr="00A65A6A">
        <w:rPr>
          <w:sz w:val="24"/>
          <w:szCs w:val="24"/>
          <w:lang w:eastAsia="en-US"/>
        </w:rPr>
        <w:tab/>
      </w:r>
      <w:r w:rsidRPr="00A65A6A">
        <w:rPr>
          <w:sz w:val="24"/>
          <w:szCs w:val="24"/>
          <w:lang w:eastAsia="en-US"/>
        </w:rPr>
        <w:tab/>
      </w:r>
      <w:r w:rsidRPr="00A65A6A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CA5007" w:rsidP="00CA5007" w:rsidR="00CA5007" w:rsidRPr="00A65A6A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CA5007" w:rsidP="00CA5007" w:rsidR="00CA5007" w:rsidRPr="00A65A6A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A65A6A">
        <w:rPr>
          <w:sz w:val="24"/>
          <w:szCs w:val="24"/>
          <w:lang w:eastAsia="en-US"/>
        </w:rPr>
        <w:t>R E P U B L I K A  H R V A T S K A</w:t>
      </w:r>
    </w:p>
    <w:p w:rsidRDefault="00CA5007" w:rsidP="00CA5007" w:rsidR="00CA5007" w:rsidRPr="00A65A6A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CA5007" w:rsidP="00CA5007" w:rsidR="00CA5007" w:rsidRPr="00A65A6A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A65A6A">
        <w:rPr>
          <w:sz w:val="24"/>
          <w:szCs w:val="24"/>
          <w:lang w:eastAsia="en-US"/>
        </w:rPr>
        <w:t>Z A K L J U Č A K</w:t>
      </w:r>
    </w:p>
    <w:p w:rsidRDefault="00CA5007" w:rsidP="00CA5007" w:rsidR="00CA5007" w:rsidRPr="00A65A6A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A2053C" w:rsidP="00A2053C" w:rsidR="00A2053C" w:rsidRPr="00A65A6A">
      <w:pPr>
        <w:ind w:firstLine="708"/>
        <w:jc w:val="both"/>
        <w:rPr>
          <w:sz w:val="24"/>
          <w:szCs w:val="24"/>
        </w:rPr>
      </w:pPr>
      <w:r w:rsidRPr="00A65A6A">
        <w:rPr>
          <w:bCs/>
          <w:sz w:val="24"/>
          <w:szCs w:val="24"/>
        </w:rPr>
        <w:t>Trgovački sud u Zagrebu, p</w:t>
      </w:r>
      <w:r w:rsidRPr="00A65A6A">
        <w:rPr>
          <w:sz w:val="24"/>
          <w:szCs w:val="24"/>
        </w:rPr>
        <w:t xml:space="preserve">o sucu toga suda Vesni Sremac Šoštar, u stečajnom postupku nad stečajnim dužnikom </w:t>
      </w:r>
      <w:r w:rsidR="00A65A6A" w:rsidRPr="00A65A6A">
        <w:rPr>
          <w:sz w:val="24"/>
          <w:szCs w:val="24"/>
        </w:rPr>
        <w:t>SILVIA d.o.o. u stečaju, Zagreb, Savska cesta 100, OIB: 99408509249</w:t>
      </w:r>
      <w:r w:rsidR="00D2657C" w:rsidRPr="00A65A6A">
        <w:rPr>
          <w:sz w:val="24"/>
          <w:szCs w:val="24"/>
        </w:rPr>
        <w:t xml:space="preserve">,  dana </w:t>
      </w:r>
      <w:r w:rsidR="00A65A6A" w:rsidRPr="00A65A6A">
        <w:rPr>
          <w:sz w:val="24"/>
          <w:szCs w:val="24"/>
        </w:rPr>
        <w:t>04. veljače</w:t>
      </w:r>
      <w:r w:rsidR="008F288A" w:rsidRPr="00A65A6A">
        <w:rPr>
          <w:sz w:val="24"/>
          <w:szCs w:val="24"/>
        </w:rPr>
        <w:t xml:space="preserve"> 2019</w:t>
      </w:r>
      <w:r w:rsidRPr="00A65A6A">
        <w:rPr>
          <w:sz w:val="24"/>
          <w:szCs w:val="24"/>
        </w:rPr>
        <w:t>. godine</w:t>
      </w:r>
    </w:p>
    <w:p w:rsidRDefault="00A2053C" w:rsidP="00A2053C" w:rsidR="00A2053C" w:rsidRPr="00A65A6A">
      <w:pPr>
        <w:jc w:val="center"/>
        <w:rPr>
          <w:sz w:val="24"/>
          <w:szCs w:val="24"/>
        </w:rPr>
      </w:pPr>
    </w:p>
    <w:p w:rsidRDefault="00CA5007" w:rsidP="00CA5007" w:rsidR="00CA5007" w:rsidRPr="00A65A6A">
      <w:pPr>
        <w:ind w:firstLine="555"/>
        <w:jc w:val="both"/>
        <w:rPr>
          <w:sz w:val="24"/>
          <w:szCs w:val="24"/>
        </w:rPr>
      </w:pPr>
    </w:p>
    <w:p w:rsidRDefault="00CA5007" w:rsidP="00CA5007" w:rsidR="00CA5007" w:rsidRPr="00A65A6A">
      <w:pPr>
        <w:ind w:firstLine="709"/>
        <w:jc w:val="center"/>
        <w:rPr>
          <w:sz w:val="24"/>
          <w:szCs w:val="24"/>
        </w:rPr>
      </w:pPr>
      <w:r w:rsidRPr="00A65A6A">
        <w:rPr>
          <w:sz w:val="24"/>
          <w:szCs w:val="24"/>
        </w:rPr>
        <w:t xml:space="preserve">z a k </w:t>
      </w:r>
      <w:proofErr w:type="spellStart"/>
      <w:r w:rsidRPr="00A65A6A">
        <w:rPr>
          <w:sz w:val="24"/>
          <w:szCs w:val="24"/>
        </w:rPr>
        <w:t>lj</w:t>
      </w:r>
      <w:proofErr w:type="spellEnd"/>
      <w:r w:rsidRPr="00A65A6A">
        <w:rPr>
          <w:sz w:val="24"/>
          <w:szCs w:val="24"/>
        </w:rPr>
        <w:t xml:space="preserve"> u č i o  j e</w:t>
      </w:r>
    </w:p>
    <w:p w:rsidRDefault="00CA5007" w:rsidP="00CA5007" w:rsidR="00CA5007" w:rsidRPr="00A65A6A">
      <w:pPr>
        <w:ind w:left="720"/>
        <w:jc w:val="both"/>
        <w:rPr>
          <w:sz w:val="24"/>
          <w:szCs w:val="24"/>
        </w:rPr>
      </w:pPr>
    </w:p>
    <w:p w:rsidRDefault="00A2053C" w:rsidP="00A65A6A" w:rsidR="00CA5007" w:rsidRPr="00A65A6A">
      <w:pPr>
        <w:ind w:left="360"/>
        <w:jc w:val="both"/>
        <w:rPr>
          <w:sz w:val="24"/>
          <w:szCs w:val="24"/>
        </w:rPr>
      </w:pPr>
      <w:r w:rsidRPr="00A65A6A">
        <w:rPr>
          <w:sz w:val="24"/>
          <w:szCs w:val="24"/>
        </w:rPr>
        <w:t xml:space="preserve">Nalaže se </w:t>
      </w:r>
      <w:r w:rsidR="00CA5007" w:rsidRPr="00A65A6A">
        <w:rPr>
          <w:sz w:val="24"/>
          <w:szCs w:val="24"/>
        </w:rPr>
        <w:t xml:space="preserve">stečajnom upravitelju </w:t>
      </w:r>
      <w:r w:rsidR="00A65A6A" w:rsidRPr="00A65A6A">
        <w:rPr>
          <w:sz w:val="24"/>
          <w:szCs w:val="24"/>
        </w:rPr>
        <w:t>Marijana Sabljić iz Zagreba, Ulica grada Chicaga 18, OIB: 67071032106</w:t>
      </w:r>
      <w:r w:rsidR="00CA5007" w:rsidRPr="00A65A6A">
        <w:rPr>
          <w:sz w:val="24"/>
          <w:szCs w:val="24"/>
        </w:rPr>
        <w:t xml:space="preserve">, u roku osam dana: </w:t>
      </w:r>
    </w:p>
    <w:p w:rsidRDefault="00CA5007" w:rsidP="00CA5007" w:rsidR="00CA5007" w:rsidRPr="00A65A6A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A65A6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A65A6A">
        <w:rPr>
          <w:rFonts w:hAnsi="Times New Roman" w:ascii="Times New Roman"/>
        </w:rPr>
        <w:t>podnijeti sudu izvješće o tijeku stečajnog postupka i stanju stečajne mase iz članka 89. stavak 2. SZ-a (NN 71/15) na propisanom obrascu (obrazac br.20). Izvješće je potrebno dostaviti u papirnom i elektronskom obliku radi objave na e-Oglasna ploča suda.</w:t>
      </w:r>
    </w:p>
    <w:p w:rsidRDefault="00CA5007" w:rsidP="00CA5007" w:rsidR="00CA5007" w:rsidRPr="00A65A6A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A65A6A">
        <w:rPr>
          <w:sz w:val="24"/>
          <w:szCs w:val="24"/>
        </w:rPr>
        <w:tab/>
      </w:r>
    </w:p>
    <w:p w:rsidRDefault="00CA5007" w:rsidP="00CA5007" w:rsidR="00CA5007" w:rsidRPr="00A65A6A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A65A6A">
      <w:pPr>
        <w:ind w:firstLine="720"/>
        <w:jc w:val="center"/>
        <w:rPr>
          <w:sz w:val="24"/>
          <w:szCs w:val="24"/>
        </w:rPr>
      </w:pPr>
      <w:r w:rsidRPr="00A65A6A">
        <w:rPr>
          <w:sz w:val="24"/>
          <w:szCs w:val="24"/>
        </w:rPr>
        <w:t xml:space="preserve">U Zagrebu, </w:t>
      </w:r>
      <w:r w:rsidR="00A65A6A">
        <w:rPr>
          <w:sz w:val="24"/>
          <w:szCs w:val="24"/>
        </w:rPr>
        <w:t>04. veljače</w:t>
      </w:r>
      <w:r w:rsidR="008F288A" w:rsidRPr="00A65A6A">
        <w:rPr>
          <w:sz w:val="24"/>
          <w:szCs w:val="24"/>
        </w:rPr>
        <w:t xml:space="preserve"> 2019</w:t>
      </w:r>
      <w:r w:rsidRPr="00A65A6A">
        <w:rPr>
          <w:sz w:val="24"/>
          <w:szCs w:val="24"/>
        </w:rPr>
        <w:t>. godine</w:t>
      </w:r>
    </w:p>
    <w:p w:rsidRDefault="00CA5007" w:rsidP="00CA5007" w:rsidR="00CA5007" w:rsidRPr="00A65A6A">
      <w:pPr>
        <w:ind w:firstLine="720"/>
        <w:jc w:val="center"/>
        <w:rPr>
          <w:sz w:val="24"/>
          <w:szCs w:val="24"/>
        </w:rPr>
      </w:pPr>
    </w:p>
    <w:p w:rsidRDefault="00CA5007" w:rsidP="00CA5007" w:rsidR="00CA5007" w:rsidRPr="00A65A6A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A65A6A">
        <w:rPr>
          <w:sz w:val="24"/>
          <w:szCs w:val="24"/>
        </w:rPr>
        <w:tab/>
      </w:r>
    </w:p>
    <w:p w:rsidRDefault="00CA5007" w:rsidP="00CA5007" w:rsidR="00CA5007" w:rsidRPr="00A65A6A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65A6A">
        <w:rPr>
          <w:sz w:val="24"/>
          <w:szCs w:val="24"/>
        </w:rPr>
        <w:tab/>
      </w:r>
      <w:r w:rsidRPr="00A65A6A">
        <w:rPr>
          <w:sz w:val="24"/>
          <w:szCs w:val="24"/>
        </w:rPr>
        <w:tab/>
        <w:t>Sudac:</w:t>
      </w:r>
    </w:p>
    <w:p w:rsidRDefault="00CA5007" w:rsidP="00CA5007" w:rsidR="00CA5007">
      <w:pPr>
        <w:pStyle w:val="Uvuenotijeloteksta"/>
        <w:ind w:firstLine="141" w:left="1983"/>
        <w:jc w:val="right"/>
      </w:pPr>
      <w:r w:rsidRPr="00A65A6A">
        <w:t>Vesna Sremac Šoštar</w:t>
      </w:r>
      <w:r w:rsidR="005B1FFE">
        <w:t>,v.r.</w:t>
      </w:r>
    </w:p>
    <w:p w:rsidRDefault="005B1FFE" w:rsidP="00CA5007" w:rsidR="005B1FF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B1FFE" w:rsidP="00CA5007" w:rsidR="005B1FFE" w:rsidRPr="00A65A6A">
      <w:pPr>
        <w:pStyle w:val="Uvuenotijeloteksta"/>
        <w:ind w:firstLine="141" w:left="1983"/>
        <w:jc w:val="right"/>
      </w:pPr>
      <w:r>
        <w:t>Matea Bizjak</w:t>
      </w:r>
    </w:p>
    <w:p w:rsidRDefault="00CA5007" w:rsidP="00CA5007" w:rsidR="00CA5007" w:rsidRPr="00A65A6A">
      <w:pPr>
        <w:ind w:left="5040"/>
        <w:rPr>
          <w:sz w:val="24"/>
          <w:szCs w:val="24"/>
        </w:rPr>
      </w:pPr>
    </w:p>
    <w:p w:rsidRDefault="00CA5007" w:rsidP="00CA5007" w:rsidR="00CA5007" w:rsidRPr="00A65A6A">
      <w:pPr>
        <w:jc w:val="both"/>
        <w:rPr>
          <w:sz w:val="24"/>
          <w:szCs w:val="24"/>
        </w:rPr>
      </w:pPr>
    </w:p>
    <w:p w:rsidRDefault="00CA5007" w:rsidP="00CA5007" w:rsidR="00CA5007" w:rsidRPr="00A65A6A">
      <w:pPr>
        <w:jc w:val="both"/>
        <w:rPr>
          <w:sz w:val="24"/>
          <w:szCs w:val="24"/>
        </w:rPr>
      </w:pPr>
      <w:r w:rsidRPr="00A65A6A">
        <w:rPr>
          <w:sz w:val="24"/>
          <w:szCs w:val="24"/>
        </w:rPr>
        <w:t>Uputa o pravnom lijeku:</w:t>
      </w:r>
    </w:p>
    <w:p w:rsidRDefault="00CA5007" w:rsidP="00CA5007" w:rsidR="00CA5007" w:rsidRPr="00A65A6A">
      <w:pPr>
        <w:jc w:val="both"/>
        <w:rPr>
          <w:sz w:val="24"/>
          <w:szCs w:val="24"/>
        </w:rPr>
      </w:pPr>
      <w:r w:rsidRPr="00A65A6A">
        <w:rPr>
          <w:sz w:val="24"/>
          <w:szCs w:val="24"/>
        </w:rPr>
        <w:t>Protiv zaključka nije dopuštena žalba (čl. 11. stavak 9. SZ-a)</w:t>
      </w:r>
    </w:p>
    <w:p w:rsidRDefault="00CA5007" w:rsidP="00CA5007" w:rsidR="00CA5007" w:rsidRPr="00A65A6A">
      <w:pPr>
        <w:jc w:val="both"/>
        <w:rPr>
          <w:sz w:val="24"/>
          <w:szCs w:val="24"/>
        </w:rPr>
      </w:pPr>
    </w:p>
    <w:p w:rsidRDefault="001825B4" w:rsidP="005B1FFE" w:rsidR="001825B4" w:rsidRPr="00A65A6A">
      <w:pPr>
        <w:pStyle w:val="Odlomakpopisa"/>
        <w:ind w:left="1069"/>
        <w:rPr>
          <w:rFonts w:hAnsi="Times New Roman" w:ascii="Times New Roman"/>
        </w:rPr>
      </w:pPr>
    </w:p>
    <w:sectPr w:rsidR="001825B4" w:rsidRPr="00A65A6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3C" w:rsidP="00A2053C" w:rsidR="00A2053C">
      <w:r>
        <w:separator/>
      </w:r>
    </w:p>
  </w:endnote>
  <w:endnote w:id="0" w:type="continuationSeparator">
    <w:p w:rsidRDefault="00A2053C" w:rsidP="00A2053C" w:rsidR="00A2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3C" w:rsidP="00A2053C" w:rsidR="00A2053C">
      <w:r>
        <w:separator/>
      </w:r>
    </w:p>
  </w:footnote>
  <w:footnote w:id="0" w:type="continuationSeparator">
    <w:p w:rsidRDefault="00A2053C" w:rsidP="00A2053C" w:rsidR="00A20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53C" w:rsidP="00A2053C" w:rsidR="00A2053C" w:rsidRPr="00A2053C">
    <w:pPr>
      <w:pStyle w:val="Zaglavlje"/>
      <w:jc w:val="right"/>
      <w:rPr>
        <w:sz w:val="24"/>
        <w:szCs w:val="24"/>
      </w:rPr>
    </w:pPr>
    <w:r w:rsidRPr="00A2053C">
      <w:rPr>
        <w:sz w:val="24"/>
        <w:szCs w:val="24"/>
      </w:rPr>
      <w:t>48.St-</w:t>
    </w:r>
    <w:r w:rsidR="00A65A6A">
      <w:rPr>
        <w:sz w:val="24"/>
        <w:szCs w:val="24"/>
      </w:rPr>
      <w:t>5207/16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39A"/>
    <w:rsid w:val="0009048E"/>
    <w:rsid w:val="00130E9F"/>
    <w:rsid w:val="001825B4"/>
    <w:rsid w:val="001F087F"/>
    <w:rsid w:val="00301F07"/>
    <w:rsid w:val="003625C7"/>
    <w:rsid w:val="005B1FFE"/>
    <w:rsid w:val="005F4A7A"/>
    <w:rsid w:val="00645E48"/>
    <w:rsid w:val="0067336B"/>
    <w:rsid w:val="00676C72"/>
    <w:rsid w:val="00702EE0"/>
    <w:rsid w:val="00786A29"/>
    <w:rsid w:val="007F4181"/>
    <w:rsid w:val="008F288A"/>
    <w:rsid w:val="00954F3A"/>
    <w:rsid w:val="00982127"/>
    <w:rsid w:val="009F16E5"/>
    <w:rsid w:val="00A2053C"/>
    <w:rsid w:val="00A20CCF"/>
    <w:rsid w:val="00A6039A"/>
    <w:rsid w:val="00A65A6A"/>
    <w:rsid w:val="00B153F5"/>
    <w:rsid w:val="00B879D0"/>
    <w:rsid w:val="00C90A32"/>
    <w:rsid w:val="00CA5007"/>
    <w:rsid w:val="00CB4950"/>
    <w:rsid w:val="00D2657C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0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eastAsiaTheme="minorEastAsia" w:hAnsiTheme="minorHAnsi" w:asci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F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1FFE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1F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1F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00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asciiTheme="minorHAnsi" w:eastAsiaTheme="minorEastAsia" w:hAns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F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1FFE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1F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1F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94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
.</izvorni_sadrzaj>
    <derivirana_varijabla naziv="DomainObject.Predmet.Opis_1">br.5 Su-867/2015 od 16.06.2016.
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SILVIA d.o.o. zastupanog po punomoćniku Vid Kuzmić; Alen Blagajac</izvorni_sadrzaj>
    <derivirana_varijabla naziv="DomainObject.Predmet.ProtustrankaFormated_1">  SILVIA d.o.o. zastupanog po punomoćniku Vid Kuzmić; Alen Blagajac</derivirana_varijabla>
  </DomainObject.Predmet.ProtustrankaFormated>
  <DomainObject.Predmet.ProtustrankaFormatedOIB>
    <izvorni_sadrzaj>  SILVIA d.o.o., OIB 99408509249 zastupanog po punomoćniku Vid Kuzmić; Alen Blagajac</izvorni_sadrzaj>
    <derivirana_varijabla naziv="DomainObject.Predmet.ProtustrankaFormatedOIB_1">  SILVIA d.o.o., OIB 99408509249 zastupanog po punomoćniku Vid Kuzmić; Alen Blagajac</derivirana_varijabla>
  </DomainObject.Predmet.ProtustrankaFormatedOIB>
  <DomainObject.Predmet.ProtustrankaFormatedWithAdress>
    <izvorni_sadrzaj> SILVIA d.o.o., Savska cesta 100, 10000 Zagreb zastupanog po punomoćniku Vid Kuzmić; Alen Blagajac</izvorni_sadrzaj>
    <derivirana_varijabla naziv="DomainObject.Predmet.ProtustrankaFormatedWithAdress_1"> SILVIA d.o.o., Savska cesta 100, 10000 Zagreb zastupanog po punomoćniku Vid Kuzmić; Alen Blagajac</derivirana_varijabla>
  </DomainObject.Predmet.ProtustrankaFormatedWithAdress>
  <DomainObject.Predmet.ProtustrankaFormatedWithAdressOIB>
    <izvorni_sadrzaj> SILVIA d.o.o., OIB 99408509249, Savska cesta 100, 10000 Zagreb zastupanog po punomoćniku Vid Kuzmić; Alen Blagajac</izvorni_sadrzaj>
    <derivirana_varijabla naziv="DomainObject.Predmet.ProtustrankaFormatedWithAdressOIB_1"> SILVIA d.o.o., OIB 99408509249, Savska cesta 100, 10000 Zagreb zastupanog po punomoćniku Vid Kuzmić; Alen Blagajac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Kuzmić; RAIFFEISENLANDESBANK KARNTEN KLGFT</izvorni_sadrzaj>
    <derivirana_varijabla naziv="DomainObject.Predmet.StrankaFormated_1">  FINA Regionalni centar Zagreb; Vid Kuzmić; RAIFFEISENLANDESBANK KARNTEN KLGFT</derivirana_varijabla>
  </DomainObject.Predmet.StrankaFormated>
  <DomainObject.Predmet.StrankaFormatedOIB>
    <izvorni_sadrzaj>  FINA Regionalni centar Zagreb, OIB 85821130368; Vid Kuzmić, OIB 30359073052; RAIFFEISENLANDESBANK KARNTEN KLGFT</izvorni_sadrzaj>
    <derivirana_varijabla naziv="DomainObject.Predmet.StrankaFormatedOIB_1">  FINA Regionalni centar Zagreb, OIB 85821130368; Vid Kuzmić, OIB 30359073052; RAIFFEISENLANDESBANK KARNTEN KLGFT</derivirana_varijabla>
  </DomainObject.Predmet.StrankaFormatedOIB>
  <DomainObject.Predmet.StrankaFormatedWithAdress>
    <izvorni_sadrzaj> FINA Regionalni centar Zagreb, Trg svibanjskih žrtava 1995. 1, 10000 Zagreb; Vid Kuzmić, Savska Cesta 100, 10000 Zagreb; RAIFFEISENLANDESBANK KARNTEN KLGFT</izvorni_sadrzaj>
    <derivirana_varijabla naziv="DomainObject.Predmet.StrankaFormatedWithAdress_1"> FINA Regionalni centar Zagreb, Trg svibanjskih žrtava 1995. 1, 10000 Zagreb; Vid Kuzmić, Savska Cesta 100, 10000 Zagreb; RAIFFEISENLANDESBANK KARNTEN KLGFT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Zagreb; RAIFFEISENLANDESBANK KARNTEN KLGFT</izvorni_sadrzaj>
    <derivirana_varijabla naziv="DomainObject.Predmet.StrankaFormatedWithAdressOIB_1"> FINA Regionalni centar Zagreb, OIB 85821130368, Trg svibanjskih žrtava 1995. 1, 10000 Zagreb; Vid Kuzmić, OIB 30359073052, Savska Cesta 100, 10000 Zagreb; RAIFFEISENLANDESBANK KARNTEN KLGFT</derivirana_varijabla>
  </DomainObject.Predmet.StrankaFormatedWithAdressOIB>
  <DomainObject.Predmet.StrankaWithAdress>
    <izvorni_sadrzaj>FINA Regionalni centar Zagreb Trg svibanjskih žrtava 1995. 1,10000 Zagreb,Vid Kuzmić Savska Cesta 100,10000 Zagreb,RAIFFEISENLANDESBANK KARNTEN KLGFT </izvorni_sadrzaj>
    <derivirana_varijabla naziv="DomainObject.Predmet.StrankaWithAdress_1">FINA Regionalni centar Zagreb Trg svibanjskih žrtava 1995. 1,10000 Zagreb,Vid Kuzmić Savska Cesta 100,10000 Zagreb,RAIFFEISENLANDESBANK KARNTEN KLGFT 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Zagreb,RAIFFEISENLANDESBANK KARNTEN KLGFT</izvorni_sadrzaj>
    <derivirana_varijabla naziv="DomainObject.Predmet.StrankaWithAdressOIB_1">FINA Regionalni centar Zagreb, OIB 85821130368, Trg svibanjskih žrtava 1995. 1,10000 Zagreb,Vid Kuzmić, OIB 30359073052, Savska Cesta 100,10000 Zagreb,RAIFFEISENLANDESBANK KARNTEN KLGFT</derivirana_varijabla>
  </DomainObject.Predmet.StrankaWithAdressOIB>
  <DomainObject.Predmet.StrankaNazivFormated>
    <izvorni_sadrzaj>FINA Regionalni centar Zagreb,Vid Kuzmić,RAIFFEISENLANDESBANK KARNTEN KLGFT</izvorni_sadrzaj>
    <derivirana_varijabla naziv="DomainObject.Predmet.StrankaNazivFormated_1">FINA Regionalni centar Zagreb,Vid Kuzmić,RAIFFEISENLANDESBANK KARNTEN KLGFT</derivirana_varijabla>
  </DomainObject.Predmet.StrankaNazivFormated>
  <DomainObject.Predmet.StrankaNazivFormatedOIB>
    <izvorni_sadrzaj>FINA Regionalni centar Zagreb, OIB 85821130368,Vid Kuzmić, OIB 30359073052,RAIFFEISENLANDESBANK KARNTEN KLGFT</izvorni_sadrzaj>
    <derivirana_varijabla naziv="DomainObject.Predmet.StrankaNazivFormatedOIB_1">FINA Regionalni centar Zagreb, OIB 85821130368,Vid Kuzmić, OIB 30359073052,RAIFFEISENLANDESBANK KARNTEN KLGFT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Vid Kuzmić</item>
      <item>RAIFFEISENLANDESBANK KARNTEN KLGFT</item>
    </izvorni_sadrzaj>
    <derivirana_varijabla naziv="DomainObject.Predmet.StrankaListFormated_1">
      <item>FINA Regionalni centar Zagreb</item>
      <item>Vid Kuzmić</item>
      <item>RAIFFEISENLANDESBANK KARNTEN KLGFT</item>
    </derivirana_varijabla>
  </DomainObject.Predmet.StrankaListFormated>
  <DomainObject.Predmet.StrankaList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FormatedOIB_1">
      <item>FINA Regionalni centar Zagreb, OIB 85821130368</item>
      <item>Vid Kuzmić, OIB 30359073052</item>
      <item>RAIFFEISENLANDESBANK KARNTEN KLGFT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  <item>RAIFFEISENLANDESBANK KARNTEN KLGFT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  <item>RAIFFEISENLANDESBANK KARNTEN KLGFT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  <item>RAIFFEISENLANDESBANK KARNTEN KLGFT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  <item>RAIFFEISENLANDESBANK KARNTEN KLGFT</item>
    </derivirana_varijabla>
  </DomainObject.Predmet.StrankaListFormatedWithAdressOIB>
  <DomainObject.Predmet.StrankaListNazivFormated>
    <izvorni_sadrzaj>
      <item>FINA Regionalni centar Zagreb</item>
      <item>Vid Kuzmić</item>
      <item>RAIFFEISENLANDESBANK KARNTEN KLGFT</item>
    </izvorni_sadrzaj>
    <derivirana_varijabla naziv="DomainObject.Predmet.StrankaListNazivFormated_1">
      <item>FINA Regionalni centar Zagreb</item>
      <item>Vid Kuzmić</item>
      <item>RAIFFEISENLANDESBANK KARNTEN KLGFT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NazivFormatedOIB_1">
      <item>FINA Regionalni centar Zagreb, OIB 85821130368</item>
      <item>Vid Kuzmić, OIB 30359073052</item>
      <item>RAIFFEISENLANDESBANK KARNTEN KLGFT</item>
    </derivirana_varijabla>
  </DomainObject.Predmet.StrankaListNazivFormatedOIB>
  <DomainObject.Predmet.ProtuStrankaListFormated>
    <izvorni_sadrzaj>
      <item>SILVIA d.o.o. zastupanog po punomoćniku Vid Kuzmić; Alen Blagajac</item>
    </izvorni_sadrzaj>
    <derivirana_varijabla naziv="DomainObject.Predmet.ProtuStrankaListFormated_1">
      <item>SILVIA d.o.o. zastupanog po punomoćniku Vid Kuzmić; Alen Blagajac</item>
    </derivirana_varijabla>
  </DomainObject.Predmet.ProtuStrankaListFormated>
  <DomainObject.Predmet.ProtuStrankaListFormatedOIB>
    <izvorni_sadrzaj>
      <item>SILVIA d.o.o., OIB 99408509249 zastupanog po punomoćniku Vid Kuzmić; Alen Blagajac</item>
    </izvorni_sadrzaj>
    <derivirana_varijabla naziv="DomainObject.Predmet.ProtuStrankaListFormatedOIB_1">
      <item>SILVIA d.o.o., OIB 99408509249 zastupanog po punomoćniku Vid Kuzmić; Alen Blagajac</item>
    </derivirana_varijabla>
  </DomainObject.Predmet.ProtuStrankaListFormatedOIB>
  <DomainObject.Predmet.ProtuStrankaListFormatedWithAdress>
    <izvorni_sadrzaj>
      <item>SILVIA d.o.o., Savska cesta 100, 10000 Zagreb zastupanog po punomoćniku Vid Kuzmić; Alen Blagajac</item>
    </izvorni_sadrzaj>
    <derivirana_varijabla naziv="DomainObject.Predmet.ProtuStrankaListFormatedWithAdress_1">
      <item>SILVIA d.o.o., Savska cesta 100, 10000 Zagreb zastupanog po punomoćniku Vid Kuzmić; Alen Blagajac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Kuzmić; Alen Blagajac</item>
    </izvorni_sadrzaj>
    <derivirana_varijabla naziv="DomainObject.Predmet.ProtuStrankaListFormatedWithAdressOIB_1">
      <item>SILVIA d.o.o., OIB 99408509249, Savska cesta 100, 10000 Zagreb zastupanog po punomoćniku Vid Kuzmić; Alen Blagajac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  <item>Alen Blagajac punomoćnik sudionika u postupku SILVIA d.o.o.</item>
    </izvorni_sadrzaj>
    <derivirana_varijabla naziv="DomainObject.Predmet.OstaliListFormated_1">
      <item>Vid Kuzmić punomoćnik sudionika u postupku SILVIA d.o.o.</item>
      <item>Alen Blagajac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  <item>Alen Blagajac punomoćnik sudionika u postupku SILVIA d.o.o.</item>
    </izvorni_sadrzaj>
    <derivirana_varijabla naziv="DomainObject.Predmet.OstaliListFormatedOIB_1">
      <item>Vid Kuzmić, OIB 30359073052 punomoćnik sudionika u postupku SILVIA d.o.o.</item>
      <item>Alen Blagajac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  <item>Alen Blagajac, Petrova 81,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  <item>Alen Blagajac, Petrova 81, 10000 Zagreb punomoćnik sudionika u postupku SILVIA d.o.o.</item>
    </derivirana_varijabla>
  </DomainObject.Predmet.OstaliListFormatedWithAdressOIB>
  <DomainObject.Predmet.OstaliListNazivFormated>
    <izvorni_sadrzaj>
      <item>Vid Kuzmić</item>
      <item>Alen Blagajac</item>
    </izvorni_sadrzaj>
    <derivirana_varijabla naziv="DomainObject.Predmet.OstaliListNazivFormated_1">
      <item>Vid Kuzmić</item>
      <item>Alen Blagajac</item>
    </derivirana_varijabla>
  </DomainObject.Predmet.OstaliListNazivFormated>
  <DomainObject.Predmet.OstaliListNazivFormatedOIB>
    <izvorni_sadrzaj>
      <item>Vid Kuzmić, OIB 30359073052</item>
      <item>Alen Blagajac</item>
    </izvorni_sadrzaj>
    <derivirana_varijabla naziv="DomainObject.Predmet.OstaliListNazivFormatedOIB_1">
      <item>Vid Kuzmić, OIB 30359073052</item>
      <item>Alen Blagajac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Vid Kuzmić</item>
      <item>Alen Blagajac</item>
      <item>RAIFFEISENLANDESBANK KARNTEN KLGFT</item>
    </izvorni_sadrzaj>
    <derivirana_varijabla naziv="DomainObject.Predmet.SudioniciListNaziv_1">
      <item>FINA Regionalni centar Zagreb</item>
      <item>SILVIA d.o.o.</item>
      <item>Vid Kuzmić</item>
      <item>Vid Kuzmić</item>
      <item>Alen Blagajac</item>
      <item>RAIFFEISENLANDESBANK KARNTEN KLGFT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30359073052</item>
      <item>, OIB null</item>
      <item>, OIB null</item>
    </izvorni_sadrzaj>
    <derivirana_varijabla naziv="DomainObject.Predmet.SudioniciListNazivOIB_1">
      <item>, OIB 85821130368</item>
      <item>, OIB 99408509249</item>
      <item>, OIB 30359073052</item>
      <item>, OIB 30359073052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St-5207/2016-38</izvorni_sadrzaj>
    <derivirana_varijabla naziv="DomainObject.PredzadnjaOdlukaIzPredmeta.Oznaka_1">St-5207/2016-38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747</properties:Characters>
  <properties:Lines>37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2019-01-15T12:04:00Z</dcterms:created>
  <dc:creator>Matea Bizjak</dc:creator>
  <cp:lastModifiedBy>Matea Bizjak</cp:lastModifiedBy>
  <cp:lastPrinted>2019-02-04T08:04:00Z</cp:lastPrinted>
  <dcterms:modified xmlns:xsi="http://www.w3.org/2001/XMLSchema-instance" xsi:type="dcterms:W3CDTF">2019-02-04T08:04:00Z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