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599d" w14:paraId="ab3599d" w:rsidRDefault="00C45D6F" w:rsidP="00C45D6F" w:rsidR="00C45D6F" w:rsidRPr="00C45D6F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</w:t>
      </w:r>
      <w:proofErr w:type="spellStart"/>
      <w:r w:rsidRPr="00C45D6F">
        <w:rPr>
          <w:rFonts w:eastAsia="MS Mincho"/>
        </w:rPr>
        <w:t>Liljani</w:t>
      </w:r>
      <w:proofErr w:type="spellEnd"/>
      <w:r w:rsidRPr="00C45D6F">
        <w:rPr>
          <w:rFonts w:eastAsia="MS Mincho"/>
        </w:rPr>
        <w:t xml:space="preserve"> Ugrin, stečajnom sucu, u predmetu provođenja stečajnog postupka nad dužnikom </w:t>
      </w:r>
      <w:r w:rsidR="00C45D6F" w:rsidRPr="00C45D6F">
        <w:t xml:space="preserve">PRESIKA društvo s ograničenom odgovornošću za trgovinu i proizvodnju "u stečaju"  Labin, Pulska 2 </w:t>
      </w:r>
      <w:r w:rsidR="00C45D6F" w:rsidRPr="00C45D6F">
        <w:rPr>
          <w:lang w:val="de-DE"/>
        </w:rPr>
        <w:t xml:space="preserve"> </w:t>
      </w:r>
      <w:r w:rsidR="00CF1141" w:rsidRPr="00C45D6F">
        <w:t xml:space="preserve">( MBS </w:t>
      </w:r>
      <w:r w:rsidR="00C45D6F" w:rsidRPr="00C45D6F">
        <w:t xml:space="preserve">040197898 </w:t>
      </w:r>
      <w:r w:rsidR="00CF1141" w:rsidRPr="00C45D6F">
        <w:t xml:space="preserve"> – OIB </w:t>
      </w:r>
      <w:r w:rsidR="00C45D6F" w:rsidRPr="00C45D6F">
        <w:t>87294112830</w:t>
      </w:r>
      <w:r w:rsidR="00CF1141" w:rsidRPr="00C45D6F">
        <w:t xml:space="preserve"> )</w:t>
      </w:r>
      <w:r w:rsidRPr="00C45D6F">
        <w:t xml:space="preserve">  </w:t>
      </w:r>
      <w:r w:rsidR="00CF1141" w:rsidRPr="00C45D6F">
        <w:t xml:space="preserve">dana </w:t>
      </w:r>
      <w:r w:rsidR="00C45D6F" w:rsidRPr="00C45D6F">
        <w:t xml:space="preserve">14. lipnja  </w:t>
      </w:r>
      <w:r w:rsidR="00CF1141" w:rsidRPr="00C45D6F">
        <w:t xml:space="preserve"> 201</w:t>
      </w:r>
      <w:r w:rsidR="00C45D6F" w:rsidRPr="00C45D6F">
        <w:t>7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075F05" w:rsidP="00075F05" w:rsidR="00075F05" w:rsidRPr="00937BB6">
      <w:pPr>
        <w:jc w:val="both"/>
      </w:pPr>
      <w:r w:rsidRPr="00937BB6">
        <w:t>I.</w:t>
      </w:r>
      <w:r w:rsidRPr="00937BB6">
        <w:tab/>
        <w:t>Pozivaju se vjerovnici stečajne mase da u roku od 15 dana od objave ovog oglasa u „Narodnim novinama“ podnesu sudu mišljenje povodom prijedloga za obustavu i zaključenje stečajnog postupka nad stečajnim dužnikom, zbog nedostatnosti stečajne mase za pokriće troškova stečajnog postupka ( članak 203. Stečajnog zakona ).</w:t>
      </w:r>
    </w:p>
    <w:p w:rsidRDefault="00075F05" w:rsidP="00075F05" w:rsidR="00075F05" w:rsidRPr="00937BB6">
      <w:pPr>
        <w:jc w:val="both"/>
      </w:pPr>
    </w:p>
    <w:p w:rsidRDefault="00075F05" w:rsidP="00075F05" w:rsidR="00937BB6">
      <w:pPr>
        <w:jc w:val="both"/>
        <w:rPr>
          <w:lang w:val="de-DE"/>
        </w:rPr>
      </w:pPr>
      <w:r w:rsidRPr="00937BB6">
        <w:rPr>
          <w:lang w:val="de-DE"/>
        </w:rPr>
        <w:t>II.</w:t>
      </w:r>
      <w:r w:rsidRPr="00937BB6">
        <w:rPr>
          <w:lang w:val="de-DE"/>
        </w:rPr>
        <w:tab/>
      </w:r>
      <w:proofErr w:type="spellStart"/>
      <w:r w:rsidR="00937BB6">
        <w:rPr>
          <w:lang w:val="de-DE"/>
        </w:rPr>
        <w:t>Saziva</w:t>
      </w:r>
      <w:proofErr w:type="spellEnd"/>
      <w:r w:rsidR="00937BB6">
        <w:rPr>
          <w:lang w:val="de-DE"/>
        </w:rPr>
        <w:t xml:space="preserve"> se </w:t>
      </w:r>
      <w:r w:rsidRPr="00937BB6">
        <w:t xml:space="preserve">skupština vjerovnika </w:t>
      </w:r>
      <w:proofErr w:type="spellStart"/>
      <w:r w:rsidRPr="00937BB6">
        <w:rPr>
          <w:lang w:val="de-DE"/>
        </w:rPr>
        <w:t>za</w:t>
      </w:r>
      <w:proofErr w:type="spellEnd"/>
      <w:r w:rsidRPr="00937BB6">
        <w:rPr>
          <w:lang w:val="de-DE"/>
        </w:rPr>
        <w:t xml:space="preserve"> </w:t>
      </w:r>
      <w:proofErr w:type="spellStart"/>
      <w:r w:rsidRPr="00937BB6">
        <w:rPr>
          <w:lang w:val="de-DE"/>
        </w:rPr>
        <w:t>dan</w:t>
      </w:r>
      <w:proofErr w:type="spellEnd"/>
      <w:r w:rsidRPr="00937BB6">
        <w:rPr>
          <w:lang w:val="de-DE"/>
        </w:rPr>
        <w:t xml:space="preserve"> </w:t>
      </w:r>
    </w:p>
    <w:p w:rsidRDefault="00937BB6" w:rsidP="00075F05" w:rsidR="00937BB6">
      <w:pPr>
        <w:jc w:val="both"/>
        <w:rPr>
          <w:lang w:val="de-DE"/>
        </w:rPr>
      </w:pPr>
    </w:p>
    <w:p w:rsidRDefault="00C45D6F" w:rsidP="00937BB6" w:rsidR="00937BB6">
      <w:pPr>
        <w:jc w:val="center"/>
        <w:rPr>
          <w:bCs/>
        </w:rPr>
      </w:pPr>
      <w:r>
        <w:rPr>
          <w:lang w:val="de-DE"/>
        </w:rPr>
        <w:t>18</w:t>
      </w:r>
      <w:r w:rsidR="00B17B13">
        <w:rPr>
          <w:lang w:val="de-DE"/>
        </w:rPr>
        <w:t xml:space="preserve">. </w:t>
      </w:r>
      <w:proofErr w:type="spellStart"/>
      <w:r>
        <w:rPr>
          <w:lang w:val="de-DE"/>
        </w:rPr>
        <w:t>srpnja</w:t>
      </w:r>
      <w:proofErr w:type="spellEnd"/>
      <w:r>
        <w:rPr>
          <w:lang w:val="de-DE"/>
        </w:rPr>
        <w:t xml:space="preserve"> </w:t>
      </w:r>
      <w:r w:rsidR="00937BB6" w:rsidRPr="00937BB6">
        <w:rPr>
          <w:lang w:val="de-DE"/>
        </w:rPr>
        <w:t>201</w:t>
      </w:r>
      <w:r>
        <w:rPr>
          <w:lang w:val="de-DE"/>
        </w:rPr>
        <w:t>7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B17B13">
        <w:rPr>
          <w:bCs/>
        </w:rPr>
        <w:t>10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</w:pPr>
      <w:r w:rsidRPr="00937BB6">
        <w:t>Dnevni red: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</w:p>
    <w:p w:rsidRDefault="00075F05" w:rsidP="00075F05" w:rsidR="00075F05" w:rsidRPr="00937BB6">
      <w:pPr>
        <w:numPr>
          <w:ilvl w:val="0"/>
          <w:numId w:val="1"/>
        </w:numPr>
        <w:jc w:val="both"/>
      </w:pPr>
      <w:r w:rsidRPr="00937BB6">
        <w:t xml:space="preserve">donošenje odluke  o obustavi i zaključenju stečajnog postupka  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  <w:rPr>
          <w:bCs/>
          <w:color w:val="000000"/>
        </w:rPr>
      </w:pPr>
      <w:r w:rsidRPr="00937BB6">
        <w:t xml:space="preserve">Na skupštinu se pozivaju vjerovnici, </w:t>
      </w:r>
      <w:r w:rsidRPr="00937BB6">
        <w:rPr>
          <w:bCs/>
          <w:color w:val="000000"/>
        </w:rPr>
        <w:t>vjerovnici stečajne mase i stečajni upravitelj.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</w:pPr>
      <w:r w:rsidRPr="00937BB6">
        <w:t>IV.</w:t>
      </w:r>
      <w:r w:rsidRPr="00937BB6">
        <w:tab/>
        <w:t>Postupak se neće obustaviti i zaključiti ako vjerovnici koji se budu protivili obustavi postupka solidarno predujme dostatan iznos novca za pokriće troškova postupka u roku koji će im za to stečajni sudac odrediti rješenjem.</w:t>
      </w:r>
    </w:p>
    <w:p w:rsidRDefault="003533CD" w:rsidP="00313AF4" w:rsidR="00937BB6">
      <w:pPr>
        <w:jc w:val="both"/>
      </w:pPr>
      <w:r w:rsidRPr="00937BB6">
        <w:t xml:space="preserve"> </w:t>
      </w:r>
    </w:p>
    <w:p w:rsidRDefault="00937BB6" w:rsidP="00937BB6" w:rsidR="00937BB6">
      <w:pPr>
        <w:jc w:val="center"/>
      </w:pPr>
      <w:r>
        <w:t>Dana</w:t>
      </w:r>
      <w:r w:rsidR="00CF1141">
        <w:t xml:space="preserve">, </w:t>
      </w:r>
      <w:r>
        <w:t xml:space="preserve"> </w:t>
      </w:r>
      <w:r w:rsidR="00C45D6F">
        <w:t>14. lipnja 2017</w:t>
      </w:r>
      <w:r>
        <w:t>.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937BB6">
        <w:t>Stečajni sudac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B17B13" w:rsidP="00DA5C32" w:rsidR="00B17B13">
      <w:pPr>
        <w:jc w:val="both"/>
        <w:rPr>
          <w:rFonts w:eastAsia="MS Mincho"/>
        </w:rPr>
      </w:pPr>
      <w:bookmarkStart w:name="_GoBack" w:id="0"/>
      <w:bookmarkEnd w:id="0"/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AFD" w:rsidR="00B01AFD">
      <w:r>
        <w:separator/>
      </w:r>
    </w:p>
  </w:endnote>
  <w:endnote w:id="0" w:type="continuationSeparator">
    <w:p w:rsidRDefault="00B01AFD" w:rsidR="00B01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AFD" w:rsidR="00B01AFD">
      <w:r>
        <w:separator/>
      </w:r>
    </w:p>
  </w:footnote>
  <w:footnote w:id="0" w:type="continuationSeparator">
    <w:p w:rsidRDefault="00B01AFD" w:rsidR="00B01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proofErr w:type="spellStart"/>
    <w:r w:rsidRPr="00937BB6">
      <w:rPr>
        <w:lang w:val="de-DE"/>
      </w:rPr>
      <w:t>Posl</w:t>
    </w:r>
    <w:r w:rsidR="00C45D6F">
      <w:rPr>
        <w:lang w:val="de-DE"/>
      </w:rPr>
      <w:t>ovni</w:t>
    </w:r>
    <w:proofErr w:type="spellEnd"/>
    <w:r w:rsidR="00C45D6F">
      <w:rPr>
        <w:lang w:val="de-DE"/>
      </w:rPr>
      <w:t xml:space="preserve"> </w:t>
    </w:r>
    <w:proofErr w:type="spellStart"/>
    <w:r w:rsidRPr="00937BB6">
      <w:rPr>
        <w:lang w:val="de-DE"/>
      </w:rPr>
      <w:t>br</w:t>
    </w:r>
    <w:r w:rsidR="00C45D6F">
      <w:rPr>
        <w:lang w:val="de-DE"/>
      </w:rPr>
      <w:t>oj</w:t>
    </w:r>
    <w:proofErr w:type="spellEnd"/>
    <w:r w:rsidR="00C45D6F">
      <w:rPr>
        <w:lang w:val="de-DE"/>
      </w:rPr>
      <w:t xml:space="preserve"> </w:t>
    </w:r>
    <w:r w:rsidRPr="00937BB6">
      <w:rPr>
        <w:lang w:val="de-DE"/>
      </w:rPr>
      <w:t xml:space="preserve"> </w:t>
    </w:r>
    <w:r w:rsidR="00C45D6F" w:rsidRPr="00C45D6F">
      <w:rPr>
        <w:lang w:val="de-DE"/>
      </w:rPr>
      <w:t>7 St-433/12-</w:t>
    </w:r>
    <w:r w:rsidR="00075E29">
      <w:rPr>
        <w:lang w:val="de-DE"/>
      </w:rPr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30827"/>
    <w:rsid w:val="00062AE5"/>
    <w:rsid w:val="00075E29"/>
    <w:rsid w:val="00075F05"/>
    <w:rsid w:val="000C2A4B"/>
    <w:rsid w:val="001139CA"/>
    <w:rsid w:val="00135074"/>
    <w:rsid w:val="00157EA3"/>
    <w:rsid w:val="001A5235"/>
    <w:rsid w:val="001F6EF2"/>
    <w:rsid w:val="00235CD6"/>
    <w:rsid w:val="00274598"/>
    <w:rsid w:val="002D7851"/>
    <w:rsid w:val="00313AF4"/>
    <w:rsid w:val="003533CD"/>
    <w:rsid w:val="00370A1D"/>
    <w:rsid w:val="003E1017"/>
    <w:rsid w:val="003E72F7"/>
    <w:rsid w:val="00413ED9"/>
    <w:rsid w:val="004A04B6"/>
    <w:rsid w:val="00513C30"/>
    <w:rsid w:val="00531BF0"/>
    <w:rsid w:val="005A5BDC"/>
    <w:rsid w:val="005B10E8"/>
    <w:rsid w:val="005F0692"/>
    <w:rsid w:val="0064216F"/>
    <w:rsid w:val="006851CD"/>
    <w:rsid w:val="006A2320"/>
    <w:rsid w:val="006A250F"/>
    <w:rsid w:val="0079412E"/>
    <w:rsid w:val="007B6E0A"/>
    <w:rsid w:val="007D5183"/>
    <w:rsid w:val="007E66DF"/>
    <w:rsid w:val="007F1473"/>
    <w:rsid w:val="008715B2"/>
    <w:rsid w:val="00937BB6"/>
    <w:rsid w:val="00987959"/>
    <w:rsid w:val="009F53AD"/>
    <w:rsid w:val="00A41500"/>
    <w:rsid w:val="00A46BE0"/>
    <w:rsid w:val="00AB45C1"/>
    <w:rsid w:val="00B01AFD"/>
    <w:rsid w:val="00B17B13"/>
    <w:rsid w:val="00B46D67"/>
    <w:rsid w:val="00BD3A61"/>
    <w:rsid w:val="00C16EC4"/>
    <w:rsid w:val="00C45D6F"/>
    <w:rsid w:val="00CA41E6"/>
    <w:rsid w:val="00CB16F0"/>
    <w:rsid w:val="00CF1141"/>
    <w:rsid w:val="00D53FD6"/>
    <w:rsid w:val="00DA5C32"/>
    <w:rsid w:val="00DF7A27"/>
    <w:rsid w:val="00E14925"/>
    <w:rsid w:val="00E618FF"/>
    <w:rsid w:val="00E7438F"/>
    <w:rsid w:val="00EA15D4"/>
    <w:rsid w:val="00EE7850"/>
    <w:rsid w:val="00FA5F15"/>
    <w:rsid w:val="00FB38AE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5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5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St-433/2012</izvorni_sadrzaj>
    <derivirana_varijabla naziv="DomainObject.Predmet.OznakaBroj_1">St-433/2012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PRESIKA d.o.o.  Labin</izvorni_sadrzaj>
    <derivirana_varijabla naziv="DomainObject.Predmet.ProtustrankaFormated_1">  PRESIKA d.o.o.  Labin</derivirana_varijabla>
  </DomainObject.Predmet.ProtustrankaFormated>
  <DomainObject.Predmet.ProtustrankaFormatedOIB>
    <izvorni_sadrzaj>  PRESIKA d.o.o.  Labin, OIB 87294112830</izvorni_sadrzaj>
    <derivirana_varijabla naziv="DomainObject.Predmet.ProtustrankaFormatedOIB_1">  PRESIKA d.o.o.  Labin, OIB 87294112830</derivirana_varijabla>
  </DomainObject.Predmet.ProtustrankaFormatedOIB>
  <DomainObject.Predmet.ProtustrankaFormatedWithAdress>
    <izvorni_sadrzaj> PRESIKA d.o.o.  Labin, Pulska 2, 52 220 Labin</izvorni_sadrzaj>
    <derivirana_varijabla naziv="DomainObject.Predmet.ProtustrankaFormatedWithAdress_1"> PRESIKA d.o.o.  Labin, Pulska 2, 52 220 Labin</derivirana_varijabla>
  </DomainObject.Predmet.ProtustrankaFormatedWithAdress>
  <DomainObject.Predmet.ProtustrankaFormatedWithAdressOIB>
    <izvorni_sadrzaj> PRESIKA d.o.o.  Labin, OIB 87294112830, Pulska 2, 52 220 Labin</izvorni_sadrzaj>
    <derivirana_varijabla naziv="DomainObject.Predmet.ProtustrankaFormatedWithAdressOIB_1"> PRESIKA d.o.o.  Labin, OIB 87294112830, Pulska 2, 52 220 Labin</derivirana_varijabla>
  </DomainObject.Predmet.ProtustrankaFormatedWithAdressOIB>
  <DomainObject.Predmet.ProtustrankaWithAdress>
    <izvorni_sadrzaj>PRESIKA d.o.o.  Labin Pulska 2, 52 220 Labin</izvorni_sadrzaj>
    <derivirana_varijabla naziv="DomainObject.Predmet.ProtustrankaWithAdress_1">PRESIKA d.o.o.  Labin Pulska 2, 52 220 Labin</derivirana_varijabla>
  </DomainObject.Predmet.ProtustrankaWithAdress>
  <DomainObject.Predmet.ProtustrankaWithAdressOIB>
    <izvorni_sadrzaj>PRESIKA d.o.o.  Labin, OIB 87294112830, Pulska 2, 52 220 Labin</izvorni_sadrzaj>
    <derivirana_varijabla naziv="DomainObject.Predmet.ProtustrankaWithAdressOIB_1">PRESIKA d.o.o.  Labin, OIB 87294112830, Pulska 2, 52 220 Labin</derivirana_varijabla>
  </DomainObject.Predmet.ProtustrankaWithAdressOIB>
  <DomainObject.Predmet.ProtustrankaNazivFormated>
    <izvorni_sadrzaj>PRESIKA d.o.o.  Labin</izvorni_sadrzaj>
    <derivirana_varijabla naziv="DomainObject.Predmet.ProtustrankaNazivFormated_1">PRESIKA d.o.o.  Labin</derivirana_varijabla>
  </DomainObject.Predmet.ProtustrankaNazivFormated>
  <DomainObject.Predmet.ProtustrankaNazivFormatedOIB>
    <izvorni_sadrzaj>PRESIKA d.o.o.  Labin, OIB 87294112830</izvorni_sadrzaj>
    <derivirana_varijabla naziv="DomainObject.Predmet.ProtustrankaNazivFormatedOIB_1">PRESIKA d.o.o.  Labin, OIB 87294112830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BAZNIK  Labin</izvorni_sadrzaj>
    <derivirana_varijabla naziv="DomainObject.Predmet.StrankaFormated_1">  BOJAN BAZNIK  Labin</derivirana_varijabla>
  </DomainObject.Predmet.StrankaFormated>
  <DomainObject.Predmet.StrankaFormatedOIB>
    <izvorni_sadrzaj>  BOJAN BAZNIK  Labin, OIB 54238933395</izvorni_sadrzaj>
    <derivirana_varijabla naziv="DomainObject.Predmet.StrankaFormatedOIB_1">  BOJAN BAZNIK  Labin, OIB 54238933395</derivirana_varijabla>
  </DomainObject.Predmet.StrankaFormatedOIB>
  <DomainObject.Predmet.StrankaFormatedWithAdress>
    <izvorni_sadrzaj> BOJAN BAZNIK  Labin, Sveta Katarina 18, 52220 Labin</izvorni_sadrzaj>
    <derivirana_varijabla naziv="DomainObject.Predmet.StrankaFormatedWithAdress_1"> BOJAN BAZNIK  Labin, Sveta Katarina 18, 52220 Labin</derivirana_varijabla>
  </DomainObject.Predmet.StrankaFormatedWithAdress>
  <DomainObject.Predmet.StrankaFormatedWithAdressOIB>
    <izvorni_sadrzaj> BOJAN BAZNIK  Labin, OIB 54238933395, Sveta Katarina 18, 52220 Labin</izvorni_sadrzaj>
    <derivirana_varijabla naziv="DomainObject.Predmet.StrankaFormatedWithAdressOIB_1"> BOJAN BAZNIK  Labin, OIB 54238933395, Sveta Katarina 18, 52220 Labin</derivirana_varijabla>
  </DomainObject.Predmet.StrankaFormatedWithAdressOIB>
  <DomainObject.Predmet.StrankaWithAdress>
    <izvorni_sadrzaj>BOJAN BAZNIK  Labin Sveta Katarina 18,52220 Labin</izvorni_sadrzaj>
    <derivirana_varijabla naziv="DomainObject.Predmet.StrankaWithAdress_1">BOJAN BAZNIK  Labin Sveta Katarina 18,52220 Labin</derivirana_varijabla>
  </DomainObject.Predmet.StrankaWithAdress>
  <DomainObject.Predmet.StrankaWithAdressOIB>
    <izvorni_sadrzaj>BOJAN BAZNIK  Labin, OIB 54238933395, Sveta Katarina 18,52220 Labin</izvorni_sadrzaj>
    <derivirana_varijabla naziv="DomainObject.Predmet.StrankaWithAdressOIB_1">BOJAN BAZNIK  Labin, OIB 54238933395, Sveta Katarina 18,52220 Labin</derivirana_varijabla>
  </DomainObject.Predmet.StrankaWithAdressOIB>
  <DomainObject.Predmet.StrankaNazivFormated>
    <izvorni_sadrzaj>BOJAN BAZNIK  Labin</izvorni_sadrzaj>
    <derivirana_varijabla naziv="DomainObject.Predmet.StrankaNazivFormated_1">BOJAN BAZNIK  Labin</derivirana_varijabla>
  </DomainObject.Predmet.StrankaNazivFormated>
  <DomainObject.Predmet.StrankaNazivFormatedOIB>
    <izvorni_sadrzaj>BOJAN BAZNIK  Labin, OIB 54238933395</izvorni_sadrzaj>
    <derivirana_varijabla naziv="DomainObject.Predmet.StrankaNazivFormatedOIB_1">BOJAN BAZNIK  Labin, OIB 54238933395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BOJAN BAZNIK  Labin</item>
    </izvorni_sadrzaj>
    <derivirana_varijabla naziv="DomainObject.Predmet.StrankaListFormated_1">
      <item>BOJAN BAZNIK  Labin</item>
    </derivirana_varijabla>
  </DomainObject.Predmet.StrankaListFormated>
  <DomainObject.Predmet.StrankaListFormatedOIB>
    <izvorni_sadrzaj>
      <item>BOJAN BAZNIK  Labin, OIB 54238933395</item>
    </izvorni_sadrzaj>
    <derivirana_varijabla naziv="DomainObject.Predmet.StrankaListFormatedOIB_1">
      <item>BOJAN BAZNIK  Labin, OIB 54238933395</item>
    </derivirana_varijabla>
  </DomainObject.Predmet.StrankaListFormatedOIB>
  <DomainObject.Predmet.StrankaListFormatedWithAdress>
    <izvorni_sadrzaj>
      <item>BOJAN BAZNIK  Labin, Sveta Katarina 18, 52220 Labin</item>
    </izvorni_sadrzaj>
    <derivirana_varijabla naziv="DomainObject.Predmet.StrankaListFormatedWithAdress_1">
      <item>BOJAN BAZNIK  Labin, Sveta Katarina 18, 52220 Labin</item>
    </derivirana_varijabla>
  </DomainObject.Predmet.StrankaListFormatedWithAdress>
  <DomainObject.Predmet.StrankaListFormatedWithAdressOIB>
    <izvorni_sadrzaj>
      <item>BOJAN BAZNIK  Labin, OIB 54238933395, Sveta Katarina 18, 52220 Labin</item>
    </izvorni_sadrzaj>
    <derivirana_varijabla naziv="DomainObject.Predmet.StrankaListFormatedWithAdressOIB_1">
      <item>BOJAN BAZNIK  Labin, OIB 54238933395, Sveta Katarina 18, 52220 Labin</item>
    </derivirana_varijabla>
  </DomainObject.Predmet.StrankaListFormatedWithAdressOIB>
  <DomainObject.Predmet.StrankaListNazivFormated>
    <izvorni_sadrzaj>
      <item>BOJAN BAZNIK  Labin</item>
    </izvorni_sadrzaj>
    <derivirana_varijabla naziv="DomainObject.Predmet.StrankaListNazivFormated_1">
      <item>BOJAN BAZNIK  Labin</item>
    </derivirana_varijabla>
  </DomainObject.Predmet.StrankaListNazivFormated>
  <DomainObject.Predmet.StrankaListNazivFormatedOIB>
    <izvorni_sadrzaj>
      <item>BOJAN BAZNIK  Labin, OIB 54238933395</item>
    </izvorni_sadrzaj>
    <derivirana_varijabla naziv="DomainObject.Predmet.StrankaListNazivFormatedOIB_1">
      <item>BOJAN BAZNIK  Labin, OIB 54238933395</item>
    </derivirana_varijabla>
  </DomainObject.Predmet.StrankaListNazivFormatedOIB>
  <DomainObject.Predmet.ProtuStrankaListFormated>
    <izvorni_sadrzaj>
      <item>PRESIKA d.o.o.  Labin</item>
    </izvorni_sadrzaj>
    <derivirana_varijabla naziv="DomainObject.Predmet.ProtuStrankaListFormated_1">
      <item>PRESIKA d.o.o.  Labin</item>
    </derivirana_varijabla>
  </DomainObject.Predmet.ProtuStrankaListFormated>
  <DomainObject.Predmet.ProtuStrankaListFormatedOIB>
    <izvorni_sadrzaj>
      <item>PRESIKA d.o.o.  Labin, OIB 87294112830</item>
    </izvorni_sadrzaj>
    <derivirana_varijabla naziv="DomainObject.Predmet.ProtuStrankaListFormatedOIB_1">
      <item>PRESIKA d.o.o.  Labin, OIB 87294112830</item>
    </derivirana_varijabla>
  </DomainObject.Predmet.ProtuStrankaListFormatedOIB>
  <DomainObject.Predmet.ProtuStrankaListFormatedWithAdress>
    <izvorni_sadrzaj>
      <item>PRESIKA d.o.o.  Labin, Pulska 2, 52 220 Labin</item>
    </izvorni_sadrzaj>
    <derivirana_varijabla naziv="DomainObject.Predmet.ProtuStrankaListFormatedWithAdress_1">
      <item>PRESIKA d.o.o.  Labin, Pulska 2, 52 220 Labin</item>
    </derivirana_varijabla>
  </DomainObject.Predmet.ProtuStrankaListFormatedWithAdress>
  <DomainObject.Predmet.ProtuStrankaListFormatedWithAdressOIB>
    <izvorni_sadrzaj>
      <item>PRESIKA d.o.o.  Labin, OIB 87294112830, Pulska 2, 52 220 Labin</item>
    </izvorni_sadrzaj>
    <derivirana_varijabla naziv="DomainObject.Predmet.ProtuStrankaListFormatedWithAdressOIB_1">
      <item>PRESIKA d.o.o.  Labin, OIB 87294112830, Pulska 2, 52 220 Labin</item>
    </derivirana_varijabla>
  </DomainObject.Predmet.ProtuStrankaListFormatedWithAdressOIB>
  <DomainObject.Predmet.ProtuStrankaListNazivFormated>
    <izvorni_sadrzaj>
      <item>PRESIKA d.o.o.  Labin</item>
    </izvorni_sadrzaj>
    <derivirana_varijabla naziv="DomainObject.Predmet.ProtuStrankaListNazivFormated_1">
      <item>PRESIKA d.o.o.  Labin</item>
    </derivirana_varijabla>
  </DomainObject.Predmet.ProtuStrankaListNazivFormated>
  <DomainObject.Predmet.ProtuStrankaListNazivFormatedOIB>
    <izvorni_sadrzaj>
      <item>PRESIKA d.o.o.  Labin, OIB 87294112830</item>
    </izvorni_sadrzaj>
    <derivirana_varijabla naziv="DomainObject.Predmet.ProtuStrankaListNazivFormatedOIB_1">
      <item>PRESIKA d.o.o.  Labin, OIB 87294112830</item>
    </derivirana_varijabla>
  </DomainObject.Predmet.ProtuStrankaListNazivFormatedOIB>
  <DomainObject.Predmet.OstaliListFormated>
    <izvorni_sadrzaj>
      <item>Ljubica Juranović Skočić</item>
    </izvorni_sadrzaj>
    <derivirana_varijabla naziv="DomainObject.Predmet.OstaliListFormated_1">
      <item>Ljubica Juranović Skočić</item>
    </derivirana_varijabla>
  </DomainObject.Predmet.OstaliListFormated>
  <DomainObject.Predmet.OstaliListFormatedOIB>
    <izvorni_sadrzaj>
      <item>Ljubica Juranović Skočić, OIB 88499470397</item>
    </izvorni_sadrzaj>
    <derivirana_varijabla naziv="DomainObject.Predmet.OstaliListFormatedOIB_1">
      <item>Ljubica Juranović Skočić, OIB 88499470397</item>
    </derivirana_varijabla>
  </DomainObject.Predmet.OstaliListFormatedOIB>
  <DomainObject.Predmet.OstaliListFormatedWithAdress>
    <izvorni_sadrzaj>
      <item>Ljubica Juranović Skočić, Ćikovići 26/11, 51 215 Kastav</item>
    </izvorni_sadrzaj>
    <derivirana_varijabla naziv="DomainObject.Predmet.OstaliListFormatedWithAdress_1">
      <item>Ljubica Juranović Skočić, Ćikovići 26/11, 51 215 Kastav</item>
    </derivirana_varijabla>
  </DomainObject.Predmet.OstaliListFormatedWithAdress>
  <DomainObject.Predmet.OstaliListFormatedWithAdressOIB>
    <izvorni_sadrzaj>
      <item>Ljubica Juranović Skočić, OIB 88499470397, Ćikovići 26/11, 51 215 Kastav</item>
    </izvorni_sadrzaj>
    <derivirana_varijabla naziv="DomainObject.Predmet.OstaliListFormatedWithAdressOIB_1">
      <item>Ljubica Juranović Skočić, OIB 88499470397, Ćikovići 26/11, 51 215 Kastav</item>
    </derivirana_varijabla>
  </DomainObject.Predmet.OstaliListFormatedWithAdressOIB>
  <DomainObject.Predmet.OstaliListNazivFormated>
    <izvorni_sadrzaj>
      <item>Ljubica Juranović Skočić</item>
    </izvorni_sadrzaj>
    <derivirana_varijabla naziv="DomainObject.Predmet.OstaliListNazivFormated_1">
      <item>Ljubica Juranović Skočić</item>
    </derivirana_varijabla>
  </DomainObject.Predmet.OstaliListNazivFormated>
  <DomainObject.Predmet.OstaliListNazivFormatedOIB>
    <izvorni_sadrzaj>
      <item>Ljubica Juranović Skočić, OIB 88499470397</item>
    </izvorni_sadrzaj>
    <derivirana_varijabla naziv="DomainObject.Predmet.OstaliListNazivFormatedOIB_1">
      <item>Ljubica Juranović 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BAZNIK  Labin</izvorni_sadrzaj>
    <derivirana_varijabla naziv="DomainObject.Predmet.StrankaIDrugi_1">BOJAN BAZNIK  Labin</derivirana_varijabla>
  </DomainObject.Predmet.StrankaIDrugi>
  <DomainObject.Predmet.ProtustrankaIDrugi>
    <izvorni_sadrzaj>PRESIKA d.o.o.  Labin</izvorni_sadrzaj>
    <derivirana_varijabla naziv="DomainObject.Predmet.ProtustrankaIDrugi_1">PRESIKA d.o.o.  Labin</derivirana_varijabla>
  </DomainObject.Predmet.ProtustrankaIDrugi>
  <DomainObject.Predmet.StrankaIDrugiAdressOIB>
    <izvorni_sadrzaj>BOJAN BAZNIK  Labin, OIB 54238933395, Sveta Katarina 18, 52220 Labin</izvorni_sadrzaj>
    <derivirana_varijabla naziv="DomainObject.Predmet.StrankaIDrugiAdressOIB_1">BOJAN BAZNIK  Labin, OIB 54238933395, Sveta Katarina 18, 52220 Labin</derivirana_varijabla>
  </DomainObject.Predmet.StrankaIDrugiAdressOIB>
  <DomainObject.Predmet.ProtustrankaIDrugiAdressOIB>
    <izvorni_sadrzaj>PRESIKA d.o.o.  Labin, OIB 87294112830, Pulska 2, 52 220 Labin</izvorni_sadrzaj>
    <derivirana_varijabla naziv="DomainObject.Predmet.ProtustrankaIDrugiAdressOIB_1">PRESIKA d.o.o.  Labin, OIB 87294112830, Pulska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BAZNIK  Labin</item>
      <item>PRESIKA d.o.o.  Labin</item>
      <item>Ljubica Juranović Skočić</item>
    </izvorni_sadrzaj>
    <derivirana_varijabla naziv="DomainObject.Predmet.SudioniciListNaziv_1">
      <item>BOJAN BAZNIK  Labin</item>
      <item>PRESIKA d.o.o.  Labin</item>
      <item>Ljubica Juranović Skočić</item>
    </derivirana_varijabla>
  </DomainObject.Predmet.SudioniciListNaziv>
  <DomainObject.Predmet.SudioniciListAdressOIB>
    <izvorni_sadrzaj>
      <item>BOJAN BAZNIK  Labin, OIB 54238933395, Sveta Katarina 18,52220 Labin</item>
      <item>PRESIKA d.o.o.  Labin, OIB 87294112830, Pulska 2,52 220 Labin</item>
      <item>Ljubica Juranović Skočić, OIB 88499470397, Ćikovići 26/11,51 215 Kastav</item>
    </izvorni_sadrzaj>
    <derivirana_varijabla naziv="DomainObject.Predmet.SudioniciListAdressOIB_1">
      <item>BOJAN BAZNIK  Labin, OIB 54238933395, Sveta Katarina 18,52220 Labin</item>
      <item>PRESIKA d.o.o.  Labin, OIB 87294112830, Pulska 2,52 220 Labin</item>
      <item>Ljubica Juranović Skočić, OIB 88499470397, Ćikovići 26/11,51 215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54238933395</item>
      <item>, OIB 87294112830</item>
      <item>, OIB 88499470397</item>
    </izvorni_sadrzaj>
    <derivirana_varijabla naziv="DomainObject.Predmet.SudioniciListNazivOIB_1">
      <item>, OIB 54238933395</item>
      <item>, OIB 87294112830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236</properties:Words>
  <properties:Characters>1169</properties:Characters>
  <properties:Lines>48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2017-06-14T09:58:00Z</dcterms:created>
  <dc:creator>Korisnik</dc:creator>
  <cp:lastModifiedBy>Tanja Fidel</cp:lastModifiedBy>
  <cp:lastPrinted>2017-06-14T12:44:00Z</cp:lastPrinted>
  <dcterms:modified xmlns:xsi="http://www.w3.org/2001/XMLSchema-instance" xsi:type="dcterms:W3CDTF">2017-06-14T12:45:00Z</dcterms:modified>
  <cp:revision>4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