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0a82" w14:paraId="d8c0a82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01128E">
        <w:t>Trgovački sud u Pazinu, po stečajnoj sutkinji Tijani Licul, po prijedlogu predlagatelja Financijske agencije, OIB: 85821130368, Regionalni centar Rijeka, Podružnica Pula, Giardini 5, radi otvaranja stečajnog postupka nad dužnikom PRIMAVERA j.d.o.o. UMAG, Giuseppe Garibaldi 19, OIB: 26712872768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01128E">
        <w:rPr>
          <w:lang w:val="sv-SE"/>
        </w:rPr>
        <w:t xml:space="preserve">Antonu Simoniu, Umag, Joakina Rakovca 7 C, OIB: </w:t>
      </w:r>
      <w:r w:rsidR="00DF58BE" w:rsidRPr="00DF58BE">
        <w:rPr>
          <w:lang w:val="sv-SE"/>
        </w:rPr>
        <w:t>07628344038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01128E">
        <w:t>PRIMAVERA j.d.o.o. UMAG, Giuseppe Garibaldi 19, OIB: 26712872768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0465F1">
        <w:rPr>
          <w:szCs w:val="24"/>
          <w:lang w:val="hr-HR"/>
        </w:rPr>
        <w:t>10</w:t>
      </w:r>
      <w:r w:rsidR="0001128E">
        <w:rPr>
          <w:szCs w:val="24"/>
          <w:lang w:val="hr-HR"/>
        </w:rPr>
        <w:t>51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0465F1">
        <w:rPr>
          <w:szCs w:val="24"/>
          <w:lang w:val="hr-HR"/>
        </w:rPr>
        <w:t>10</w:t>
      </w:r>
      <w:r w:rsidR="0001128E">
        <w:rPr>
          <w:szCs w:val="24"/>
          <w:lang w:val="hr-HR"/>
        </w:rPr>
        <w:t>51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01128E">
        <w:rPr>
          <w:szCs w:val="24"/>
          <w:lang w:val="hr-HR"/>
        </w:rPr>
        <w:t>9</w:t>
      </w:r>
      <w:r w:rsidR="0000569A">
        <w:rPr>
          <w:szCs w:val="24"/>
          <w:lang w:val="hr-HR"/>
        </w:rPr>
        <w:t xml:space="preserve">. </w:t>
      </w:r>
      <w:r w:rsidR="0001128E">
        <w:rPr>
          <w:szCs w:val="24"/>
          <w:lang w:val="hr-HR"/>
        </w:rPr>
        <w:t>studenog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1128E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8052B4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28E" w:rsidP="00E95B75" w:rsidR="0001128E">
      <w:r>
        <w:separator/>
      </w:r>
    </w:p>
  </w:endnote>
  <w:endnote w:id="0" w:type="continuationSeparator">
    <w:p w:rsidRDefault="0001128E" w:rsidP="00E95B75" w:rsidR="00011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28E" w:rsidP="00E95B75" w:rsidR="0001128E">
      <w:r>
        <w:separator/>
      </w:r>
    </w:p>
  </w:footnote>
  <w:footnote w:id="0" w:type="continuationSeparator">
    <w:p w:rsidRDefault="0001128E" w:rsidP="00E95B75" w:rsidR="000112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01128E" w:rsidP="007A4B7B" w:rsidR="0001128E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A77C3" w:rsidRPr="00DA77C3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1051/2016-4</w:t>
        </w:r>
      </w:p>
      <w:p w:rsidRDefault="0001128E" w:rsidP="00515E98" w:rsidR="0001128E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01128E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1128E" w:rsidR="0001128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1128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1128E" w:rsidR="0001128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1128E" w:rsidR="0001128E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1128E" w:rsidR="0001128E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1128E" w:rsidR="0001128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1128E" w:rsidR="0001128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1128E" w:rsidR="0001128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01128E" w:rsidP="00452E08" w:rsidR="0001128E">
        <w:pPr>
          <w:rPr>
            <w:rFonts w:eastAsia="MS Mincho" w:hAnsi="Cambria" w:ascii="Cambria"/>
            <w:lang w:eastAsia="en-US"/>
          </w:rPr>
        </w:pPr>
      </w:p>
      <w:p w:rsidRDefault="0001128E" w:rsidP="00515E98" w:rsidR="0001128E">
        <w:pPr>
          <w:pStyle w:val="Zaglavlje"/>
          <w:jc w:val="right"/>
        </w:pPr>
      </w:p>
      <w:p w:rsidRDefault="00DA77C3" w:rsidP="00E30495" w:rsidR="0001128E">
        <w:pPr>
          <w:pStyle w:val="Zaglavlje"/>
          <w:jc w:val="right"/>
        </w:pPr>
      </w:p>
    </w:sdtContent>
  </w:sdt>
  <w:p w:rsidRDefault="0001128E" w:rsidR="000112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28E" w:rsidP="0000569A" w:rsidR="0001128E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1051/2016-4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F0A11"/>
    <w:rsid w:val="000F667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36D7F"/>
    <w:rsid w:val="00B43107"/>
    <w:rsid w:val="00B71E8D"/>
    <w:rsid w:val="00B776FA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3EE6"/>
    <w:rsid w:val="00BE49FC"/>
    <w:rsid w:val="00BE697F"/>
    <w:rsid w:val="00BF1477"/>
    <w:rsid w:val="00BF18A2"/>
    <w:rsid w:val="00C12E96"/>
    <w:rsid w:val="00C24557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A77C3"/>
    <w:rsid w:val="00DB738E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10DDC"/>
    <w:rsid w:val="00E20B4A"/>
    <w:rsid w:val="00E22A5A"/>
    <w:rsid w:val="00E30495"/>
    <w:rsid w:val="00E42F9A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7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7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77C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77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77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7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7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77C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77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77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PRIMAVERA j.d.o.o. UMAG zastupanog po punomoćniku Anton Simoni</izvorni_sadrzaj>
    <derivirana_varijabla naziv="DomainObject.Predmet.ProtustrankaFormated_1">  PRIMAVERA j.d.o.o. UMAG zastupanog po punomoćniku Anton Simoni</derivirana_varijabla>
  </DomainObject.Predmet.ProtustrankaFormated>
  <DomainObject.Predmet.ProtustrankaFormatedOIB>
    <izvorni_sadrzaj>  PRIMAVERA j.d.o.o. UMAG, OIB 26712872768 zastupanog po punomoćniku Anton Simoni</izvorni_sadrzaj>
    <derivirana_varijabla naziv="DomainObject.Predmet.ProtustrankaFormatedOIB_1">  PRIMAVERA j.d.o.o. UMAG, OIB 26712872768 zastupanog po punomoćniku Anton Simoni</derivirana_varijabla>
  </DomainObject.Predmet.ProtustrankaFormatedOIB>
  <DomainObject.Predmet.ProtustrankaFormatedWithAdress>
    <izvorni_sadrzaj> PRIMAVERA j.d.o.o. UMAG, Giuseppe Garibaldi 19, 52470 Umag zastupanog po punomoćniku Anton Simoni</izvorni_sadrzaj>
    <derivirana_varijabla naziv="DomainObject.Predmet.ProtustrankaFormatedWithAdress_1"> PRIMAVERA j.d.o.o. UMAG, Giuseppe Garibaldi 19, 52470 Umag zastupanog po punomoćniku Anton Simoni</derivirana_varijabla>
  </DomainObject.Predmet.ProtustrankaFormatedWithAdress>
  <DomainObject.Predmet.ProtustrankaFormatedWithAdressOIB>
    <izvorni_sadrzaj> PRIMAVERA j.d.o.o. UMAG, OIB 26712872768, Giuseppe Garibaldi 19, 52470 Umag zastupanog po punomoćniku Anton Simoni</izvorni_sadrzaj>
    <derivirana_varijabla naziv="DomainObject.Predmet.ProtustrankaFormatedWithAdressOIB_1"> PRIMAVERA j.d.o.o. UMAG, OIB 26712872768, Giuseppe Garibaldi 19, 52470 Umag zastupanog po punomoćniku Anton Simoni</derivirana_varijabla>
  </DomainObject.Predmet.ProtustrankaFormatedWithAdressOIB>
  <DomainObject.Predmet.ProtustrankaWithAdress>
    <izvorni_sadrzaj>PRIMAVERA j.d.o.o. UMAG Giuseppe Garibaldi 19, 52470 Umag</izvorni_sadrzaj>
    <derivirana_varijabla naziv="DomainObject.Predmet.ProtustrankaWithAdress_1">PRIMAVERA j.d.o.o. UMAG Giuseppe Garibaldi 19, 52470 Umag</derivirana_varijabla>
  </DomainObject.Predmet.ProtustrankaWithAdress>
  <DomainObject.Predmet.ProtustrankaWithAdressOIB>
    <izvorni_sadrzaj>PRIMAVERA j.d.o.o. UMAG, OIB 26712872768, Giuseppe Garibaldi 19, 52470 Umag</izvorni_sadrzaj>
    <derivirana_varijabla naziv="DomainObject.Predmet.ProtustrankaWithAdressOIB_1">PRIMAVERA j.d.o.o. UMAG, OIB 26712872768, Giuseppe Garibaldi 19, 52470 Umag</derivirana_varijabla>
  </DomainObject.Predmet.ProtustrankaWithAdressOIB>
  <DomainObject.Predmet.ProtustrankaNazivFormated>
    <izvorni_sadrzaj>PRIMAVERA j.d.o.o. UMAG</izvorni_sadrzaj>
    <derivirana_varijabla naziv="DomainObject.Predmet.ProtustrankaNazivFormated_1">PRIMAVERA j.d.o.o. UMAG</derivirana_varijabla>
  </DomainObject.Predmet.ProtustrankaNazivFormated>
  <DomainObject.Predmet.ProtustrankaNazivFormatedOIB>
    <izvorni_sadrzaj>PRIMAVERA j.d.o.o. UMAG, OIB 26712872768</izvorni_sadrzaj>
    <derivirana_varijabla naziv="DomainObject.Predmet.ProtustrankaNazivFormatedOIB_1">PRIMAVERA j.d.o.o. UMAG, OIB 26712872768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32610.40</izvorni_sadrzaj>
    <derivirana_varijabla naziv="DomainObject.Predmet.TrenutnaVrijednost_1">32610.40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PRIMAVERA j.d.o.o. UMAG zastupanog po punomoćniku Anton Simoni</item>
    </izvorni_sadrzaj>
    <derivirana_varijabla naziv="DomainObject.Predmet.ProtuStrankaListFormated_1">
      <item>PRIMAVERA j.d.o.o. UMAG zastupanog po punomoćniku Anton Simoni</item>
    </derivirana_varijabla>
  </DomainObject.Predmet.ProtuStrankaListFormated>
  <DomainObject.Predmet.ProtuStrankaListFormatedOIB>
    <izvorni_sadrzaj>
      <item>PRIMAVERA j.d.o.o. UMAG, OIB 26712872768 zastupanog po punomoćniku Anton Simoni</item>
    </izvorni_sadrzaj>
    <derivirana_varijabla naziv="DomainObject.Predmet.ProtuStrankaListFormatedOIB_1">
      <item>PRIMAVERA j.d.o.o. UMAG, OIB 26712872768 zastupanog po punomoćniku Anton Simoni</item>
    </derivirana_varijabla>
  </DomainObject.Predmet.ProtuStrankaListFormatedOIB>
  <DomainObject.Predmet.ProtuStrankaListFormatedWithAdress>
    <izvorni_sadrzaj>
      <item>PRIMAVERA j.d.o.o. UMAG, Giuseppe Garibaldi 19, 52470 Umag zastupanog po punomoćniku Anton Simoni</item>
    </izvorni_sadrzaj>
    <derivirana_varijabla naziv="DomainObject.Predmet.ProtuStrankaListFormatedWithAdress_1">
      <item>PRIMAVERA j.d.o.o. UMAG, Giuseppe Garibaldi 19, 52470 Umag zastupanog po punomoćniku Anton Simoni</item>
    </derivirana_varijabla>
  </DomainObject.Predmet.ProtuStrankaListFormatedWithAdress>
  <DomainObject.Predmet.ProtuStrankaListFormatedWithAdressOIB>
    <izvorni_sadrzaj>
      <item>PRIMAVERA j.d.o.o. UMAG, OIB 26712872768, Giuseppe Garibaldi 19, 52470 Umag zastupanog po punomoćniku Anton Simoni</item>
    </izvorni_sadrzaj>
    <derivirana_varijabla naziv="DomainObject.Predmet.ProtuStrankaListFormatedWithAdressOIB_1">
      <item>PRIMAVERA j.d.o.o. UMAG, OIB 26712872768, Giuseppe Garibaldi 19, 52470 Umag zastupanog po punomoćniku Anton Simoni</item>
    </derivirana_varijabla>
  </DomainObject.Predmet.ProtuStrankaListFormatedWithAdressOIB>
  <DomainObject.Predmet.ProtuStrankaListNazivFormated>
    <izvorni_sadrzaj>
      <item>PRIMAVERA j.d.o.o. UMAG</item>
    </izvorni_sadrzaj>
    <derivirana_varijabla naziv="DomainObject.Predmet.ProtuStrankaListNazivFormated_1">
      <item>PRIMAVERA j.d.o.o. UMAG</item>
    </derivirana_varijabla>
  </DomainObject.Predmet.ProtuStrankaListNazivFormated>
  <DomainObject.Predmet.ProtuStrankaListNazivFormatedOIB>
    <izvorni_sadrzaj>
      <item>PRIMAVERA j.d.o.o. UMAG, OIB 26712872768</item>
    </izvorni_sadrzaj>
    <derivirana_varijabla naziv="DomainObject.Predmet.ProtuStrankaListNazivFormatedOIB_1">
      <item>PRIMAVERA j.d.o.o. UMAG, OIB 26712872768</item>
    </derivirana_varijabla>
  </DomainObject.Predmet.ProtuStrankaListNazivFormatedOIB>
  <DomainObject.Predmet.OstaliListFormated>
    <izvorni_sadrzaj>
      <item>Anton Simoni punomoćnik sudionika u postupku PRIMAVERA j.d.o.o. UMAG</item>
    </izvorni_sadrzaj>
    <derivirana_varijabla naziv="DomainObject.Predmet.OstaliListFormated_1">
      <item>Anton Simoni punomoćnik sudionika u postupku PRIMAVERA j.d.o.o. UMAG</item>
    </derivirana_varijabla>
  </DomainObject.Predmet.OstaliListFormated>
  <DomainObject.Predmet.OstaliListFormatedOIB>
    <izvorni_sadrzaj>
      <item>Anton Simoni, OIB 07628344038 punomoćnik sudionika u postupku PRIMAVERA j.d.o.o. UMAG</item>
    </izvorni_sadrzaj>
    <derivirana_varijabla naziv="DomainObject.Predmet.OstaliListFormatedOIB_1">
      <item>Anton Simoni, OIB 07628344038 punomoćnik sudionika u postupku PRIMAVERA j.d.o.o. UMAG</item>
    </derivirana_varijabla>
  </DomainObject.Predmet.OstaliListFormatedOIB>
  <DomainObject.Predmet.OstaliListFormatedWithAdress>
    <izvorni_sadrzaj>
      <item>Anton Simoni, Joakima Rakovca 7 C, 52470 Umag punomoćnik sudionika u postupku PRIMAVERA j.d.o.o. UMAG</item>
    </izvorni_sadrzaj>
    <derivirana_varijabla naziv="DomainObject.Predmet.OstaliListFormatedWithAdress_1">
      <item>Anton Simoni, Joakima Rakovca 7 C, 52470 Umag punomoćnik sudionika u postupku PRIMAVERA j.d.o.o. UMAG</item>
    </derivirana_varijabla>
  </DomainObject.Predmet.OstaliListFormatedWithAdress>
  <DomainObject.Predmet.OstaliListFormatedWithAdressOIB>
    <izvorni_sadrzaj>
      <item>Anton Simoni, OIB 07628344038, Joakima Rakovca 7 C, 52470 Umag punomoćnik sudionika u postupku PRIMAVERA j.d.o.o. UMAG</item>
    </izvorni_sadrzaj>
    <derivirana_varijabla naziv="DomainObject.Predmet.OstaliListFormatedWithAdressOIB_1">
      <item>Anton Simoni, OIB 07628344038, Joakima Rakovca 7 C, 52470 Umag punomoćnik sudionika u postupku PRIMAVERA j.d.o.o. UMAG</item>
    </derivirana_varijabla>
  </DomainObject.Predmet.OstaliListFormatedWithAdressOIB>
  <DomainObject.Predmet.OstaliListNazivFormated>
    <izvorni_sadrzaj>
      <item>Anton Simoni</item>
    </izvorni_sadrzaj>
    <derivirana_varijabla naziv="DomainObject.Predmet.OstaliListNazivFormated_1">
      <item>Anton Simoni</item>
    </derivirana_varijabla>
  </DomainObject.Predmet.OstaliListNazivFormated>
  <DomainObject.Predmet.OstaliListNazivFormatedOIB>
    <izvorni_sadrzaj>
      <item>Anton Simoni, OIB 07628344038</item>
    </izvorni_sadrzaj>
    <derivirana_varijabla naziv="DomainObject.Predmet.OstaliListNazivFormatedOIB_1">
      <item>Anton Simoni, OIB 07628344038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PRIMAVERA j.d.o.o. UMAG</izvorni_sadrzaj>
    <derivirana_varijabla naziv="DomainObject.Predmet.ProtustrankaIDrugi_1">PRIMAVERA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PRIMAVERA j.d.o.o. UMAG, OIB 26712872768, Giuseppe Garibaldi 19, 52470 Umag</izvorni_sadrzaj>
    <derivirana_varijabla naziv="DomainObject.Predmet.ProtustrankaIDrugiAdressOIB_1">PRIMAVERA j.d.o.o. UMAG, OIB 26712872768, Giuseppe Garibaldi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PRIMAVERA j.d.o.o. UMAG</item>
      <item>Anton Simoni</item>
    </izvorni_sadrzaj>
    <derivirana_varijabla naziv="DomainObject.Predmet.SudioniciListNaziv_1">
      <item>FINANCIJSKA AGENCIJA, RC RIJEKA, PODRUŽNICA PULA, PULA</item>
      <item>PRIMAVERA j.d.o.o. UMAG</item>
      <item>Anton Simoni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PRIMAVERA j.d.o.o. UMAG, OIB 26712872768, Giuseppe Garibaldi 19,52470 Umag</item>
      <item>Anton Simoni, OIB 07628344038, Joakima Rakovca 7 C,52470 Umag</item>
    </izvorni_sadrzaj>
    <derivirana_varijabla naziv="DomainObject.Predmet.SudioniciListAdressOIB_1">
      <item>FINANCIJSKA AGENCIJA, RC RIJEKA, PODRUŽNICA PULA, PULA, OIB 85821130368, Ulica grada Vukovara 70,10000 Zagreb</item>
      <item>PRIMAVERA j.d.o.o. UMAG, OIB 26712872768, Giuseppe Garibaldi 19,52470 Umag</item>
      <item>Anton Simoni, OIB 07628344038, Joakima Rakovca 7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26712872768</item>
      <item>, OIB 07628344038</item>
    </izvorni_sadrzaj>
    <derivirana_varijabla naziv="DomainObject.Predmet.SudioniciListNazivOIB_1">
      <item>, OIB 85821130368</item>
      <item>, OIB 26712872768</item>
      <item>, OIB 07628344038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353CB-395F-46CF-8CDD-3098661F5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5159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2016-11-09T11:18:00Z</dcterms:created>
  <dc:creator>Jasmina Matika</dc:creator>
  <cp:lastModifiedBy>Sanja Prodan</cp:lastModifiedBy>
  <cp:lastPrinted>2016-11-09T11:21:00Z</cp:lastPrinted>
  <dcterms:modified xmlns:xsi="http://www.w3.org/2001/XMLSchema-instance" xsi:type="dcterms:W3CDTF">2016-11-09T11:21:00Z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