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50370" w14:paraId="1e50370" w:rsidRDefault="008A48CE" w:rsidP="008A48CE" w:rsidR="008A48CE">
      <w:pPr>
        <w15:collapsed w:val="false"/>
      </w:pPr>
      <w:bookmarkStart w:name="_GoBack" w:id="0"/>
      <w:bookmarkEnd w:id="0"/>
    </w:p>
    <w:p w:rsidRDefault="008A48CE" w:rsidP="008A48CE" w:rsidR="008A48CE" w:rsidRPr="003E6EB9">
      <w:r w:rsidRPr="003E6EB9">
        <w:t>REPUBLIKA HRVATSKA</w:t>
      </w:r>
    </w:p>
    <w:p w:rsidRDefault="008A48CE" w:rsidP="008A48CE" w:rsidR="008A48CE" w:rsidRPr="003E6EB9">
      <w:r w:rsidRPr="003E6EB9">
        <w:t>TRGOVAČKI SUD U ZAGREBU</w:t>
      </w:r>
    </w:p>
    <w:p w:rsidRDefault="008A48CE" w:rsidP="00F066C3" w:rsidR="00C43A0C">
      <w:r w:rsidRPr="003E6EB9">
        <w:t xml:space="preserve">Zagreb, Amruševa 2/II        </w:t>
      </w:r>
      <w:r w:rsidR="00856A46" w:rsidRPr="003E6EB9">
        <w:tab/>
      </w:r>
      <w:r w:rsidR="00856A46" w:rsidRPr="003E6EB9">
        <w:tab/>
      </w:r>
      <w:r w:rsidR="00856A46" w:rsidRPr="003E6EB9">
        <w:tab/>
      </w:r>
      <w:r w:rsidR="00856A46" w:rsidRPr="003E6EB9">
        <w:tab/>
      </w:r>
      <w:r w:rsidR="00856A46" w:rsidRPr="003E6EB9">
        <w:tab/>
      </w:r>
      <w:r w:rsidR="00A8071E" w:rsidRPr="003E6EB9">
        <w:tab/>
      </w:r>
      <w:r w:rsidR="00A8071E" w:rsidRPr="003E6EB9">
        <w:tab/>
      </w:r>
      <w:r w:rsidR="0098486A" w:rsidRPr="003E6EB9">
        <w:t>46</w:t>
      </w:r>
      <w:r w:rsidR="00884DB1" w:rsidRPr="003E6EB9">
        <w:t>. St-</w:t>
      </w:r>
      <w:r w:rsidR="000419A7">
        <w:t>2548/2018</w:t>
      </w:r>
    </w:p>
    <w:p w:rsidRDefault="008A48CE" w:rsidP="00856A46" w:rsidR="008A48CE" w:rsidRPr="003E6EB9">
      <w:pPr>
        <w:jc w:val="center"/>
      </w:pPr>
      <w:r w:rsidRPr="003E6EB9">
        <w:t>Z A P I S N I K</w:t>
      </w:r>
    </w:p>
    <w:p w:rsidRDefault="00E63A4C" w:rsidP="00E63A4C" w:rsidR="00E63A4C">
      <w:pPr>
        <w:jc w:val="center"/>
      </w:pPr>
      <w:r>
        <w:t xml:space="preserve">s ročišta radi </w:t>
      </w:r>
      <w:r>
        <w:rPr>
          <w:shd w:fill="FFFFFF" w:color="auto" w:val="clear"/>
        </w:rPr>
        <w:t>radi rasprave o pretpostavkama za otvaranje stečajnoga postupka.</w:t>
      </w:r>
    </w:p>
    <w:p w:rsidRDefault="008A48CE" w:rsidP="008A48CE" w:rsidR="008A48CE" w:rsidRPr="003E6EB9"/>
    <w:p w:rsidRDefault="008A48CE" w:rsidP="00017DFC" w:rsidR="008A48CE">
      <w:pPr>
        <w:jc w:val="both"/>
      </w:pPr>
      <w:r w:rsidRPr="003E6EB9">
        <w:t xml:space="preserve">sastavljen </w:t>
      </w:r>
      <w:r w:rsidR="00856A46" w:rsidRPr="003E6EB9">
        <w:t>pri Trgo</w:t>
      </w:r>
      <w:r w:rsidR="00777E93" w:rsidRPr="003E6EB9">
        <w:t xml:space="preserve">vačkom sudu u Zagrebu </w:t>
      </w:r>
      <w:r w:rsidR="00BD5AB6">
        <w:t>17. siječnja 2019</w:t>
      </w:r>
      <w:r w:rsidRPr="003E6EB9">
        <w:t xml:space="preserve">. u stečajnom postupku nad dužnikom </w:t>
      </w:r>
      <w:r w:rsidR="004350A5" w:rsidRPr="003E6EB9">
        <w:rPr>
          <w:lang w:val="pt-BR"/>
        </w:rPr>
        <w:t xml:space="preserve"> </w:t>
      </w:r>
      <w:r w:rsidR="000419A7">
        <w:t>SALON ZA NJEGU KOSE LANA j.d.o.o. za usluge, OIB: 18035941559, Frane Cote 22, Sesvete</w:t>
      </w:r>
    </w:p>
    <w:p w:rsidRDefault="000419A7" w:rsidP="00017DFC" w:rsidR="000419A7" w:rsidRPr="003E6EB9">
      <w:pPr>
        <w:jc w:val="both"/>
      </w:pPr>
    </w:p>
    <w:p w:rsidRDefault="008A48CE" w:rsidP="008A48CE" w:rsidR="00441BCF" w:rsidRPr="003E6EB9">
      <w:r w:rsidRPr="003E6EB9">
        <w:t>N</w:t>
      </w:r>
      <w:r w:rsidR="00441BCF" w:rsidRPr="003E6EB9">
        <w:t xml:space="preserve">azočni od suda: </w:t>
      </w:r>
    </w:p>
    <w:p w:rsidRDefault="008A48CE" w:rsidP="008A48CE" w:rsidR="008A48CE" w:rsidRPr="003E6EB9">
      <w:r w:rsidRPr="003E6EB9">
        <w:t>S</w:t>
      </w:r>
      <w:r w:rsidR="00441BCF" w:rsidRPr="003E6EB9">
        <w:t>udac</w:t>
      </w:r>
      <w:r w:rsidRPr="003E6EB9">
        <w:t>:</w:t>
      </w:r>
      <w:r w:rsidR="00856A46" w:rsidRPr="003E6EB9">
        <w:t xml:space="preserve"> </w:t>
      </w:r>
      <w:r w:rsidR="0098486A" w:rsidRPr="003E6EB9">
        <w:t>Maja Praljak</w:t>
      </w:r>
    </w:p>
    <w:p w:rsidRDefault="008A48CE" w:rsidP="008A48CE" w:rsidR="008A48CE" w:rsidRPr="003E6EB9">
      <w:r w:rsidRPr="003E6EB9">
        <w:t>Z</w:t>
      </w:r>
      <w:r w:rsidR="00441BCF" w:rsidRPr="003E6EB9">
        <w:t>apisničar</w:t>
      </w:r>
      <w:r w:rsidRPr="003E6EB9">
        <w:t>:</w:t>
      </w:r>
      <w:r w:rsidR="001A0AAD" w:rsidRPr="003E6EB9">
        <w:t xml:space="preserve"> </w:t>
      </w:r>
      <w:r w:rsidR="0098486A" w:rsidRPr="003E6EB9">
        <w:t>Nikolina Krunić</w:t>
      </w:r>
    </w:p>
    <w:p w:rsidRDefault="0061789D" w:rsidP="00856A46" w:rsidR="0061789D" w:rsidRPr="003E6EB9">
      <w:pPr>
        <w:jc w:val="both"/>
      </w:pPr>
    </w:p>
    <w:p w:rsidRDefault="0061789D" w:rsidP="00856A46" w:rsidR="008A48CE" w:rsidRPr="003E6EB9">
      <w:pPr>
        <w:jc w:val="both"/>
      </w:pPr>
      <w:r w:rsidRPr="003E6EB9">
        <w:t>S</w:t>
      </w:r>
      <w:r w:rsidR="001A0AAD" w:rsidRPr="003E6EB9">
        <w:t xml:space="preserve">udac otvara raspravu u </w:t>
      </w:r>
      <w:r w:rsidR="00BD5AB6">
        <w:t>09,40</w:t>
      </w:r>
      <w:r w:rsidR="008A48CE" w:rsidRPr="003E6EB9">
        <w:t xml:space="preserve"> sati, rasprava je javna i utvrđuje da su, pristupili:</w:t>
      </w:r>
    </w:p>
    <w:p w:rsidRDefault="008A48CE" w:rsidP="008A48CE" w:rsidR="008A48CE" w:rsidRPr="003E6EB9"/>
    <w:p w:rsidRDefault="00777E93" w:rsidP="008A48CE" w:rsidR="008A48CE" w:rsidRPr="003E6EB9">
      <w:r w:rsidRPr="003E6EB9">
        <w:t>P</w:t>
      </w:r>
      <w:r w:rsidR="003F52B1" w:rsidRPr="003E6EB9">
        <w:t>redlagatelj</w:t>
      </w:r>
      <w:r w:rsidR="008A48CE" w:rsidRPr="003E6EB9">
        <w:t xml:space="preserve">: </w:t>
      </w:r>
      <w:r w:rsidR="0098486A" w:rsidRPr="003E6EB9">
        <w:t>nitko, dostava poziva uredno iskazana</w:t>
      </w:r>
    </w:p>
    <w:p w:rsidRDefault="00777E93" w:rsidP="008A48CE" w:rsidR="008A48CE" w:rsidRPr="003E6EB9">
      <w:r w:rsidRPr="003E6EB9">
        <w:t>Dužnik</w:t>
      </w:r>
      <w:r w:rsidR="008A48CE" w:rsidRPr="003E6EB9">
        <w:t xml:space="preserve">: </w:t>
      </w:r>
      <w:r w:rsidR="00C43A0C" w:rsidRPr="003E6EB9">
        <w:t>nitko, dostava poziva uredno iskazana</w:t>
      </w:r>
    </w:p>
    <w:p w:rsidRDefault="008A48CE" w:rsidP="000865B8" w:rsidR="000865B8" w:rsidRPr="003E6EB9">
      <w:r w:rsidRPr="003E6EB9">
        <w:t xml:space="preserve">Zastupnik po zakonu dužnika: </w:t>
      </w:r>
      <w:r w:rsidR="00C43A0C" w:rsidRPr="003E6EB9">
        <w:t>nitko, dostava poziva uredno iskazana</w:t>
      </w:r>
    </w:p>
    <w:p w:rsidRDefault="00877C33" w:rsidP="008A48CE" w:rsidR="00877C33" w:rsidRPr="003E6EB9">
      <w:r w:rsidRPr="003E6EB9">
        <w:t>Pravna osoba koja za dužnika obavlja poslove platnog prometa:</w:t>
      </w:r>
      <w:r w:rsidR="00B310B7" w:rsidRPr="003E6EB9">
        <w:t xml:space="preserve"> nitko, dostava poziva uredno iskazana</w:t>
      </w:r>
    </w:p>
    <w:p w:rsidRDefault="000865B8" w:rsidP="00856A46" w:rsidR="000865B8" w:rsidRPr="003E6EB9">
      <w:pPr>
        <w:rPr>
          <w:highlight w:val="lightGray"/>
        </w:rPr>
      </w:pPr>
    </w:p>
    <w:p w:rsidRDefault="004733C0" w:rsidP="00C43A0C" w:rsidR="004733C0" w:rsidRPr="003E6EB9">
      <w:pPr>
        <w:ind w:firstLine="708"/>
        <w:jc w:val="both"/>
      </w:pPr>
      <w:r w:rsidRPr="003E6EB9">
        <w:t xml:space="preserve">Utvrđuje se da zastupnik po zakonu dužnika nije dostavio izvješće o financijsko-gospodarskom stanju dužnika. </w:t>
      </w:r>
    </w:p>
    <w:p w:rsidRDefault="00BD5AB6" w:rsidP="009B043C" w:rsidR="00BD5AB6">
      <w:pPr>
        <w:jc w:val="both"/>
      </w:pPr>
    </w:p>
    <w:p w:rsidRDefault="00BD5AB6" w:rsidP="004733C0" w:rsidR="00BD5AB6">
      <w:pPr>
        <w:ind w:firstLine="708"/>
        <w:jc w:val="both"/>
      </w:pPr>
      <w:r>
        <w:t xml:space="preserve">Utvrđuje se da spisu prileži podnesak Financijske agencije od 17. prosinca 2018. prema </w:t>
      </w:r>
      <w:r w:rsidR="00F066C3">
        <w:t>kojem je dužnikov račun na dan 1</w:t>
      </w:r>
      <w:r>
        <w:t>. listopada 2018. (list 16</w:t>
      </w:r>
      <w:r w:rsidR="00E63A4C">
        <w:t>.</w:t>
      </w:r>
      <w:r>
        <w:t xml:space="preserve"> spisa) bio neprekidno  blokiran 120 dana </w:t>
      </w:r>
      <w:r w:rsidRPr="003E6EB9">
        <w:t xml:space="preserve">u ukupnom iznosu od </w:t>
      </w:r>
      <w:r>
        <w:t>11.596,51 kn</w:t>
      </w:r>
      <w:r w:rsidRPr="003E6EB9">
        <w:t xml:space="preserve"> u koji iznos je uračunata i kamata i naknada Financijske agencije za provedbu ovrhe na novčanim sredstvima</w:t>
      </w:r>
      <w:r>
        <w:t>.</w:t>
      </w:r>
    </w:p>
    <w:p w:rsidRDefault="00BD5AB6" w:rsidP="004733C0" w:rsidR="00BD5AB6">
      <w:pPr>
        <w:ind w:firstLine="708"/>
        <w:jc w:val="both"/>
      </w:pPr>
    </w:p>
    <w:p w:rsidRDefault="00BD5AB6" w:rsidP="00BD5AB6" w:rsidR="00BD5AB6" w:rsidRPr="003E6EB9">
      <w:pPr>
        <w:ind w:firstLine="708"/>
        <w:jc w:val="both"/>
      </w:pPr>
      <w:r w:rsidRPr="003E6EB9">
        <w:t xml:space="preserve">Utvrđuje se da se u spisi nalazi Uvjerenje Stanice za tehnički pregled vozila, Centar za vozila Hrvatske d.d. od </w:t>
      </w:r>
      <w:r>
        <w:t>7. siječnja 2019.</w:t>
      </w:r>
      <w:r w:rsidRPr="003E6EB9">
        <w:t xml:space="preserve"> iz kojeg proizlazi da je dužnik prema službenoj evidenciji registracije cestovnih vozila nije evidentiran kao vlasnik vozila (list </w:t>
      </w:r>
      <w:r>
        <w:t>17</w:t>
      </w:r>
      <w:r w:rsidR="00E63A4C">
        <w:t>.</w:t>
      </w:r>
      <w:r w:rsidRPr="003E6EB9">
        <w:t xml:space="preserve"> spisa).</w:t>
      </w:r>
    </w:p>
    <w:p w:rsidRDefault="00C43A0C" w:rsidP="004733C0" w:rsidR="00C43A0C"/>
    <w:p w:rsidRDefault="004733C0" w:rsidP="004733C0" w:rsidR="004733C0" w:rsidRPr="003E6EB9">
      <w:r w:rsidRPr="003E6EB9">
        <w:t>Sud donosi</w:t>
      </w:r>
    </w:p>
    <w:p w:rsidRDefault="004733C0" w:rsidP="00F066C3" w:rsidR="004733C0" w:rsidRPr="003E6EB9">
      <w:pPr>
        <w:jc w:val="center"/>
      </w:pPr>
      <w:r w:rsidRPr="003E6EB9">
        <w:t>R j e š e n j e</w:t>
      </w:r>
    </w:p>
    <w:p w:rsidRDefault="004733C0" w:rsidP="00935321" w:rsidR="00C43A0C" w:rsidRPr="003E6EB9">
      <w:pPr>
        <w:jc w:val="center"/>
      </w:pPr>
      <w:r w:rsidRPr="003E6EB9">
        <w:t>Današnje ročište je dovršeno</w:t>
      </w:r>
      <w:r w:rsidR="00C43A0C">
        <w:t xml:space="preserve">. </w:t>
      </w:r>
      <w:r w:rsidR="00935321">
        <w:t>Daljnja odluka pisano.</w:t>
      </w:r>
    </w:p>
    <w:p w:rsidRDefault="004733C0" w:rsidP="004733C0" w:rsidR="004733C0" w:rsidRPr="003E6EB9"/>
    <w:p w:rsidRDefault="004733C0" w:rsidP="004733C0" w:rsidR="004733C0" w:rsidRPr="0098486A">
      <w:pPr>
        <w:jc w:val="center"/>
      </w:pPr>
      <w:r w:rsidRPr="000A629A">
        <w:t xml:space="preserve">Dovršeno </w:t>
      </w:r>
      <w:r w:rsidR="000A629A">
        <w:t>9,45</w:t>
      </w:r>
      <w:r w:rsidRPr="000A629A">
        <w:t xml:space="preserve"> sati</w:t>
      </w:r>
    </w:p>
    <w:p w:rsidRDefault="00C43A0C" w:rsidP="004733C0" w:rsidR="00C43A0C" w:rsidRPr="0098486A"/>
    <w:p w:rsidRDefault="004733C0" w:rsidP="004733C0" w:rsidR="004733C0" w:rsidRPr="00E17270">
      <w:pPr>
        <w:jc w:val="center"/>
      </w:pPr>
      <w:r w:rsidRPr="00E17270">
        <w:t>Sudac</w:t>
      </w:r>
    </w:p>
    <w:p w:rsidRDefault="004733C0" w:rsidP="004733C0" w:rsidR="004733C0" w:rsidRPr="00E17270"/>
    <w:p w:rsidRDefault="004733C0" w:rsidP="00C43A0C" w:rsidR="004733C0" w:rsidRPr="00C43A0C">
      <w:pPr>
        <w:ind w:firstLine="708" w:left="3540"/>
      </w:pPr>
      <w:r w:rsidRPr="00E17270">
        <w:t xml:space="preserve">Zapisničar    </w:t>
      </w:r>
    </w:p>
    <w:p w:rsidRDefault="004733C0" w:rsidP="004733C0" w:rsidR="004733C0" w:rsidRPr="00E17270">
      <w:pPr>
        <w:tabs>
          <w:tab w:pos="5954" w:val="left"/>
        </w:tabs>
      </w:pPr>
    </w:p>
    <w:p w:rsidRDefault="004733C0" w:rsidP="004733C0" w:rsidR="004733C0">
      <w:pPr>
        <w:tabs>
          <w:tab w:pos="5954" w:val="left"/>
        </w:tabs>
        <w:rPr>
          <w:color w:val="FF0000"/>
        </w:rPr>
      </w:pPr>
      <w:r w:rsidRPr="00E17270">
        <w:tab/>
        <w:t>Predlagatelji</w:t>
      </w:r>
    </w:p>
    <w:p w:rsidRDefault="00F066C3" w:rsidP="004733C0" w:rsidR="00F066C3" w:rsidRPr="00E17270">
      <w:pPr>
        <w:tabs>
          <w:tab w:pos="5954" w:val="left"/>
        </w:tabs>
        <w:rPr>
          <w:color w:val="FF0000"/>
        </w:rPr>
      </w:pPr>
    </w:p>
    <w:p w:rsidRDefault="004733C0" w:rsidP="004733C0" w:rsidR="004733C0" w:rsidRPr="00666712">
      <w:pPr>
        <w:tabs>
          <w:tab w:pos="5954" w:val="left"/>
        </w:tabs>
        <w:ind w:left="5954"/>
      </w:pPr>
      <w:r w:rsidRPr="00666712">
        <w:t>Dužnik i zastupnik po zakonu dužnika</w:t>
      </w:r>
    </w:p>
    <w:p w:rsidRDefault="004733C0" w:rsidP="004733C0" w:rsidR="004733C0">
      <w:pPr>
        <w:ind w:firstLine="708" w:left="4956"/>
      </w:pPr>
    </w:p>
    <w:p w:rsidRDefault="004733C0" w:rsidP="004733C0" w:rsidR="004733C0">
      <w:pPr>
        <w:ind w:firstLine="708" w:left="4956"/>
      </w:pPr>
    </w:p>
    <w:p w:rsidRDefault="008A48CE" w:rsidP="008A48CE" w:rsidR="008A48CE" w:rsidRPr="0098486A"/>
    <w:p w:rsidRDefault="008A48CE" w:rsidP="00854C5A" w:rsidR="008A48CE">
      <w:pPr>
        <w:ind w:firstLine="708" w:left="4956"/>
      </w:pPr>
    </w:p>
    <w:sectPr w:rsidSect="006F6A71" w:rsidR="008A48C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6A71" w:rsidP="006F6A71" w:rsidR="006F6A71">
      <w:r>
        <w:separator/>
      </w:r>
    </w:p>
  </w:endnote>
  <w:endnote w:id="0" w:type="continuationSeparator">
    <w:p w:rsidRDefault="006F6A71" w:rsidP="006F6A71" w:rsidR="006F6A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6A71" w:rsidP="006F6A71" w:rsidR="006F6A71">
      <w:r>
        <w:separator/>
      </w:r>
    </w:p>
  </w:footnote>
  <w:footnote w:id="0" w:type="continuationSeparator">
    <w:p w:rsidRDefault="006F6A71" w:rsidP="006F6A71" w:rsidR="006F6A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6A71" w:rsidP="006F6A71" w:rsidR="006F6A71">
    <w:pPr>
      <w:pStyle w:val="Zaglavlje"/>
      <w:tabs>
        <w:tab w:pos="7840" w:val="left"/>
      </w:tabs>
    </w:pPr>
    <w:r>
      <w:t xml:space="preserve">                    </w:t>
    </w:r>
  </w:p>
  <w:p w:rsidRDefault="006F6A71" w:rsidP="006F6A71" w:rsidR="006F6A71">
    <w:pPr>
      <w:pStyle w:val="Zaglavlje"/>
      <w:tabs>
        <w:tab w:pos="7840" w:val="left"/>
      </w:tabs>
    </w:pPr>
    <w:r>
      <w:t xml:space="preserve">                 </w:t>
    </w:r>
    <w:r>
      <w:tab/>
    </w:r>
    <w:sdt>
      <w:sdtPr>
        <w:id w:val="-87156433"/>
        <w:docPartObj>
          <w:docPartGallery w:val="Page Numbers (Top of Page)"/>
          <w:docPartUnique/>
        </w:docPartObj>
      </w:sdtPr>
      <w:sdtEndPr/>
      <w:sdtContent>
        <w:r>
          <w:t xml:space="preserve"> </w:t>
        </w:r>
      </w:sdtContent>
    </w:sdt>
    <w:r>
      <w:t xml:space="preserve">                                                         2                </w:t>
    </w:r>
    <w:r w:rsidR="001A317C">
      <w:t xml:space="preserve">                              46</w:t>
    </w:r>
    <w:r>
      <w:t>. St-</w:t>
    </w:r>
    <w:r w:rsidR="000419A7">
      <w:t>2548</w:t>
    </w:r>
    <w:r w:rsidR="004733C0">
      <w:t>/2018</w:t>
    </w:r>
  </w:p>
  <w:p w:rsidRDefault="006F6A71" w:rsidR="006F6A7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C55BA9"/>
    <w:multiLevelType w:val="hybridMultilevel"/>
    <w:tmpl w:val="36D4C5F8"/>
    <w:lvl w:tplc="6A12980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48CE"/>
    <w:rsid w:val="00003638"/>
    <w:rsid w:val="00017DFC"/>
    <w:rsid w:val="000223D1"/>
    <w:rsid w:val="000419A7"/>
    <w:rsid w:val="000865B8"/>
    <w:rsid w:val="000A629A"/>
    <w:rsid w:val="000D1085"/>
    <w:rsid w:val="000E53B9"/>
    <w:rsid w:val="001047EF"/>
    <w:rsid w:val="0012074C"/>
    <w:rsid w:val="00126807"/>
    <w:rsid w:val="001A0AAD"/>
    <w:rsid w:val="001A317C"/>
    <w:rsid w:val="003070B7"/>
    <w:rsid w:val="003553B9"/>
    <w:rsid w:val="003706C6"/>
    <w:rsid w:val="003A4630"/>
    <w:rsid w:val="003B004A"/>
    <w:rsid w:val="003E6EB9"/>
    <w:rsid w:val="003F52B1"/>
    <w:rsid w:val="00422ED8"/>
    <w:rsid w:val="004350A5"/>
    <w:rsid w:val="00441BCF"/>
    <w:rsid w:val="00451B15"/>
    <w:rsid w:val="004733C0"/>
    <w:rsid w:val="004A64B6"/>
    <w:rsid w:val="00562BC5"/>
    <w:rsid w:val="0058505E"/>
    <w:rsid w:val="00591001"/>
    <w:rsid w:val="005D6877"/>
    <w:rsid w:val="0061789D"/>
    <w:rsid w:val="00665DF6"/>
    <w:rsid w:val="00666D8C"/>
    <w:rsid w:val="00693CB2"/>
    <w:rsid w:val="006A697E"/>
    <w:rsid w:val="006D09EC"/>
    <w:rsid w:val="006D4024"/>
    <w:rsid w:val="006E5EE0"/>
    <w:rsid w:val="006F6A71"/>
    <w:rsid w:val="00732732"/>
    <w:rsid w:val="00735144"/>
    <w:rsid w:val="00765CC9"/>
    <w:rsid w:val="007700AC"/>
    <w:rsid w:val="00777E93"/>
    <w:rsid w:val="0079310D"/>
    <w:rsid w:val="0082184A"/>
    <w:rsid w:val="008313EE"/>
    <w:rsid w:val="00843039"/>
    <w:rsid w:val="00854C5A"/>
    <w:rsid w:val="00856A46"/>
    <w:rsid w:val="00863645"/>
    <w:rsid w:val="00864103"/>
    <w:rsid w:val="00877BC1"/>
    <w:rsid w:val="00877C33"/>
    <w:rsid w:val="00884DB1"/>
    <w:rsid w:val="008A48CE"/>
    <w:rsid w:val="008B4E65"/>
    <w:rsid w:val="008F7E83"/>
    <w:rsid w:val="00920DF0"/>
    <w:rsid w:val="009347BC"/>
    <w:rsid w:val="00935321"/>
    <w:rsid w:val="0098486A"/>
    <w:rsid w:val="009B043C"/>
    <w:rsid w:val="009D40D7"/>
    <w:rsid w:val="00A0667F"/>
    <w:rsid w:val="00A8071E"/>
    <w:rsid w:val="00A91CDB"/>
    <w:rsid w:val="00AC3B33"/>
    <w:rsid w:val="00B111EE"/>
    <w:rsid w:val="00B310B7"/>
    <w:rsid w:val="00B33248"/>
    <w:rsid w:val="00B62C98"/>
    <w:rsid w:val="00BD5AB6"/>
    <w:rsid w:val="00C32A48"/>
    <w:rsid w:val="00C43A0C"/>
    <w:rsid w:val="00C51C4E"/>
    <w:rsid w:val="00CA596D"/>
    <w:rsid w:val="00CD5A01"/>
    <w:rsid w:val="00CE2EA8"/>
    <w:rsid w:val="00D04A0A"/>
    <w:rsid w:val="00D1744C"/>
    <w:rsid w:val="00D524ED"/>
    <w:rsid w:val="00DC51AE"/>
    <w:rsid w:val="00DC7CB8"/>
    <w:rsid w:val="00E21683"/>
    <w:rsid w:val="00E47811"/>
    <w:rsid w:val="00E63A4C"/>
    <w:rsid w:val="00E65613"/>
    <w:rsid w:val="00EA5215"/>
    <w:rsid w:val="00EA7C1F"/>
    <w:rsid w:val="00EB3165"/>
    <w:rsid w:val="00F066C3"/>
    <w:rsid w:val="00F454A4"/>
    <w:rsid w:val="00FB374A"/>
    <w:rsid w:val="00FD341B"/>
    <w:rsid w:val="00FE4F49"/>
    <w:rsid w:val="00FE5533"/>
    <w:rsid w:val="00FF0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10B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47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6F6A7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F6A71"/>
    <w:rPr>
      <w:sz w:val="24"/>
      <w:szCs w:val="24"/>
    </w:rPr>
  </w:style>
  <w:style w:styleId="Podnoje" w:type="paragraph">
    <w:name w:val="footer"/>
    <w:basedOn w:val="Normal"/>
    <w:link w:val="PodnojeChar"/>
    <w:rsid w:val="006F6A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F6A7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174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74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74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74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74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10B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47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6F6A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F6A71"/>
    <w:rPr>
      <w:sz w:val="24"/>
      <w:szCs w:val="24"/>
    </w:rPr>
  </w:style>
  <w:style w:styleId="Podnoje" w:type="paragraph">
    <w:name w:val="footer"/>
    <w:basedOn w:val="Normal"/>
    <w:link w:val="PodnojeChar"/>
    <w:rsid w:val="006F6A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F6A7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174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74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74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74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74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7945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68</izvorni_sadrzaj>
    <derivirana_varijabla naziv="DomainObject.Prostorija.Naziv_1">Soba DZ III 68</derivirana_varijabla>
  </DomainObject.Prostorija.Naziv>
  <DomainObject.Prostorija.Oznaka>
    <izvorni_sadrzaj>DZ III 68</izvorni_sadrzaj>
    <derivirana_varijabla naziv="DomainObject.Prostorija.Oznaka_1">DZ III 68</derivirana_varijabla>
  </DomainObject.Prostorija.Oznaka>
  <DomainObject.Obrazlozenje>
    <izvorni_sadrzaj/>
    <derivirana_varijabla naziv="DomainObject.Obrazlozenje_1"/>
  </DomainObject.Obrazlozenje>
  <DomainObject.StvarniPocetakDatum>
    <izvorni_sadrzaj>17. siječnja 2019.</izvorni_sadrzaj>
    <derivirana_varijabla naziv="DomainObject.StvarniPocetakDatum_1">17. siječnja 2019.</derivirana_varijabla>
  </DomainObject.StvarniPocetakDatum>
  <DomainObject.StvarniZavrsetakDatum>
    <izvorni_sadrzaj>17. siječnja 2019.</izvorni_sadrzaj>
    <derivirana_varijabla naziv="DomainObject.StvarniZavrsetakDatum_1">17. siječnja 2019.</derivirana_varijabla>
  </DomainObject.StvarniZavrsetakDatum>
  <DomainObject.PlaniraniZavrsetakDatum>
    <izvorni_sadrzaj>17. siječnja 2019.</izvorni_sadrzaj>
    <derivirana_varijabla naziv="DomainObject.PlaniraniZavrsetakDatum_1">17. siječnja 2019.</derivirana_varijabla>
  </DomainObject.PlaniraniZavrsetakDatum>
  <DomainObject.PlaniraniPocetakDatum>
    <izvorni_sadrzaj>17. siječnja 2019.</izvorni_sadrzaj>
    <derivirana_varijabla naziv="DomainObject.PlaniraniPocetakDatum_1">17. siječnja 2019.</derivirana_varijabla>
  </DomainObject.PlaniraniPocetakDatum>
  <DomainObject.StvarniPocetakVrijeme>
    <izvorni_sadrzaj>09:40</izvorni_sadrzaj>
    <derivirana_varijabla naziv="DomainObject.StvarniPocetakVrijeme_1">09:40</derivirana_varijabla>
  </DomainObject.StvarniPocetakVrijeme>
  <DomainObject.StvarniZavrsetakVrijeme>
    <izvorni_sadrzaj>09:45</izvorni_sadrzaj>
    <derivirana_varijabla naziv="DomainObject.StvarniZavrsetakVrijeme_1">09:45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09:40</izvorni_sadrzaj>
    <derivirana_varijabla naziv="DomainObject.PlaniraniPocetakVrijeme_1">09:40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siječnja 2019.</izvorni_sadrzaj>
    <derivirana_varijabla naziv="DomainObject.Zapisnik.DatumKreiranja_1">17. siječnja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St-2548/2018-11</izvorni_sadrzaj>
    <derivirana_varijabla naziv="DomainObject.Zapisnik.Oznaka_1">St-2548/2018-11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2548</izvorni_sadrzaj>
    <derivirana_varijabla naziv="DomainObject.Predmet.Broj_1">2548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listopada 2018.</izvorni_sadrzaj>
    <derivirana_varijabla naziv="DomainObject.Predmet.DatumOsnivanja_1">5.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St-2548/2018</izvorni_sadrzaj>
    <derivirana_varijabla naziv="DomainObject.Predmet.OznakaBroj_1">St-2548/2018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SALON ZA NJEGU KOSE LANA j.d.o.o. za usluge zastupanog po punomoćniku Martina Holetić</izvorni_sadrzaj>
    <derivirana_varijabla naziv="DomainObject.Predmet.ProtustrankaFormated_1">  SALON ZA NJEGU KOSE LANA j.d.o.o. za usluge zastupanog po punomoćniku Martina Holetić</derivirana_varijabla>
  </DomainObject.Predmet.ProtustrankaFormated>
  <DomainObject.Predmet.ProtustrankaFormatedOIB>
    <izvorni_sadrzaj>  SALON ZA NJEGU KOSE LANA j.d.o.o. za usluge, OIB 18035941559 zastupanog po punomoćniku Martina Holetić</izvorni_sadrzaj>
    <derivirana_varijabla naziv="DomainObject.Predmet.ProtustrankaFormatedOIB_1">  SALON ZA NJEGU KOSE LANA j.d.o.o. za usluge, OIB 18035941559 zastupanog po punomoćniku Martina Holetić</derivirana_varijabla>
  </DomainObject.Predmet.ProtustrankaFormatedOIB>
  <DomainObject.Predmet.ProtustrankaFormatedWithAdress>
    <izvorni_sadrzaj> SALON ZA NJEGU KOSE LANA j.d.o.o. za usluge, Frane Cote 22, 10360 Sesvete zastupanog po punomoćniku Martina Holetić</izvorni_sadrzaj>
    <derivirana_varijabla naziv="DomainObject.Predmet.ProtustrankaFormatedWithAdress_1"> SALON ZA NJEGU KOSE LANA j.d.o.o. za usluge, Frane Cote 22, 10360 Sesvete zastupanog po punomoćniku Martina Holetić</derivirana_varijabla>
  </DomainObject.Predmet.ProtustrankaFormatedWithAdress>
  <DomainObject.Predmet.ProtustrankaFormatedWithAdressOIB>
    <izvorni_sadrzaj> SALON ZA NJEGU KOSE LANA j.d.o.o. za usluge, OIB 18035941559, Frane Cote 22, 10360 Sesvete zastupanog po punomoćniku Martina Holetić</izvorni_sadrzaj>
    <derivirana_varijabla naziv="DomainObject.Predmet.ProtustrankaFormatedWithAdressOIB_1"> SALON ZA NJEGU KOSE LANA j.d.o.o. za usluge, OIB 18035941559, Frane Cote 22, 10360 Sesvete zastupanog po punomoćniku Martina Holetić</derivirana_varijabla>
  </DomainObject.Predmet.ProtustrankaFormatedWithAdressOIB>
  <DomainObject.Predmet.ProtustrankaWithAdress>
    <izvorni_sadrzaj>SALON ZA NJEGU KOSE LANA j.d.o.o. za usluge Frane Cote 22, 10360 Sesvete</izvorni_sadrzaj>
    <derivirana_varijabla naziv="DomainObject.Predmet.ProtustrankaWithAdress_1">SALON ZA NJEGU KOSE LANA j.d.o.o. za usluge Frane Cote 22, 10360 Sesvete</derivirana_varijabla>
  </DomainObject.Predmet.ProtustrankaWithAdress>
  <DomainObject.Predmet.ProtustrankaWithAdressOIB>
    <izvorni_sadrzaj>SALON ZA NJEGU KOSE LANA j.d.o.o. za usluge, OIB 18035941559, Frane Cote 22, 10360 Sesvete</izvorni_sadrzaj>
    <derivirana_varijabla naziv="DomainObject.Predmet.ProtustrankaWithAdressOIB_1">SALON ZA NJEGU KOSE LANA j.d.o.o. za usluge, OIB 18035941559, Frane Cote 22, 10360 Sesvete</derivirana_varijabla>
  </DomainObject.Predmet.ProtustrankaWithAdressOIB>
  <DomainObject.Predmet.ProtustrankaNazivFormated>
    <izvorni_sadrzaj>SALON ZA NJEGU KOSE LANA j.d.o.o. za usluge</izvorni_sadrzaj>
    <derivirana_varijabla naziv="DomainObject.Predmet.ProtustrankaNazivFormated_1">SALON ZA NJEGU KOSE LANA j.d.o.o. za usluge</derivirana_varijabla>
  </DomainObject.Predmet.ProtustrankaNazivFormated>
  <DomainObject.Predmet.ProtustrankaNazivFormatedOIB>
    <izvorni_sadrzaj>SALON ZA NJEGU KOSE LANA j.d.o.o. za usluge, OIB 18035941559</izvorni_sadrzaj>
    <derivirana_varijabla naziv="DomainObject.Predmet.ProtustrankaNazivFormatedOIB_1">SALON ZA NJEGU KOSE LANA j.d.o.o. za usluge, OIB 18035941559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SALON ZA NJEGU KOSE LANA j.d.o.o. za usluge zastupanog po punomoćniku Martina Holetić</item>
    </izvorni_sadrzaj>
    <derivirana_varijabla naziv="DomainObject.Predmet.ProtuStrankaListFormated_1">
      <item>SALON ZA NJEGU KOSE LANA j.d.o.o. za usluge zastupanog po punomoćniku Martina Holetić</item>
    </derivirana_varijabla>
  </DomainObject.Predmet.ProtuStrankaListFormated>
  <DomainObject.Predmet.ProtuStrankaListFormatedOIB>
    <izvorni_sadrzaj>
      <item>SALON ZA NJEGU KOSE LANA j.d.o.o. za usluge, OIB 18035941559 zastupanog po punomoćniku Martina Holetić</item>
    </izvorni_sadrzaj>
    <derivirana_varijabla naziv="DomainObject.Predmet.ProtuStrankaListFormatedOIB_1">
      <item>SALON ZA NJEGU KOSE LANA j.d.o.o. za usluge, OIB 18035941559 zastupanog po punomoćniku Martina Holetić</item>
    </derivirana_varijabla>
  </DomainObject.Predmet.ProtuStrankaListFormatedOIB>
  <DomainObject.Predmet.ProtuStrankaListFormatedWithAdress>
    <izvorni_sadrzaj>
      <item>SALON ZA NJEGU KOSE LANA j.d.o.o. za usluge, Frane Cote 22, 10360 Sesvete zastupanog po punomoćniku Martina Holetić</item>
    </izvorni_sadrzaj>
    <derivirana_varijabla naziv="DomainObject.Predmet.ProtuStrankaListFormatedWithAdress_1">
      <item>SALON ZA NJEGU KOSE LANA j.d.o.o. za usluge, Frane Cote 22, 10360 Sesvete zastupanog po punomoćniku Martina Holetić</item>
    </derivirana_varijabla>
  </DomainObject.Predmet.ProtuStrankaListFormatedWithAdress>
  <DomainObject.Predmet.ProtuStrankaListFormatedWithAdressOIB>
    <izvorni_sadrzaj>
      <item>SALON ZA NJEGU KOSE LANA j.d.o.o. za usluge, OIB 18035941559, Frane Cote 22, 10360 Sesvete zastupanog po punomoćniku Martina Holetić</item>
    </izvorni_sadrzaj>
    <derivirana_varijabla naziv="DomainObject.Predmet.ProtuStrankaListFormatedWithAdressOIB_1">
      <item>SALON ZA NJEGU KOSE LANA j.d.o.o. za usluge, OIB 18035941559, Frane Cote 22, 10360 Sesvete zastupanog po punomoćniku Martina Holetić</item>
    </derivirana_varijabla>
  </DomainObject.Predmet.ProtuStrankaListFormatedWithAdressOIB>
  <DomainObject.Predmet.ProtuStrankaListNazivFormated>
    <izvorni_sadrzaj>
      <item>SALON ZA NJEGU KOSE LANA j.d.o.o. za usluge</item>
    </izvorni_sadrzaj>
    <derivirana_varijabla naziv="DomainObject.Predmet.ProtuStrankaListNazivFormated_1">
      <item>SALON ZA NJEGU KOSE LANA j.d.o.o. za usluge</item>
    </derivirana_varijabla>
  </DomainObject.Predmet.ProtuStrankaListNazivFormated>
  <DomainObject.Predmet.ProtuStrankaListNazivFormatedOIB>
    <izvorni_sadrzaj>
      <item>SALON ZA NJEGU KOSE LANA j.d.o.o. za usluge, OIB 18035941559</item>
    </izvorni_sadrzaj>
    <derivirana_varijabla naziv="DomainObject.Predmet.ProtuStrankaListNazivFormatedOIB_1">
      <item>SALON ZA NJEGU KOSE LANA j.d.o.o. za usluge, OIB 18035941559</item>
    </derivirana_varijabla>
  </DomainObject.Predmet.ProtuStrankaListNazivFormatedOIB>
  <DomainObject.Predmet.OstaliListFormated>
    <izvorni_sadrzaj>
      <item>Martina Holetić punomoćnik sudionika u postupku SALON ZA NJEGU KOSE LANA j.d.o.o. za usluge</item>
      <item>Privredna banka Zagreb d.d.</item>
    </izvorni_sadrzaj>
    <derivirana_varijabla naziv="DomainObject.Predmet.OstaliListFormated_1">
      <item>Martina Holetić punomoćnik sudionika u postupku SALON ZA NJEGU KOSE LANA j.d.o.o. za usluge</item>
      <item>Privredna banka Zagreb d.d.</item>
    </derivirana_varijabla>
  </DomainObject.Predmet.OstaliListFormated>
  <DomainObject.Predmet.OstaliListFormatedOIB>
    <izvorni_sadrzaj>
      <item>Martina Holetić, OIB 80822002265 punomoćnik sudionika u postupku SALON ZA NJEGU KOSE LANA j.d.o.o. za usluge</item>
      <item>Privredna banka Zagreb d.d.</item>
    </izvorni_sadrzaj>
    <derivirana_varijabla naziv="DomainObject.Predmet.OstaliListFormatedOIB_1">
      <item>Martina Holetić, OIB 80822002265 punomoćnik sudionika u postupku SALON ZA NJEGU KOSE LANA j.d.o.o. za usluge</item>
      <item>Privredna banka Zagreb d.d.</item>
    </derivirana_varijabla>
  </DomainObject.Predmet.OstaliListFormatedOIB>
  <DomainObject.Predmet.OstaliListFormatedWithAdress>
    <izvorni_sadrzaj>
      <item>Martina Holetić, Frane Cote 22, 10360 Sesvete punomoćnik sudionika u postupku SALON ZA NJEGU KOSE LANA j.d.o.o. za usluge</item>
      <item>Privredna banka Zagreb d.d., Ul. Franje Račkog 6, 10000 Zagreb</item>
    </izvorni_sadrzaj>
    <derivirana_varijabla naziv="DomainObject.Predmet.OstaliListFormatedWithAdress_1">
      <item>Martina Holetić, Frane Cote 22, 10360 Sesvete punomoćnik sudionika u postupku SALON ZA NJEGU KOSE LANA j.d.o.o. za usluge</item>
      <item>Privredna banka Zagreb d.d., Ul. Franje Račkog 6, 10000 Zagreb</item>
    </derivirana_varijabla>
  </DomainObject.Predmet.OstaliListFormatedWithAdress>
  <DomainObject.Predmet.OstaliListFormatedWithAdressOIB>
    <izvorni_sadrzaj>
      <item>Martina Holetić, OIB 80822002265, Frane Cote 22, 10360 Sesvete punomoćnik sudionika u postupku SALON ZA NJEGU KOSE LANA j.d.o.o. za usluge</item>
      <item>Privredna banka Zagreb d.d., Ul. Franje Račkog 6, 10000 Zagreb</item>
    </izvorni_sadrzaj>
    <derivirana_varijabla naziv="DomainObject.Predmet.OstaliListFormatedWithAdressOIB_1">
      <item>Martina Holetić, OIB 80822002265, Frane Cote 22, 10360 Sesvete punomoćnik sudionika u postupku SALON ZA NJEGU KOSE LANA j.d.o.o. za usluge</item>
      <item>Privredna banka Zagreb d.d., Ul. Franje Račkog 6, 10000 Zagreb</item>
    </derivirana_varijabla>
  </DomainObject.Predmet.OstaliListFormatedWithAdressOIB>
  <DomainObject.Predmet.OstaliListNazivFormated>
    <izvorni_sadrzaj>
      <item>Martina Holetić</item>
      <item>Privredna banka Zagreb d.d.</item>
    </izvorni_sadrzaj>
    <derivirana_varijabla naziv="DomainObject.Predmet.OstaliListNazivFormated_1">
      <item>Martina Holetić</item>
      <item>Privredna banka Zagreb d.d.</item>
    </derivirana_varijabla>
  </DomainObject.Predmet.OstaliListNazivFormated>
  <DomainObject.Predmet.OstaliListNazivFormatedOIB>
    <izvorni_sadrzaj>
      <item>Martina Holetić, OIB 80822002265</item>
      <item>Privredna banka Zagreb d.d.</item>
    </izvorni_sadrzaj>
    <derivirana_varijabla naziv="DomainObject.Predmet.OstaliListNazivFormatedOIB_1">
      <item>Martina Holetić, OIB 80822002265</item>
      <item>Privredna banka Zagreb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>St-2548/2018-11</izvorni_sadrzaj>
    <derivirana_varijabla naziv="DomainObject.PoslovniBrojDokumenta_1">St-2548/2018-11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SALON ZA NJEGU KOSE LANA j.d.o.o. za usluge</izvorni_sadrzaj>
    <derivirana_varijabla naziv="DomainObject.Predmet.ProtustrankaIDrugi_1">SALON ZA NJEGU KOSE LANA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SALON ZA NJEGU KOSE LANA j.d.o.o. za usluge, OIB 18035941559, Frane Cote 22, 10360 Sesvete</izvorni_sadrzaj>
    <derivirana_varijabla naziv="DomainObject.Predmet.ProtustrankaIDrugiAdressOIB_1">SALON ZA NJEGU KOSE LANA j.d.o.o. za usluge, OIB 18035941559, Frane Cote 22,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SALON ZA NJEGU KOSE LANA j.d.o.o. za usluge</item>
      <item>FINA Regionalni centar Zagreb</item>
      <item>Martina Holetić</item>
      <item>Privredna banka Zagreb d.d.</item>
    </izvorni_sadrzaj>
    <derivirana_varijabla naziv="DomainObject.Predmet.SudioniciListNaziv_1">
      <item>SALON ZA NJEGU KOSE LANA j.d.o.o. za usluge</item>
      <item>FINA Regionalni centar Zagreb</item>
      <item>Martina Holetić</item>
      <item>Privredna banka Zagreb d.d.</item>
    </derivirana_varijabla>
  </DomainObject.Predmet.SudioniciListNaziv>
  <DomainObject.Predmet.SudioniciListAdressOIB>
    <izvorni_sadrzaj>
      <item>SALON ZA NJEGU KOSE LANA j.d.o.o. za usluge, OIB 18035941559, Frane Cote 22,10360 Sesvete</item>
      <item>FINA Regionalni centar Zagreb, OIB 85821130368, Trg svibanjskih žrtava 1995. 1,10000 Zagreb</item>
      <item>Martina Holetić, OIB 80822002265, Frane Cote 22,10360 Sesvete</item>
      <item>Privredna banka Zagreb d.d., Ul. Franje Račkog 6,10000 Zagreb</item>
    </izvorni_sadrzaj>
    <derivirana_varijabla naziv="DomainObject.Predmet.SudioniciListAdressOIB_1">
      <item>SALON ZA NJEGU KOSE LANA j.d.o.o. za usluge, OIB 18035941559, Frane Cote 22,10360 Sesvete</item>
      <item>FINA Regionalni centar Zagreb, OIB 85821130368, Trg svibanjskih žrtava 1995. 1,10000 Zagreb</item>
      <item>Martina Holetić, OIB 80822002265, Frane Cote 22,10360 Sesvete</item>
      <item>Privredna banka Zagreb d.d., Ul. Franje Račkog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18035941559</item>
      <item>, OIB 85821130368</item>
      <item>, OIB 80822002265</item>
      <item>, OIB null</item>
    </izvorni_sadrzaj>
    <derivirana_varijabla naziv="DomainObject.Predmet.SudioniciListNazivOIB_1">
      <item>, OIB 18035941559</item>
      <item>, OIB 85821130368</item>
      <item>, OIB 80822002265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siječnja 2019.</izvorni_sadrzaj>
    <derivirana_varijabla naziv="DomainObject.Predmet.DatumZadnjeOdrzaneSudskeRadnje_1">17. siječnja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254</properties:Words>
  <properties:Characters>1396</properties:Characters>
  <properties:Lines>52</properties:Lines>
  <properties:Paragraphs>25</properties:Paragraphs>
  <properties:TotalTime>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2018-11-21T13:31:00Z</dcterms:created>
  <dc:creator>gzubak</dc:creator>
  <cp:lastModifiedBy>Nikolina Krunić</cp:lastModifiedBy>
  <cp:lastPrinted>2019-01-17T08:43:00Z</cp:lastPrinted>
  <dcterms:modified xmlns:xsi="http://www.w3.org/2001/XMLSchema-instance" xsi:type="dcterms:W3CDTF">2019-01-17T08:48:00Z</dcterms:modified>
  <cp:revision>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St-2548/2018-11 / Zapisnik - Ročište radi rasprave o uvjetima za otvaranje steč. post. (5. zapisnik.docx)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