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c8b24" w14:paraId="a2c8b24" w:rsidRDefault="009B695A" w:rsidP="009B695A" w:rsidR="009B695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695A" w:rsidP="009B695A" w:rsidR="009B695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B695A" w:rsidP="009B695A" w:rsidR="009B695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B695A" w:rsidP="009B695A" w:rsidR="009B695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B695A" w:rsidP="009B695A" w:rsidR="009B695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B695A" w:rsidP="009B695A" w:rsidR="009B695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9B695A" w:rsidP="009B695A" w:rsidR="009B695A">
      <w:pPr>
        <w:jc w:val="center"/>
        <w:rPr>
          <w:rFonts w:cs="Times New Roman" w:eastAsia="Times New Roman"/>
          <w:szCs w:val="24"/>
        </w:rPr>
      </w:pPr>
    </w:p>
    <w:p w:rsidRDefault="009B695A" w:rsidP="009B695A" w:rsidR="009B695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9B695A" w:rsidP="009B695A" w:rsidR="009B695A">
      <w:pPr>
        <w:rPr>
          <w:rFonts w:cs="Times New Roman" w:eastAsia="Times New Roman"/>
          <w:szCs w:val="24"/>
        </w:rPr>
      </w:pPr>
    </w:p>
    <w:p w:rsidRDefault="009B695A" w:rsidP="009B695A" w:rsidR="009B695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KNEŽEVIĆ SERVIS j. d. o. o. Pula, Rovinjska ulica 4, OIB 73076753123, MBS 130063466</w:t>
      </w:r>
      <w:r>
        <w:rPr>
          <w:rFonts w:cs="Times New Roman" w:eastAsia="Times New Roman"/>
          <w:szCs w:val="24"/>
        </w:rPr>
        <w:t>, 5. srpnja 2018.</w:t>
      </w:r>
    </w:p>
    <w:p w:rsidRDefault="009B695A" w:rsidP="009B695A" w:rsidR="009B695A">
      <w:pPr>
        <w:rPr>
          <w:rFonts w:cs="Times New Roman" w:eastAsia="Times New Roman"/>
          <w:szCs w:val="24"/>
        </w:rPr>
      </w:pPr>
    </w:p>
    <w:p w:rsidRDefault="009B695A" w:rsidP="009B695A" w:rsidR="009B695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9B695A" w:rsidP="009B695A" w:rsidR="009B695A">
      <w:pPr>
        <w:rPr>
          <w:rFonts w:cs="Times New Roman" w:eastAsia="Times New Roman"/>
          <w:szCs w:val="24"/>
        </w:rPr>
      </w:pPr>
    </w:p>
    <w:p w:rsidRDefault="009B695A" w:rsidP="009B695A" w:rsidR="009B695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</w:t>
      </w:r>
      <w:r>
        <w:rPr>
          <w:rFonts w:cs="Times New Roman" w:eastAsia="Times New Roman"/>
        </w:rPr>
        <w:t>KNEŽEVIĆ SERVIS j. d. o. o. Pula, Rovinjska ulica 4, OIB 73076753123, MBS 130063466</w:t>
      </w:r>
      <w:r>
        <w:rPr>
          <w:rFonts w:cs="Times New Roman" w:eastAsia="Times New Roman"/>
          <w:szCs w:val="24"/>
        </w:rPr>
        <w:t>.</w:t>
      </w:r>
    </w:p>
    <w:p w:rsidRDefault="009B695A" w:rsidP="009B695A" w:rsidR="009B695A">
      <w:pPr>
        <w:rPr>
          <w:rFonts w:cs="Times New Roman" w:eastAsia="Times New Roman"/>
          <w:szCs w:val="24"/>
        </w:rPr>
      </w:pPr>
    </w:p>
    <w:p w:rsidRDefault="009B695A" w:rsidP="009B695A" w:rsidR="009B695A" w:rsidRPr="00294848">
      <w:pPr>
        <w:ind w:firstLine="708"/>
        <w:rPr>
          <w:rFonts w:cs="Times New Roman" w:eastAsia="Times New Roman"/>
          <w:szCs w:val="20"/>
        </w:rPr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 w:rsidR="00316A5B" w:rsidRPr="00316A5B">
        <w:t>Anamarija Murtezani iz Zagreba, Sunčane Škrinjarić 1, OIB 54031780904</w:t>
      </w:r>
      <w:r w:rsidRPr="00294848">
        <w:t>.</w:t>
      </w:r>
    </w:p>
    <w:p w:rsidRDefault="009B695A" w:rsidP="009B695A" w:rsidR="009B695A" w:rsidRPr="00294848">
      <w:pPr>
        <w:rPr>
          <w:rFonts w:cs="Times New Roman" w:eastAsia="Times New Roman"/>
          <w:szCs w:val="20"/>
        </w:rPr>
      </w:pPr>
    </w:p>
    <w:p w:rsidRDefault="009B695A" w:rsidP="009B695A" w:rsidR="009B695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>KNEŽEVIĆ SERVIS j. d. o. o. Pula, Rovinjska ulica 4, OIB 73076753123, MBS 130063466</w:t>
      </w:r>
      <w:r>
        <w:rPr>
          <w:rFonts w:cs="Times New Roman" w:eastAsia="Times New Roman"/>
          <w:szCs w:val="24"/>
        </w:rPr>
        <w:t>.</w:t>
      </w:r>
    </w:p>
    <w:p w:rsidRDefault="009B695A" w:rsidP="009B695A" w:rsidR="009B695A">
      <w:pPr>
        <w:ind w:firstLine="709"/>
        <w:rPr>
          <w:rFonts w:cs="Times New Roman" w:eastAsia="Times New Roman"/>
          <w:szCs w:val="24"/>
        </w:rPr>
      </w:pPr>
    </w:p>
    <w:p w:rsidRDefault="009B695A" w:rsidP="009B695A" w:rsidR="009B695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>KNEŽEVIĆ SERVIS j. d. o. o. Pula, Rovinjska ulica 4, OIB 73076753123, MBS 130063466</w:t>
      </w:r>
      <w:r>
        <w:rPr>
          <w:rFonts w:cs="Times New Roman" w:eastAsia="Times New Roman"/>
          <w:szCs w:val="24"/>
        </w:rPr>
        <w:t>.</w:t>
      </w:r>
    </w:p>
    <w:p w:rsidRDefault="009B695A" w:rsidP="009B695A" w:rsidR="009B695A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9B695A" w:rsidP="009B695A" w:rsidR="009B695A">
      <w:pPr>
        <w:rPr>
          <w:rFonts w:cs="Times New Roman" w:eastAsia="Times New Roman"/>
          <w:szCs w:val="24"/>
        </w:rPr>
      </w:pPr>
    </w:p>
    <w:p w:rsidRDefault="009B695A" w:rsidP="009B695A" w:rsidR="009B695A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9B695A" w:rsidP="009B695A" w:rsidR="009B695A">
      <w:pPr>
        <w:ind w:firstLine="708"/>
        <w:rPr>
          <w:rFonts w:cs="Times New Roman" w:eastAsia="Times New Roman"/>
          <w:szCs w:val="24"/>
        </w:rPr>
      </w:pPr>
    </w:p>
    <w:p w:rsidRDefault="009B695A" w:rsidP="009B695A" w:rsidR="009B695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11. travnja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KNEŽEVIĆ SERVIS j. d. o. o. Pula, Rovinjska ulica 4, OIB 73076753123, MBS 130063466</w:t>
      </w:r>
      <w:r>
        <w:rPr>
          <w:rFonts w:cs="Times New Roman" w:eastAsia="Times New Roman"/>
          <w:szCs w:val="24"/>
        </w:rPr>
        <w:t>.</w:t>
      </w:r>
    </w:p>
    <w:p w:rsidRDefault="009B695A" w:rsidP="009B695A" w:rsidR="009B695A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10. travnja 2018. imao neizvršene osnove za plaćanje u neprekinutom razdoblju od 120 dana u ukupnom iznosu 33.660,86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26. travnja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St-119/2018-3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9B695A" w:rsidP="009B695A" w:rsidR="009B695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9B695A" w:rsidP="009B695A" w:rsidR="009B695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9B695A" w:rsidP="009B695A" w:rsidR="009B695A">
      <w:pPr>
        <w:rPr>
          <w:rFonts w:cs="Times New Roman" w:eastAsia="Times New Roman"/>
          <w:szCs w:val="24"/>
        </w:rPr>
      </w:pPr>
    </w:p>
    <w:p w:rsidRDefault="009B695A" w:rsidP="009B695A" w:rsidR="009B695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5. srpnja 2018. </w:t>
      </w:r>
    </w:p>
    <w:p w:rsidRDefault="009B695A" w:rsidP="009B695A" w:rsidR="009B695A">
      <w:pPr>
        <w:rPr>
          <w:rFonts w:cs="Times New Roman" w:eastAsia="Times New Roman"/>
          <w:szCs w:val="24"/>
        </w:rPr>
      </w:pPr>
    </w:p>
    <w:p w:rsidRDefault="009B695A" w:rsidP="009B695A" w:rsidR="009B695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9B695A" w:rsidP="009B695A" w:rsidR="009B695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9B695A" w:rsidP="009B695A" w:rsidR="009B695A">
      <w:pPr>
        <w:jc w:val="left"/>
        <w:rPr>
          <w:rFonts w:cs="Times New Roman" w:eastAsia="Times New Roman"/>
          <w:szCs w:val="24"/>
        </w:rPr>
      </w:pPr>
    </w:p>
    <w:p w:rsidRDefault="009B695A" w:rsidP="009B695A" w:rsidR="009B695A">
      <w:pPr>
        <w:jc w:val="left"/>
        <w:rPr>
          <w:rFonts w:cs="Times New Roman" w:eastAsia="Times New Roman"/>
          <w:szCs w:val="24"/>
        </w:rPr>
      </w:pPr>
    </w:p>
    <w:p w:rsidRDefault="009B695A" w:rsidP="009B695A" w:rsidR="009B695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9B695A" w:rsidP="009B695A" w:rsidR="009B695A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9B695A" w:rsidP="009B695A" w:rsidR="009B69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9B695A" w:rsidP="009B695A" w:rsidR="009B695A">
      <w:pPr>
        <w:rPr>
          <w:rFonts w:cs="Times New Roman" w:eastAsia="Times New Roman"/>
          <w:szCs w:val="24"/>
        </w:rPr>
      </w:pPr>
    </w:p>
    <w:p w:rsidRDefault="009B695A" w:rsidP="009B695A" w:rsidR="009B695A" w:rsidRPr="005D578C">
      <w:pPr>
        <w:rPr>
          <w:rFonts w:cs="Times New Roman" w:eastAsia="Times New Roman"/>
          <w:szCs w:val="24"/>
        </w:rPr>
      </w:pPr>
    </w:p>
    <w:p w:rsidRDefault="009B695A" w:rsidP="009B695A" w:rsidR="009B695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B695A" w:rsidP="009B695A" w:rsidR="009B69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9B695A" w:rsidP="009B695A" w:rsidR="009B695A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KNEŽEVIĆ SERVIS j. d. o. o. Pula, Rovinjska ulica 4, </w:t>
      </w:r>
    </w:p>
    <w:p w:rsidRDefault="009B695A" w:rsidP="009B695A" w:rsidR="009B695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9B695A" w:rsidP="009B695A" w:rsidR="009B69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9B695A" w:rsidP="009B695A" w:rsidR="009B695A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 w:rsidR="00E86290">
        <w:t>Anamarija Murtezani,</w:t>
      </w:r>
      <w:r w:rsidR="00E86290" w:rsidRPr="00E86290">
        <w:t xml:space="preserve"> Zagreb, Sunčane Škrinjarić 1</w:t>
      </w:r>
      <w:r>
        <w:t xml:space="preserve">, </w:t>
      </w:r>
    </w:p>
    <w:p w:rsidRDefault="009B695A" w:rsidP="009B695A" w:rsidR="009B695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B695A" w:rsidP="009B695A" w:rsidR="009B69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9B695A" w:rsidP="009B695A" w:rsidR="009B69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9B695A" w:rsidP="009B695A" w:rsidR="009B695A"/>
    <w:p w:rsidRDefault="009B695A" w:rsidP="009B695A" w:rsidR="009B695A"/>
    <w:p w:rsidRDefault="009B695A" w:rsidP="009B695A" w:rsidR="009B695A"/>
    <w:p w:rsidRDefault="009B695A" w:rsidP="009B695A" w:rsidR="009B695A"/>
    <w:p w:rsidRDefault="009B695A" w:rsidP="009B695A" w:rsidR="009B695A"/>
    <w:p w:rsidRDefault="009B695A" w:rsidP="009B695A" w:rsidR="009B695A"/>
    <w:p w:rsidRDefault="009B695A" w:rsidP="009B695A" w:rsidR="009B695A"/>
    <w:p w:rsidRDefault="009B695A" w:rsidP="009B695A" w:rsidR="009B695A"/>
    <w:p w:rsidRDefault="00412D89" w:rsidR="00412D89"/>
    <w:sectPr w:rsidSect="00A6778E" w:rsidR="00412D8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95A" w:rsidP="009B695A" w:rsidR="009B695A">
      <w:r>
        <w:separator/>
      </w:r>
    </w:p>
  </w:endnote>
  <w:endnote w:id="0" w:type="continuationSeparator">
    <w:p w:rsidRDefault="009B695A" w:rsidP="009B695A" w:rsidR="009B6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95A" w:rsidP="009B695A" w:rsidR="009B695A">
      <w:r>
        <w:separator/>
      </w:r>
    </w:p>
  </w:footnote>
  <w:footnote w:id="0" w:type="continuationSeparator">
    <w:p w:rsidRDefault="009B695A" w:rsidP="009B695A" w:rsidR="009B69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E86290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79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9B695A">
          <w:t>12 St-119</w:t>
        </w:r>
        <w:r w:rsidR="009B695A" w:rsidRPr="00BA5FCC">
          <w:t>/2018-</w:t>
        </w:r>
        <w:r w:rsidR="009B695A"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95A" w:rsidR="00A6778E">
    <w:pPr>
      <w:pStyle w:val="Zaglavlje"/>
    </w:pPr>
    <w:r>
      <w:tab/>
    </w:r>
    <w:r>
      <w:tab/>
      <w:t>12 St-119</w:t>
    </w:r>
    <w:r w:rsidR="00E86290" w:rsidRPr="00BA5FCC">
      <w:t>/2018-</w:t>
    </w:r>
    <w:r w:rsidR="00E86290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95A"/>
    <w:rsid w:val="00316A5B"/>
    <w:rsid w:val="00412D89"/>
    <w:rsid w:val="009B695A"/>
    <w:rsid w:val="00A61792"/>
    <w:rsid w:val="00E8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95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69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95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9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95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69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95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79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6179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6179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6179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95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69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95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9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95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69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95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79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6179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6179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6179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KNEŽEVIĆ SERVIS j.d.o.o. PULA</izvorni_sadrzaj>
    <derivirana_varijabla naziv="DomainObject.Predmet.ProtustrankaFormated_1">  KNEŽEVIĆ SERVIS j.d.o.o. PULA</derivirana_varijabla>
  </DomainObject.Predmet.ProtustrankaFormated>
  <DomainObject.Predmet.ProtustrankaFormatedOIB>
    <izvorni_sadrzaj>  KNEŽEVIĆ SERVIS j.d.o.o. PULA, OIB 73076753123</izvorni_sadrzaj>
    <derivirana_varijabla naziv="DomainObject.Predmet.ProtustrankaFormatedOIB_1">  KNEŽEVIĆ SERVIS j.d.o.o. PULA, OIB 73076753123</derivirana_varijabla>
  </DomainObject.Predmet.ProtustrankaFormatedOIB>
  <DomainObject.Predmet.ProtustrankaFormatedWithAdress>
    <izvorni_sadrzaj> KNEŽEVIĆ SERVIS j.d.o.o. PULA, Rovinjska ulica 4, 52100 Pula</izvorni_sadrzaj>
    <derivirana_varijabla naziv="DomainObject.Predmet.ProtustrankaFormatedWithAdress_1"> KNEŽEVIĆ SERVIS j.d.o.o. PULA, Rovinjska ulica 4, 52100 Pula</derivirana_varijabla>
  </DomainObject.Predmet.ProtustrankaFormatedWithAdress>
  <DomainObject.Predmet.ProtustrankaFormatedWithAdressOIB>
    <izvorni_sadrzaj> KNEŽEVIĆ SERVIS j.d.o.o. PULA, OIB 73076753123, Rovinjska ulica 4, 52100 Pula</izvorni_sadrzaj>
    <derivirana_varijabla naziv="DomainObject.Predmet.ProtustrankaFormatedWithAdressOIB_1"> KNEŽEVIĆ SERVIS j.d.o.o. PULA, OIB 73076753123, Rovinjska ulica 4, 52100 Pula</derivirana_varijabla>
  </DomainObject.Predmet.ProtustrankaFormatedWithAdressOIB>
  <DomainObject.Predmet.ProtustrankaWithAdress>
    <izvorni_sadrzaj>KNEŽEVIĆ SERVIS j.d.o.o. PULA Rovinjska ulica 4, 52100 Pula</izvorni_sadrzaj>
    <derivirana_varijabla naziv="DomainObject.Predmet.ProtustrankaWithAdress_1">KNEŽEVIĆ SERVIS j.d.o.o. PULA Rovinjska ulica 4, 52100 Pula</derivirana_varijabla>
  </DomainObject.Predmet.ProtustrankaWithAdress>
  <DomainObject.Predmet.ProtustrankaWithAdressOIB>
    <izvorni_sadrzaj>KNEŽEVIĆ SERVIS j.d.o.o. PULA, OIB 73076753123, Rovinjska ulica 4, 52100 Pula</izvorni_sadrzaj>
    <derivirana_varijabla naziv="DomainObject.Predmet.ProtustrankaWithAdressOIB_1">KNEŽEVIĆ SERVIS j.d.o.o. PULA, OIB 73076753123, Rovinjska ulica 4, 52100 Pula</derivirana_varijabla>
  </DomainObject.Predmet.ProtustrankaWithAdressOIB>
  <DomainObject.Predmet.ProtustrankaNazivFormated>
    <izvorni_sadrzaj>KNEŽEVIĆ SERVIS j.d.o.o. PULA</izvorni_sadrzaj>
    <derivirana_varijabla naziv="DomainObject.Predmet.ProtustrankaNazivFormated_1">KNEŽEVIĆ SERVIS j.d.o.o. PULA</derivirana_varijabla>
  </DomainObject.Predmet.ProtustrankaNazivFormated>
  <DomainObject.Predmet.ProtustrankaNazivFormatedOIB>
    <izvorni_sadrzaj>KNEŽEVIĆ SERVIS j.d.o.o. PULA, OIB 73076753123</izvorni_sadrzaj>
    <derivirana_varijabla naziv="DomainObject.Predmet.ProtustrankaNazivFormatedOIB_1">KNEŽEVIĆ SERVIS j.d.o.o. PULA, OIB 73076753123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33660.86</izvorni_sadrzaj>
    <derivirana_varijabla naziv="DomainObject.Predmet.TrenutnaVrijednost_1">33660.86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KNEŽEVIĆ SERVIS j.d.o.o. PULA</item>
    </izvorni_sadrzaj>
    <derivirana_varijabla naziv="DomainObject.Predmet.ProtuStrankaListFormated_1">
      <item>KNEŽEVIĆ SERVIS j.d.o.o. PULA</item>
    </derivirana_varijabla>
  </DomainObject.Predmet.ProtuStrankaListFormated>
  <DomainObject.Predmet.ProtuStrankaListFormatedOIB>
    <izvorni_sadrzaj>
      <item>KNEŽEVIĆ SERVIS j.d.o.o. PULA, OIB 73076753123</item>
    </izvorni_sadrzaj>
    <derivirana_varijabla naziv="DomainObject.Predmet.ProtuStrankaListFormatedOIB_1">
      <item>KNEŽEVIĆ SERVIS j.d.o.o. PULA, OIB 73076753123</item>
    </derivirana_varijabla>
  </DomainObject.Predmet.ProtuStrankaListFormatedOIB>
  <DomainObject.Predmet.ProtuStrankaListFormatedWithAdress>
    <izvorni_sadrzaj>
      <item>KNEŽEVIĆ SERVIS j.d.o.o. PULA, Rovinjska ulica 4, 52100 Pula</item>
    </izvorni_sadrzaj>
    <derivirana_varijabla naziv="DomainObject.Predmet.ProtuStrankaListFormatedWithAdress_1">
      <item>KNEŽEVIĆ SERVIS j.d.o.o. PULA, Rovinjska ulica 4, 52100 Pula</item>
    </derivirana_varijabla>
  </DomainObject.Predmet.ProtuStrankaListFormatedWithAdress>
  <DomainObject.Predmet.ProtuStrankaListFormatedWithAdressOIB>
    <izvorni_sadrzaj>
      <item>KNEŽEVIĆ SERVIS j.d.o.o. PULA, OIB 73076753123, Rovinjska ulica 4, 52100 Pula</item>
    </izvorni_sadrzaj>
    <derivirana_varijabla naziv="DomainObject.Predmet.ProtuStrankaListFormatedWithAdressOIB_1">
      <item>KNEŽEVIĆ SERVIS j.d.o.o. PULA, OIB 73076753123, Rovinjska ulica 4, 52100 Pula</item>
    </derivirana_varijabla>
  </DomainObject.Predmet.ProtuStrankaListFormatedWithAdressOIB>
  <DomainObject.Predmet.ProtuStrankaListNazivFormated>
    <izvorni_sadrzaj>
      <item>KNEŽEVIĆ SERVIS j.d.o.o. PULA</item>
    </izvorni_sadrzaj>
    <derivirana_varijabla naziv="DomainObject.Predmet.ProtuStrankaListNazivFormated_1">
      <item>KNEŽEVIĆ SERVIS j.d.o.o. PULA</item>
    </derivirana_varijabla>
  </DomainObject.Predmet.ProtuStrankaListNazivFormated>
  <DomainObject.Predmet.ProtuStrankaListNazivFormatedOIB>
    <izvorni_sadrzaj>
      <item>KNEŽEVIĆ SERVIS j.d.o.o. PULA, OIB 73076753123</item>
    </izvorni_sadrzaj>
    <derivirana_varijabla naziv="DomainObject.Predmet.ProtuStrankaListNazivFormatedOIB_1">
      <item>KNEŽEVIĆ SERVIS j.d.o.o. PULA, OIB 73076753123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KNEŽEVIĆ SERVIS j.d.o.o. PULA</izvorni_sadrzaj>
    <derivirana_varijabla naziv="DomainObject.Predmet.ProtustrankaIDrugi_1">KNEŽEVIĆ SERVIS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KNEŽEVIĆ SERVIS j.d.o.o. PULA, OIB 73076753123, Rovinjska ulica 4, 52100 Pula</izvorni_sadrzaj>
    <derivirana_varijabla naziv="DomainObject.Predmet.ProtustrankaIDrugiAdressOIB_1">KNEŽEVIĆ SERVIS j.d.o.o. PULA, OIB 73076753123, Rovinjska ulica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KNEŽEVIĆ SERVIS j.d.o.o. PULA</item>
    </izvorni_sadrzaj>
    <derivirana_varijabla naziv="DomainObject.Predmet.SudioniciListNaziv_1">
      <item>FINANCIJSKA AGENCIJA, RC RIJEKA, PODRUŽNICA PULA, PULA</item>
      <item>KNEŽEVIĆ SERVIS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KNEŽEVIĆ SERVIS j.d.o.o. PULA, OIB 73076753123, Rovinjska ulica 4,52100 Pula</item>
    </izvorni_sadrzaj>
    <derivirana_varijabla naziv="DomainObject.Predmet.SudioniciListAdressOIB_1">
      <item>FINANCIJSKA AGENCIJA, RC RIJEKA, PODRUŽNICA PULA, PULA, OIB 85821130368, F. Kurelca 8,51000 Rijeka</item>
      <item>KNEŽEVIĆ SERVIS j.d.o.o. PULA, OIB 73076753123, Rovinjska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73076753123</item>
    </izvorni_sadrzaj>
    <derivirana_varijabla naziv="DomainObject.Predmet.SudioniciListNazivOIB_1">
      <item>, OIB 85821130368</item>
      <item>, OIB 73076753123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704</properties:Words>
  <properties:Characters>3699</properties:Characters>
  <properties:Lines>93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2018-07-05T11:26:00Z</dcterms:created>
  <dc:creator>Ana Valčić</dc:creator>
  <cp:lastModifiedBy>Ana Valčić</cp:lastModifiedBy>
  <cp:lastPrinted>2018-07-06T06:46:00Z</cp:lastPrinted>
  <dcterms:modified xmlns:xsi="http://www.w3.org/2001/XMLSchema-instance" xsi:type="dcterms:W3CDTF">2018-07-06T06:46:00Z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(St-119-18 Knežević servis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