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c802" w14:paraId="a32c802" w:rsidRDefault="00E04ED8" w:rsidP="00E04ED8" w:rsidR="00E04ED8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>
        <w:rPr>
          <w:szCs w:val="24"/>
        </w:rPr>
        <w:t xml:space="preserve">HUBBLE YACHTING j. d. o. o. Poreč, Pulska 31, OIB </w:t>
      </w:r>
      <w:r w:rsidRPr="00E04ED8">
        <w:rPr>
          <w:szCs w:val="24"/>
        </w:rPr>
        <w:t>24437645027</w:t>
      </w:r>
      <w:r>
        <w:rPr>
          <w:szCs w:val="24"/>
        </w:rPr>
        <w:t>, MBS 040340253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18. kolovoza 2017. objavljuje sljedeći</w:t>
      </w:r>
    </w:p>
    <w:p w:rsidRDefault="00E04ED8" w:rsidP="00E04ED8" w:rsidR="00E04ED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04ED8" w:rsidP="00E04ED8" w:rsidR="00E04ED8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E04ED8" w:rsidP="00E04ED8" w:rsidR="00E04ED8">
      <w:pPr>
        <w:ind w:firstLine="708"/>
        <w:rPr>
          <w:szCs w:val="24"/>
        </w:rPr>
      </w:pPr>
    </w:p>
    <w:p w:rsidRDefault="00E04ED8" w:rsidP="00E04ED8" w:rsidR="00E04ED8" w:rsidRPr="00E04ED8">
      <w:pPr>
        <w:ind w:firstLine="708"/>
        <w:rPr>
          <w:szCs w:val="24"/>
        </w:rPr>
      </w:pPr>
      <w:r>
        <w:rPr>
          <w:szCs w:val="24"/>
        </w:rPr>
        <w:t xml:space="preserve">I. Dužnik HUBBLE YACHTING j. d. o. o. Poreč, Pulska 31, OIB </w:t>
      </w:r>
      <w:r w:rsidRPr="00E04ED8">
        <w:rPr>
          <w:szCs w:val="24"/>
        </w:rPr>
        <w:t>24437645027</w:t>
      </w:r>
      <w:r>
        <w:rPr>
          <w:szCs w:val="24"/>
        </w:rPr>
        <w:t xml:space="preserve">, MBS 040340253, </w:t>
      </w:r>
      <w:r>
        <w:rPr>
          <w:rFonts w:cs="Times New Roman" w:eastAsia="Times New Roman"/>
          <w:szCs w:val="24"/>
          <w:lang w:eastAsia="hr-HR"/>
        </w:rPr>
        <w:t>je pravna osoba koja nema zaposlenih, koja je na dan 9.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04ED8" w:rsidP="00E04ED8" w:rsidR="00E04ED8">
      <w:pPr>
        <w:ind w:firstLine="708"/>
        <w:rPr>
          <w:szCs w:val="24"/>
        </w:rPr>
      </w:pPr>
    </w:p>
    <w:p w:rsidRDefault="00E04ED8" w:rsidP="00E04ED8" w:rsidR="00E04ED8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9. kolovoza 2017. iznosio 7.796,53 kn.</w:t>
      </w:r>
    </w:p>
    <w:p w:rsidRDefault="00E04ED8" w:rsidP="00E04ED8" w:rsidR="00E04ED8">
      <w:pPr>
        <w:rPr>
          <w:szCs w:val="24"/>
        </w:rPr>
      </w:pPr>
    </w:p>
    <w:p w:rsidRDefault="00E04ED8" w:rsidP="00E04ED8" w:rsidR="00E04ED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E04ED8" w:rsidP="00E04ED8" w:rsidR="00E04ED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04ED8" w:rsidP="00E04ED8" w:rsidR="00E04ED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3333-467-2017, i da u istom roku uplate na depozit ovog suda broj HR 4323900011300029763, poziv na broj 020-467-17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E04ED8" w:rsidP="00E04ED8" w:rsidR="00E04ED8">
      <w:pPr>
        <w:ind w:firstLine="708"/>
        <w:rPr>
          <w:szCs w:val="24"/>
        </w:rPr>
      </w:pPr>
    </w:p>
    <w:p w:rsidRDefault="00E04ED8" w:rsidP="00E04ED8" w:rsidR="00E04ED8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04ED8" w:rsidP="00E04ED8" w:rsidR="00E04ED8">
      <w:pPr>
        <w:ind w:firstLine="708"/>
        <w:rPr>
          <w:szCs w:val="24"/>
        </w:rPr>
      </w:pPr>
    </w:p>
    <w:p w:rsidRDefault="00E04ED8" w:rsidP="00E04ED8" w:rsidR="00E04ED8">
      <w:pPr>
        <w:jc w:val="center"/>
        <w:rPr>
          <w:szCs w:val="24"/>
        </w:rPr>
      </w:pPr>
      <w:r>
        <w:rPr>
          <w:szCs w:val="24"/>
        </w:rPr>
        <w:t>U Pazinu 18. kolovoza 2017.</w:t>
      </w:r>
    </w:p>
    <w:p w:rsidRDefault="00E04ED8" w:rsidP="00E04ED8" w:rsidR="00E04ED8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E04ED8" w:rsidP="00E04ED8" w:rsidR="00E04ED8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F7271D">
        <w:rPr>
          <w:szCs w:val="24"/>
        </w:rPr>
        <w:t>, v. r.</w:t>
      </w:r>
    </w:p>
    <w:p w:rsidRDefault="00E04ED8" w:rsidP="00E04ED8" w:rsidR="00E04ED8">
      <w:pPr>
        <w:rPr>
          <w:szCs w:val="24"/>
        </w:rPr>
      </w:pPr>
      <w:r>
        <w:rPr>
          <w:szCs w:val="24"/>
        </w:rPr>
        <w:t>DNA:</w:t>
      </w:r>
    </w:p>
    <w:p w:rsidRDefault="00E04ED8" w:rsidP="00E04ED8" w:rsidR="006D6747" w:rsidRPr="00E04ED8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E04ED8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833" w:rsidP="00E04ED8" w:rsidR="00485833">
      <w:r>
        <w:separator/>
      </w:r>
    </w:p>
  </w:endnote>
  <w:endnote w:id="0" w:type="continuationSeparator">
    <w:p w:rsidRDefault="00485833" w:rsidP="00E04ED8" w:rsidR="0048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833" w:rsidP="00E04ED8" w:rsidR="00485833">
      <w:r>
        <w:separator/>
      </w:r>
    </w:p>
  </w:footnote>
  <w:footnote w:id="0" w:type="continuationSeparator">
    <w:p w:rsidRDefault="00485833" w:rsidP="00E04ED8" w:rsidR="00485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4ED8" w:rsidR="00391945">
    <w:pPr>
      <w:pStyle w:val="Zaglavlje"/>
    </w:pPr>
    <w:r>
      <w:tab/>
    </w:r>
    <w:r>
      <w:tab/>
      <w:t>11 St-467/2017-3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394F"/>
    <w:rsid w:val="00485833"/>
    <w:rsid w:val="005A394F"/>
    <w:rsid w:val="009676C7"/>
    <w:rsid w:val="00E04ED8"/>
    <w:rsid w:val="00E62E6A"/>
    <w:rsid w:val="00F7271D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4ED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4E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4ED8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04E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4ED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72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7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71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7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7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4ED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4E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4ED8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04E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4ED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72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7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71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7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7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St-467/2017</izvorni_sadrzaj>
    <derivirana_varijabla naziv="DomainObject.Predmet.OznakaBroj_1">St-467/2017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HUBBLE YACHTING j.d.o.o. POREČ</izvorni_sadrzaj>
    <derivirana_varijabla naziv="DomainObject.Predmet.ProtustrankaFormated_1">  HUBBLE YACHTING j.d.o.o. POREČ</derivirana_varijabla>
  </DomainObject.Predmet.ProtustrankaFormated>
  <DomainObject.Predmet.ProtustrankaFormatedOIB>
    <izvorni_sadrzaj>  HUBBLE YACHTING j.d.o.o. POREČ, OIB 24437645027</izvorni_sadrzaj>
    <derivirana_varijabla naziv="DomainObject.Predmet.ProtustrankaFormatedOIB_1">  HUBBLE YACHTING j.d.o.o. POREČ, OIB 24437645027</derivirana_varijabla>
  </DomainObject.Predmet.ProtustrankaFormatedOIB>
  <DomainObject.Predmet.ProtustrankaFormatedWithAdress>
    <izvorni_sadrzaj> HUBBLE YACHTING j.d.o.o. POREČ, Pulska 31, 52440 Poreč</izvorni_sadrzaj>
    <derivirana_varijabla naziv="DomainObject.Predmet.ProtustrankaFormatedWithAdress_1"> HUBBLE YACHTING j.d.o.o. POREČ, Pulska 31, 52440 Poreč</derivirana_varijabla>
  </DomainObject.Predmet.ProtustrankaFormatedWithAdress>
  <DomainObject.Predmet.ProtustrankaFormatedWithAdressOIB>
    <izvorni_sadrzaj> HUBBLE YACHTING j.d.o.o. POREČ, OIB 24437645027, Pulska 31, 52440 Poreč</izvorni_sadrzaj>
    <derivirana_varijabla naziv="DomainObject.Predmet.ProtustrankaFormatedWithAdressOIB_1"> HUBBLE YACHTING j.d.o.o. POREČ, OIB 24437645027, Pulska 31, 52440 Poreč</derivirana_varijabla>
  </DomainObject.Predmet.ProtustrankaFormatedWithAdressOIB>
  <DomainObject.Predmet.ProtustrankaWithAdress>
    <izvorni_sadrzaj>HUBBLE YACHTING j.d.o.o. POREČ Pulska 31, 52440 Poreč</izvorni_sadrzaj>
    <derivirana_varijabla naziv="DomainObject.Predmet.ProtustrankaWithAdress_1">HUBBLE YACHTING j.d.o.o. POREČ Pulska 31, 52440 Poreč</derivirana_varijabla>
  </DomainObject.Predmet.ProtustrankaWithAdress>
  <DomainObject.Predmet.ProtustrankaWithAdressOIB>
    <izvorni_sadrzaj>HUBBLE YACHTING j.d.o.o. POREČ, OIB 24437645027, Pulska 31, 52440 Poreč</izvorni_sadrzaj>
    <derivirana_varijabla naziv="DomainObject.Predmet.ProtustrankaWithAdressOIB_1">HUBBLE YACHTING j.d.o.o. POREČ, OIB 24437645027, Pulska 31, 52440 Poreč</derivirana_varijabla>
  </DomainObject.Predmet.ProtustrankaWithAdressOIB>
  <DomainObject.Predmet.ProtustrankaNazivFormated>
    <izvorni_sadrzaj>HUBBLE YACHTING j.d.o.o. POREČ</izvorni_sadrzaj>
    <derivirana_varijabla naziv="DomainObject.Predmet.ProtustrankaNazivFormated_1">HUBBLE YACHTING j.d.o.o. POREČ</derivirana_varijabla>
  </DomainObject.Predmet.ProtustrankaNazivFormated>
  <DomainObject.Predmet.ProtustrankaNazivFormatedOIB>
    <izvorni_sadrzaj>HUBBLE YACHTING j.d.o.o. POREČ, OIB 24437645027</izvorni_sadrzaj>
    <derivirana_varijabla naziv="DomainObject.Predmet.ProtustrankaNazivFormatedOIB_1">HUBBLE YACHTING j.d.o.o. POREČ, OIB 24437645027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7796.53</izvorni_sadrzaj>
    <derivirana_varijabla naziv="DomainObject.Predmet.TrenutnaVrijednost_1">7796.53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HUBBLE YACHTING j.d.o.o. POREČ</item>
    </izvorni_sadrzaj>
    <derivirana_varijabla naziv="DomainObject.Predmet.ProtuStrankaListFormated_1">
      <item>HUBBLE YACHTING j.d.o.o. POREČ</item>
    </derivirana_varijabla>
  </DomainObject.Predmet.ProtuStrankaListFormated>
  <DomainObject.Predmet.ProtuStrankaListFormatedOIB>
    <izvorni_sadrzaj>
      <item>HUBBLE YACHTING j.d.o.o. POREČ, OIB 24437645027</item>
    </izvorni_sadrzaj>
    <derivirana_varijabla naziv="DomainObject.Predmet.ProtuStrankaListFormatedOIB_1">
      <item>HUBBLE YACHTING j.d.o.o. POREČ, OIB 24437645027</item>
    </derivirana_varijabla>
  </DomainObject.Predmet.ProtuStrankaListFormatedOIB>
  <DomainObject.Predmet.ProtuStrankaListFormatedWithAdress>
    <izvorni_sadrzaj>
      <item>HUBBLE YACHTING j.d.o.o. POREČ, Pulska 31, 52440 Poreč</item>
    </izvorni_sadrzaj>
    <derivirana_varijabla naziv="DomainObject.Predmet.ProtuStrankaListFormatedWithAdress_1">
      <item>HUBBLE YACHTING j.d.o.o. POREČ, Pulska 31, 52440 Poreč</item>
    </derivirana_varijabla>
  </DomainObject.Predmet.ProtuStrankaListFormatedWithAdress>
  <DomainObject.Predmet.ProtuStrankaListFormatedWithAdressOIB>
    <izvorni_sadrzaj>
      <item>HUBBLE YACHTING j.d.o.o. POREČ, OIB 24437645027, Pulska 31, 52440 Poreč</item>
    </izvorni_sadrzaj>
    <derivirana_varijabla naziv="DomainObject.Predmet.ProtuStrankaListFormatedWithAdressOIB_1">
      <item>HUBBLE YACHTING j.d.o.o. POREČ, OIB 24437645027, Pulska 31, 52440 Poreč</item>
    </derivirana_varijabla>
  </DomainObject.Predmet.ProtuStrankaListFormatedWithAdressOIB>
  <DomainObject.Predmet.ProtuStrankaListNazivFormated>
    <izvorni_sadrzaj>
      <item>HUBBLE YACHTING j.d.o.o. POREČ</item>
    </izvorni_sadrzaj>
    <derivirana_varijabla naziv="DomainObject.Predmet.ProtuStrankaListNazivFormated_1">
      <item>HUBBLE YACHTING j.d.o.o. POREČ</item>
    </derivirana_varijabla>
  </DomainObject.Predmet.ProtuStrankaListNazivFormated>
  <DomainObject.Predmet.ProtuStrankaListNazivFormatedOIB>
    <izvorni_sadrzaj>
      <item>HUBBLE YACHTING j.d.o.o. POREČ, OIB 24437645027</item>
    </izvorni_sadrzaj>
    <derivirana_varijabla naziv="DomainObject.Predmet.ProtuStrankaListNazivFormatedOIB_1">
      <item>HUBBLE YACHTING j.d.o.o. POREČ, OIB 24437645027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HUBBLE YACHTING j.d.o.o. POREČ</izvorni_sadrzaj>
    <derivirana_varijabla naziv="DomainObject.Predmet.ProtustrankaIDrugi_1">HUBBLE YACHTING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HUBBLE YACHTING j.d.o.o. POREČ, OIB 24437645027, Pulska 31, 52440 Poreč</izvorni_sadrzaj>
    <derivirana_varijabla naziv="DomainObject.Predmet.ProtustrankaIDrugiAdressOIB_1">HUBBLE YACHTING j.d.o.o. POREČ, OIB 24437645027, Pulska 31,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HUBBLE YACHTING j.d.o.o. POREČ</item>
    </izvorni_sadrzaj>
    <derivirana_varijabla naziv="DomainObject.Predmet.SudioniciListNaziv_1">
      <item>FINANCIJSKA AGENCIJA, RC RIJEKA, PODRUŽNICA PULA, PULA</item>
      <item>HUBBLE YACHTING j.d.o.o.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HUBBLE YACHTING j.d.o.o. POREČ, OIB 24437645027, Pulska 31,52440 Poreč</item>
    </izvorni_sadrzaj>
    <derivirana_varijabla naziv="DomainObject.Predmet.SudioniciListAdressOIB_1">
      <item>FINANCIJSKA AGENCIJA, RC RIJEKA, PODRUŽNICA PULA, PULA, OIB 85821130368, Ulica grada Vukovara 70,10000 Zagreb</item>
      <item>HUBBLE YACHTING j.d.o.o. POREČ, OIB 24437645027, Pulska 31,52440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24437645027</item>
    </izvorni_sadrzaj>
    <derivirana_varijabla naziv="DomainObject.Predmet.SudioniciListNazivOIB_1">
      <item>, OIB 85821130368</item>
      <item>, OIB 24437645027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487</properties:Words>
  <properties:Characters>2660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2017-08-18T06:49:00Z</dcterms:created>
  <dc:creator>Mihaela Kaligari</dc:creator>
  <cp:lastModifiedBy>wsadmin</cp:lastModifiedBy>
  <dcterms:modified xmlns:xsi="http://www.w3.org/2001/XMLSchema-instance" xsi:type="dcterms:W3CDTF">2017-08-18T07:06:00Z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