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54c7" w14:paraId="7b454c7" w:rsidRDefault="006D2325" w:rsidP="006D2325" w:rsidR="006D2325">
      <w:pPr>
        <w:pStyle w:val="Tijeloteksta"/>
        <w:jc w:val="right"/>
        <w15:collapsed w:val="false"/>
      </w:pPr>
      <w:r>
        <w:t>6 St-</w:t>
      </w:r>
      <w:r w:rsidR="00DE14B9">
        <w:t>647/17-7</w:t>
      </w:r>
    </w:p>
    <w:p w:rsidRDefault="006D2325" w:rsidP="006D2325" w:rsidR="006D23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325" w:rsidP="006D2325" w:rsidR="006D2325"/>
    <w:p w:rsidRDefault="006D2325" w:rsidP="006D2325" w:rsidR="006D23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D2325" w:rsidP="006D2325" w:rsidR="006D23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D2325" w:rsidP="006D2325" w:rsidR="006D2325">
      <w:pPr>
        <w:pStyle w:val="Tijeloteksta"/>
      </w:pPr>
      <w:r>
        <w:t xml:space="preserve">     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jc w:val="center"/>
      </w:pPr>
      <w:r>
        <w:t>R</w:t>
      </w:r>
      <w:r w:rsidR="00BC70AC">
        <w:t xml:space="preserve"> </w:t>
      </w:r>
      <w:r>
        <w:t>E</w:t>
      </w:r>
      <w:r w:rsidR="00BC70AC">
        <w:t xml:space="preserve"> </w:t>
      </w:r>
      <w:r>
        <w:t>P</w:t>
      </w:r>
      <w:r w:rsidR="00BC70AC">
        <w:t xml:space="preserve"> </w:t>
      </w:r>
      <w:r>
        <w:t>U</w:t>
      </w:r>
      <w:r w:rsidR="00BC70AC">
        <w:t xml:space="preserve">  </w:t>
      </w:r>
      <w:r>
        <w:t>B</w:t>
      </w:r>
      <w:r w:rsidR="00BC70AC">
        <w:t xml:space="preserve"> </w:t>
      </w:r>
      <w:r>
        <w:t>L</w:t>
      </w:r>
      <w:r w:rsidR="00BC70AC">
        <w:t xml:space="preserve"> </w:t>
      </w:r>
      <w:r>
        <w:t>I</w:t>
      </w:r>
      <w:r w:rsidR="00BC70AC">
        <w:t xml:space="preserve"> </w:t>
      </w:r>
      <w:r>
        <w:t>K</w:t>
      </w:r>
      <w:r w:rsidR="00BC70AC">
        <w:t xml:space="preserve"> </w:t>
      </w:r>
      <w:r>
        <w:t>A</w:t>
      </w:r>
      <w:r w:rsidR="00BC70AC">
        <w:t xml:space="preserve">  </w:t>
      </w:r>
      <w:r>
        <w:t xml:space="preserve"> H</w:t>
      </w:r>
      <w:r w:rsidR="00BC70AC">
        <w:t xml:space="preserve"> </w:t>
      </w:r>
      <w:r>
        <w:t>R</w:t>
      </w:r>
      <w:r w:rsidR="00BC70AC">
        <w:t xml:space="preserve"> </w:t>
      </w:r>
      <w:r>
        <w:t>V</w:t>
      </w:r>
      <w:r w:rsidR="00BC70AC">
        <w:t xml:space="preserve"> </w:t>
      </w:r>
      <w:r>
        <w:t>A</w:t>
      </w:r>
      <w:r w:rsidR="00BC70AC">
        <w:t xml:space="preserve"> </w:t>
      </w:r>
      <w:r>
        <w:t>T</w:t>
      </w:r>
      <w:r w:rsidR="00BC70AC">
        <w:t xml:space="preserve"> </w:t>
      </w:r>
      <w:r>
        <w:t>K</w:t>
      </w:r>
      <w:r w:rsidR="00BC70AC">
        <w:t xml:space="preserve"> </w:t>
      </w:r>
      <w:r>
        <w:t>S</w:t>
      </w:r>
      <w:r w:rsidR="00BC70AC">
        <w:t xml:space="preserve"> </w:t>
      </w:r>
      <w:r>
        <w:t>A</w:t>
      </w:r>
    </w:p>
    <w:p w:rsidRDefault="006D2325" w:rsidP="006D2325" w:rsidR="006D2325">
      <w:pPr>
        <w:pStyle w:val="Tijeloteksta"/>
        <w:jc w:val="center"/>
      </w:pPr>
    </w:p>
    <w:p w:rsidRDefault="006D2325" w:rsidP="006D2325" w:rsidR="006D2325">
      <w:pPr>
        <w:pStyle w:val="Tijeloteksta"/>
        <w:jc w:val="center"/>
      </w:pPr>
      <w:r>
        <w:t>Z A K L J U Č A K</w:t>
      </w:r>
    </w:p>
    <w:p w:rsidRDefault="006D2325" w:rsidP="006D2325" w:rsidR="006D2325">
      <w:pPr>
        <w:pStyle w:val="Tijeloteksta"/>
        <w:jc w:val="center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 w:rsidR="00DE14B9" w:rsidRPr="00DE14B9">
        <w:rPr>
          <w:b/>
        </w:rPr>
        <w:t>SANJAM j.d.o.o. za trgovinu i usluge u likvidaciji, Đakovo, N.J.Tordinca 72, MBS 030164619, OIB 73611444107</w:t>
      </w:r>
      <w:r>
        <w:t xml:space="preserve">, dana </w:t>
      </w:r>
      <w:r w:rsidR="00DE14B9">
        <w:t>8. prosinca</w:t>
      </w:r>
      <w:r>
        <w:t xml:space="preserve"> 2017. g., </w:t>
      </w:r>
    </w:p>
    <w:p w:rsidRDefault="006D2325" w:rsidP="006D2325" w:rsidR="006D2325">
      <w:pPr>
        <w:jc w:val="both"/>
      </w:pPr>
      <w:r>
        <w:t xml:space="preserve"> </w:t>
      </w:r>
    </w:p>
    <w:p w:rsidRDefault="006D2325" w:rsidP="006D2325" w:rsidR="006D2325">
      <w:pPr>
        <w:pStyle w:val="Tijeloteksta"/>
        <w:ind w:firstLine="360"/>
        <w:jc w:val="center"/>
      </w:pPr>
      <w:r>
        <w:rPr>
          <w:bCs/>
        </w:rPr>
        <w:t>z a k l j u č i o    j  e</w:t>
      </w:r>
    </w:p>
    <w:p w:rsidRDefault="006D2325" w:rsidP="006D2325" w:rsidR="006D2325">
      <w:pPr>
        <w:pStyle w:val="Tijeloteksta"/>
      </w:pPr>
    </w:p>
    <w:p w:rsidRDefault="006D2325" w:rsidP="00DE14B9" w:rsidR="00DE14B9" w:rsidRPr="00DE14B9">
      <w:pPr>
        <w:pStyle w:val="Tijeloteksta"/>
        <w:numPr>
          <w:ilvl w:val="0"/>
          <w:numId w:val="6"/>
        </w:numPr>
        <w:ind w:firstLine="360" w:left="0"/>
        <w:rPr>
          <w:bCs/>
        </w:rPr>
      </w:pPr>
      <w:r>
        <w:t xml:space="preserve">Poziva se  </w:t>
      </w:r>
      <w:proofErr w:type="spellStart"/>
      <w:r>
        <w:t>z.z</w:t>
      </w:r>
      <w:proofErr w:type="spellEnd"/>
      <w:r>
        <w:t>. dužnika</w:t>
      </w:r>
      <w:r w:rsidR="00DE14B9">
        <w:t xml:space="preserve"> Sanja Budimir, Đakovo, Splitska 21, OIB: 00258227437</w:t>
      </w:r>
      <w:r>
        <w:t xml:space="preserve">, da u suradnji sa stečajnim upraviteljem, izvrši pregled, pohranu i izlučivanje arhivske građe dužnika </w:t>
      </w:r>
      <w:r w:rsidR="00DE14B9" w:rsidRPr="00DE14B9">
        <w:rPr>
          <w:b/>
        </w:rPr>
        <w:t>SANJAM j.d.o.o. za trgovinu i usluge u likvidaciji, Đakovo, N.J.Tordinca 72, MBS 030164619, OIB 73611444107</w:t>
      </w:r>
      <w:r>
        <w:t xml:space="preserve">, sukladno zakonskim propisima, te da sačini Zapisnik o izlučenoj arhivskoj građi koji će potpisati te dostaviti ovome sudu na gornji broj predmeta, u roku od </w:t>
      </w:r>
      <w:r w:rsidR="00DE14B9">
        <w:t>3</w:t>
      </w:r>
      <w:r>
        <w:t xml:space="preserve"> dana</w:t>
      </w:r>
      <w:r w:rsidR="00DE14B9">
        <w:t xml:space="preserve"> od dana primitka ovoga Zaključka.</w:t>
      </w:r>
    </w:p>
    <w:p w:rsidRDefault="00DE14B9" w:rsidP="00DE14B9" w:rsidR="00DE14B9">
      <w:pPr>
        <w:pStyle w:val="Tijeloteksta"/>
        <w:ind w:left="360"/>
        <w:rPr>
          <w:bCs/>
        </w:rPr>
      </w:pPr>
      <w:r>
        <w:rPr>
          <w:bCs/>
        </w:rPr>
        <w:t>U privitku dopisa dostavljamo takav primjer te ukoliko ste suglasni isti vratite potpisan ovome sudu.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ind w:left="705"/>
        <w:rPr>
          <w:b/>
        </w:rPr>
      </w:pPr>
      <w:r>
        <w:rPr>
          <w:b/>
        </w:rPr>
        <w:t xml:space="preserve">NAPOMENA: Ukoliko postoje smetnje za arhiviranje pozovite </w:t>
      </w:r>
      <w:proofErr w:type="spellStart"/>
      <w:r>
        <w:rPr>
          <w:b/>
        </w:rPr>
        <w:t>uredujuću</w:t>
      </w:r>
      <w:proofErr w:type="spellEnd"/>
      <w:r>
        <w:rPr>
          <w:b/>
        </w:rPr>
        <w:t xml:space="preserve"> sutkinju Trgovačkog suda u Osijeku na broj 031/285-555.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tabs>
          <w:tab w:pos="4392" w:val="center"/>
          <w:tab w:pos="6120" w:val="left"/>
        </w:tabs>
        <w:jc w:val="left"/>
      </w:pPr>
      <w:r>
        <w:tab/>
        <w:t xml:space="preserve">U Osijeku </w:t>
      </w:r>
      <w:r w:rsidR="00DE14B9">
        <w:t>8. prosinca</w:t>
      </w:r>
      <w:r>
        <w:t xml:space="preserve"> 2017.  g.</w:t>
      </w:r>
    </w:p>
    <w:p w:rsidRDefault="006D2325" w:rsidP="006D2325" w:rsidR="006D2325">
      <w:pPr>
        <w:pStyle w:val="Tijeloteksta"/>
      </w:pPr>
    </w:p>
    <w:p w:rsidRDefault="0004597F" w:rsidP="0004597F" w:rsidR="0004597F">
      <w:pPr>
        <w:jc w:val="both"/>
      </w:pPr>
      <w:r>
        <w:t>Zapisničar</w:t>
      </w:r>
    </w:p>
    <w:p w:rsidRDefault="009E536C" w:rsidP="0004597F" w:rsidR="0004597F">
      <w:pPr>
        <w:jc w:val="both"/>
      </w:pPr>
      <w:r>
        <w:t>Danijela Sekulić</w:t>
      </w:r>
    </w:p>
    <w:p w:rsidRDefault="007B1032" w:rsidP="00F1706F" w:rsidR="007B1032">
      <w:pPr>
        <w:pStyle w:val="Tijeloteksta"/>
        <w:jc w:val="left"/>
      </w:pP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D5498">
        <w:t>A SUTKINJA</w:t>
      </w:r>
    </w:p>
    <w:p w:rsidRDefault="000632E2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   </w:t>
      </w:r>
      <w:r w:rsidR="000D5498">
        <w:t xml:space="preserve">       </w:t>
      </w:r>
      <w:r w:rsidR="009E536C">
        <w:t>Nada Roso</w:t>
      </w: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F1706F">
      <w:pPr>
        <w:rPr>
          <w:bCs/>
        </w:rPr>
      </w:pPr>
      <w:r>
        <w:rPr>
          <w:bCs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 w:rsidR="007B1032">
        <w:rPr>
          <w:bCs/>
        </w:rPr>
        <w:t>. 9. Stečajnog</w:t>
      </w:r>
      <w:r>
        <w:rPr>
          <w:bCs/>
        </w:rPr>
        <w:t xml:space="preserve"> zakona)</w:t>
      </w:r>
    </w:p>
    <w:p w:rsidRDefault="00F10E0B" w:rsidP="00F1706F" w:rsidR="00F10E0B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424589" w:rsidP="00D508CB" w:rsidR="00DE14B9" w:rsidRPr="00DE14B9">
      <w:pPr>
        <w:numPr>
          <w:ilvl w:val="0"/>
          <w:numId w:val="4"/>
        </w:numPr>
        <w:rPr>
          <w:bCs/>
        </w:rPr>
      </w:pPr>
      <w:r>
        <w:t xml:space="preserve">za </w:t>
      </w:r>
      <w:proofErr w:type="spellStart"/>
      <w:r w:rsidR="00920EE0" w:rsidRPr="00920EE0">
        <w:t>z.z</w:t>
      </w:r>
      <w:proofErr w:type="spellEnd"/>
      <w:r w:rsidR="00920EE0" w:rsidRPr="00920EE0">
        <w:t xml:space="preserve">. dužnika </w:t>
      </w:r>
      <w:r w:rsidR="00DE14B9">
        <w:t>Sanja Budimir, Đakovo, Splitska 21</w:t>
      </w:r>
    </w:p>
    <w:p w:rsidRDefault="00CC4838" w:rsidP="00D508CB" w:rsidR="00CC4838" w:rsidRPr="00DE14B9">
      <w:pPr>
        <w:numPr>
          <w:ilvl w:val="0"/>
          <w:numId w:val="4"/>
        </w:numPr>
        <w:rPr>
          <w:bCs/>
        </w:r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F10E0B" w:rsidP="00D508CB" w:rsidR="004446BE" w:rsidRPr="00243C07">
      <w:pPr>
        <w:numPr>
          <w:ilvl w:val="0"/>
          <w:numId w:val="4"/>
        </w:numPr>
        <w:rPr>
          <w:bCs/>
        </w:rPr>
      </w:pPr>
      <w:r w:rsidRPr="00243C07">
        <w:rPr>
          <w:bCs/>
        </w:rPr>
        <w:t>k-</w:t>
      </w:r>
      <w:r w:rsidR="00DE14B9">
        <w:rPr>
          <w:bCs/>
        </w:rPr>
        <w:t>27.12.</w:t>
      </w:r>
    </w:p>
    <w:p w:rsidRDefault="00A078B5" w:rsidP="00A078B5" w:rsidR="009E536C">
      <w:pPr>
        <w:tabs>
          <w:tab w:pos="6030" w:val="left"/>
        </w:tabs>
        <w:ind w:left="720"/>
        <w:rPr>
          <w:bCs/>
        </w:rPr>
      </w:pPr>
      <w:r>
        <w:rPr>
          <w:bCs/>
        </w:rPr>
        <w:tab/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P="00CC16C1" w:rsidR="009E536C">
      <w:pPr>
        <w:pStyle w:val="Tijeloteksta"/>
        <w:ind w:firstLine="708"/>
      </w:pPr>
    </w:p>
    <w:p w:rsidRDefault="00BA45E2" w:rsidP="0004597F" w:rsidR="00BA45E2">
      <w:pPr>
        <w:pStyle w:val="Tijeloteksta"/>
        <w:ind w:left="5664"/>
      </w:pPr>
      <w:bookmarkStart w:name="_GoBack" w:id="0"/>
      <w:bookmarkEnd w:id="0"/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60B6"/>
    <w:rsid w:val="00020263"/>
    <w:rsid w:val="0002430D"/>
    <w:rsid w:val="00035ACA"/>
    <w:rsid w:val="0004597F"/>
    <w:rsid w:val="000632E2"/>
    <w:rsid w:val="0008411E"/>
    <w:rsid w:val="00092D87"/>
    <w:rsid w:val="000C0252"/>
    <w:rsid w:val="000D1B7A"/>
    <w:rsid w:val="000D5498"/>
    <w:rsid w:val="00101FA0"/>
    <w:rsid w:val="00137863"/>
    <w:rsid w:val="00157286"/>
    <w:rsid w:val="0016647C"/>
    <w:rsid w:val="001668C9"/>
    <w:rsid w:val="00172A7B"/>
    <w:rsid w:val="00182F2F"/>
    <w:rsid w:val="001A4785"/>
    <w:rsid w:val="001B09E8"/>
    <w:rsid w:val="001C0F29"/>
    <w:rsid w:val="001D59CC"/>
    <w:rsid w:val="00233661"/>
    <w:rsid w:val="00243C07"/>
    <w:rsid w:val="002553C1"/>
    <w:rsid w:val="00260FFD"/>
    <w:rsid w:val="002662EA"/>
    <w:rsid w:val="00276DA7"/>
    <w:rsid w:val="00297D28"/>
    <w:rsid w:val="002A6E48"/>
    <w:rsid w:val="002A77C2"/>
    <w:rsid w:val="002B5F9F"/>
    <w:rsid w:val="002C2752"/>
    <w:rsid w:val="002E1E5D"/>
    <w:rsid w:val="00316D14"/>
    <w:rsid w:val="0032250B"/>
    <w:rsid w:val="0033269D"/>
    <w:rsid w:val="003405E1"/>
    <w:rsid w:val="003876EE"/>
    <w:rsid w:val="003B6B24"/>
    <w:rsid w:val="003C1A32"/>
    <w:rsid w:val="003C5C0A"/>
    <w:rsid w:val="003E6A42"/>
    <w:rsid w:val="003E7D36"/>
    <w:rsid w:val="00413F0C"/>
    <w:rsid w:val="00424589"/>
    <w:rsid w:val="0042787A"/>
    <w:rsid w:val="004446BE"/>
    <w:rsid w:val="0045512F"/>
    <w:rsid w:val="004569C8"/>
    <w:rsid w:val="004570D0"/>
    <w:rsid w:val="0047168C"/>
    <w:rsid w:val="00477A9E"/>
    <w:rsid w:val="004909AC"/>
    <w:rsid w:val="0049290D"/>
    <w:rsid w:val="004A47BB"/>
    <w:rsid w:val="004D1B08"/>
    <w:rsid w:val="004E044B"/>
    <w:rsid w:val="004F7F6E"/>
    <w:rsid w:val="00520114"/>
    <w:rsid w:val="00544009"/>
    <w:rsid w:val="005709F5"/>
    <w:rsid w:val="005A4A48"/>
    <w:rsid w:val="005C5406"/>
    <w:rsid w:val="005D3F7D"/>
    <w:rsid w:val="005D4726"/>
    <w:rsid w:val="005E3291"/>
    <w:rsid w:val="0060061B"/>
    <w:rsid w:val="0061254C"/>
    <w:rsid w:val="006127EF"/>
    <w:rsid w:val="00623E8A"/>
    <w:rsid w:val="0062505C"/>
    <w:rsid w:val="006320F3"/>
    <w:rsid w:val="00636F03"/>
    <w:rsid w:val="006476C8"/>
    <w:rsid w:val="00665EDE"/>
    <w:rsid w:val="006824ED"/>
    <w:rsid w:val="006B7CB5"/>
    <w:rsid w:val="006D2325"/>
    <w:rsid w:val="0071082B"/>
    <w:rsid w:val="0071540A"/>
    <w:rsid w:val="00721880"/>
    <w:rsid w:val="00755DC7"/>
    <w:rsid w:val="00757515"/>
    <w:rsid w:val="007712AC"/>
    <w:rsid w:val="00785253"/>
    <w:rsid w:val="00791A67"/>
    <w:rsid w:val="00792B90"/>
    <w:rsid w:val="007A1B10"/>
    <w:rsid w:val="007A28B1"/>
    <w:rsid w:val="007B1032"/>
    <w:rsid w:val="007D2538"/>
    <w:rsid w:val="007F0B6D"/>
    <w:rsid w:val="00804CCE"/>
    <w:rsid w:val="00826995"/>
    <w:rsid w:val="0084370E"/>
    <w:rsid w:val="008505E0"/>
    <w:rsid w:val="008705E3"/>
    <w:rsid w:val="00884167"/>
    <w:rsid w:val="008A3183"/>
    <w:rsid w:val="008A7160"/>
    <w:rsid w:val="008B7905"/>
    <w:rsid w:val="008C16A1"/>
    <w:rsid w:val="008C2711"/>
    <w:rsid w:val="00920EE0"/>
    <w:rsid w:val="00940156"/>
    <w:rsid w:val="00951182"/>
    <w:rsid w:val="009676DC"/>
    <w:rsid w:val="0097129F"/>
    <w:rsid w:val="009D5986"/>
    <w:rsid w:val="009E536C"/>
    <w:rsid w:val="009F1EB9"/>
    <w:rsid w:val="009F4DCD"/>
    <w:rsid w:val="00A0026B"/>
    <w:rsid w:val="00A078B5"/>
    <w:rsid w:val="00A14974"/>
    <w:rsid w:val="00A17398"/>
    <w:rsid w:val="00A50FBC"/>
    <w:rsid w:val="00AA2CB1"/>
    <w:rsid w:val="00AA50F1"/>
    <w:rsid w:val="00B62EB7"/>
    <w:rsid w:val="00B655F7"/>
    <w:rsid w:val="00B90BE2"/>
    <w:rsid w:val="00B91F80"/>
    <w:rsid w:val="00BA45E2"/>
    <w:rsid w:val="00BB210D"/>
    <w:rsid w:val="00BB5CE6"/>
    <w:rsid w:val="00BC0E1E"/>
    <w:rsid w:val="00BC21E8"/>
    <w:rsid w:val="00BC70AC"/>
    <w:rsid w:val="00BD20CE"/>
    <w:rsid w:val="00BD54E6"/>
    <w:rsid w:val="00BD68FC"/>
    <w:rsid w:val="00BF61F7"/>
    <w:rsid w:val="00C00C69"/>
    <w:rsid w:val="00C04852"/>
    <w:rsid w:val="00C21D09"/>
    <w:rsid w:val="00C540DB"/>
    <w:rsid w:val="00C64FE8"/>
    <w:rsid w:val="00C72FD4"/>
    <w:rsid w:val="00C77C06"/>
    <w:rsid w:val="00CB1949"/>
    <w:rsid w:val="00CC16C1"/>
    <w:rsid w:val="00CC4838"/>
    <w:rsid w:val="00CE0147"/>
    <w:rsid w:val="00D267B2"/>
    <w:rsid w:val="00D34690"/>
    <w:rsid w:val="00D45C37"/>
    <w:rsid w:val="00D508CB"/>
    <w:rsid w:val="00D563B2"/>
    <w:rsid w:val="00D8227C"/>
    <w:rsid w:val="00D85C47"/>
    <w:rsid w:val="00D93557"/>
    <w:rsid w:val="00D960F3"/>
    <w:rsid w:val="00DD4E91"/>
    <w:rsid w:val="00DE14B9"/>
    <w:rsid w:val="00DF7D1F"/>
    <w:rsid w:val="00E14317"/>
    <w:rsid w:val="00E16432"/>
    <w:rsid w:val="00E177EF"/>
    <w:rsid w:val="00E2757E"/>
    <w:rsid w:val="00E54436"/>
    <w:rsid w:val="00E55347"/>
    <w:rsid w:val="00E55F17"/>
    <w:rsid w:val="00E866C6"/>
    <w:rsid w:val="00EA4292"/>
    <w:rsid w:val="00EC082D"/>
    <w:rsid w:val="00EE34DD"/>
    <w:rsid w:val="00F10E0B"/>
    <w:rsid w:val="00F1333E"/>
    <w:rsid w:val="00F137C7"/>
    <w:rsid w:val="00F1706F"/>
    <w:rsid w:val="00F3776A"/>
    <w:rsid w:val="00F43773"/>
    <w:rsid w:val="00F46CC1"/>
    <w:rsid w:val="00F51A8B"/>
    <w:rsid w:val="00F67B75"/>
    <w:rsid w:val="00F775BD"/>
    <w:rsid w:val="00F85343"/>
    <w:rsid w:val="00F904AD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1E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1E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E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E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E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1E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1E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E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E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E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49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278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825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5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8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66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SANJAM j.d.o.o. za trgovinu i usluge u likvidaciji</izvorni_sadrzaj>
    <derivirana_varijabla naziv="DomainObject.Predmet.ProtustrankaFormated_1">  SANJAM j.d.o.o. za trgovinu i usluge u likvidaciji</derivirana_varijabla>
  </DomainObject.Predmet.ProtustrankaFormated>
  <DomainObject.Predmet.ProtustrankaFormatedOIB>
    <izvorni_sadrzaj>  SANJAM j.d.o.o. za trgovinu i usluge u likvidaciji, OIB 73611444107</izvorni_sadrzaj>
    <derivirana_varijabla naziv="DomainObject.Predmet.ProtustrankaFormatedOIB_1">  SANJAM j.d.o.o. za trgovinu i usluge u likvidaciji, OIB 73611444107</derivirana_varijabla>
  </DomainObject.Predmet.ProtustrankaFormatedOIB>
  <DomainObject.Predmet.ProtustrankaFormatedWithAdress>
    <izvorni_sadrzaj> SANJAM j.d.o.o. za trgovinu i usluge u likvidaciji, N. J. Tordinca 72, 31400 Đakovo</izvorni_sadrzaj>
    <derivirana_varijabla naziv="DomainObject.Predmet.ProtustrankaFormatedWithAdress_1"> SANJAM j.d.o.o. za trgovinu i usluge u likvidaciji, N. J. Tordinca 72, 31400 Đakovo</derivirana_varijabla>
  </DomainObject.Predmet.ProtustrankaFormatedWithAdress>
  <DomainObject.Predmet.ProtustrankaFormatedWithAdressOIB>
    <izvorni_sadrzaj> SANJAM j.d.o.o. za trgovinu i usluge u likvidaciji, OIB 73611444107, N. J. Tordinca 72, 31400 Đakovo</izvorni_sadrzaj>
    <derivirana_varijabla naziv="DomainObject.Predmet.ProtustrankaFormatedWithAdressOIB_1"> SANJAM j.d.o.o. za trgovinu i usluge u likvidaciji, OIB 73611444107, N. J. Tordinca 72, 31400 Đakovo</derivirana_varijabla>
  </DomainObject.Predmet.ProtustrankaFormatedWithAdressOIB>
  <DomainObject.Predmet.ProtustrankaWithAdress>
    <izvorni_sadrzaj>SANJAM j.d.o.o. za trgovinu i usluge u likvidaciji N. J. Tordinca 72, 31400 Đakovo</izvorni_sadrzaj>
    <derivirana_varijabla naziv="DomainObject.Predmet.ProtustrankaWithAdress_1">SANJAM j.d.o.o. za trgovinu i usluge u likvidaciji N. J. Tordinca 72, 31400 Đakovo</derivirana_varijabla>
  </DomainObject.Predmet.ProtustrankaWithAdress>
  <DomainObject.Predmet.ProtustrankaWithAdressOIB>
    <izvorni_sadrzaj>SANJAM j.d.o.o. za trgovinu i usluge u likvidaciji, OIB 73611444107, N. J. Tordinca 72, 31400 Đakovo</izvorni_sadrzaj>
    <derivirana_varijabla naziv="DomainObject.Predmet.ProtustrankaWithAdressOIB_1">SANJAM j.d.o.o. za trgovinu i usluge u likvidaciji, OIB 73611444107, N. J. Tordinca 72, 31400 Đakovo</derivirana_varijabla>
  </DomainObject.Predmet.ProtustrankaWithAdressOIB>
  <DomainObject.Predmet.ProtustrankaNazivFormated>
    <izvorni_sadrzaj>SANJAM j.d.o.o. za trgovinu i usluge u likvidaciji</izvorni_sadrzaj>
    <derivirana_varijabla naziv="DomainObject.Predmet.ProtustrankaNazivFormated_1">SANJAM j.d.o.o. za trgovinu i usluge u likvidaciji</derivirana_varijabla>
  </DomainObject.Predmet.ProtustrankaNazivFormated>
  <DomainObject.Predmet.ProtustrankaNazivFormatedOIB>
    <izvorni_sadrzaj>SANJAM j.d.o.o. za trgovinu i usluge u likvidaciji, OIB 73611444107</izvorni_sadrzaj>
    <derivirana_varijabla naziv="DomainObject.Predmet.ProtustrankaNazivFormatedOIB_1">SANJAM j.d.o.o. za trgovinu i usluge u likvidaciji, OIB 73611444107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SANJAM j.d.o.o. za trgovinu i usluge u likvidaciji</item>
    </izvorni_sadrzaj>
    <derivirana_varijabla naziv="DomainObject.Predmet.ProtuStrankaListFormated_1">
      <item>SANJAM j.d.o.o. za trgovinu i usluge u likvidaciji</item>
    </derivirana_varijabla>
  </DomainObject.Predmet.ProtuStrankaListFormated>
  <DomainObject.Predmet.ProtuStrankaListFormatedOIB>
    <izvorni_sadrzaj>
      <item>SANJAM j.d.o.o. za trgovinu i usluge u likvidaciji, OIB 73611444107</item>
    </izvorni_sadrzaj>
    <derivirana_varijabla naziv="DomainObject.Predmet.ProtuStrankaListFormatedOIB_1">
      <item>SANJAM j.d.o.o. za trgovinu i usluge u likvidaciji, OIB 73611444107</item>
    </derivirana_varijabla>
  </DomainObject.Predmet.ProtuStrankaListFormatedOIB>
  <DomainObject.Predmet.ProtuStrankaListFormatedWithAdress>
    <izvorni_sadrzaj>
      <item>SANJAM j.d.o.o. za trgovinu i usluge u likvidaciji, N. J. Tordinca 72, 31400 Đakovo</item>
    </izvorni_sadrzaj>
    <derivirana_varijabla naziv="DomainObject.Predmet.ProtuStrankaListFormatedWithAdress_1">
      <item>SANJAM j.d.o.o. za trgovinu i usluge u likvidaciji, N. J. Tordinca 72, 31400 Đakovo</item>
    </derivirana_varijabla>
  </DomainObject.Predmet.ProtuStrankaListFormatedWithAdress>
  <DomainObject.Predmet.ProtuStrankaListFormatedWithAdressOIB>
    <izvorni_sadrzaj>
      <item>SANJAM j.d.o.o. za trgovinu i usluge u likvidaciji, OIB 73611444107, N. J. Tordinca 72, 31400 Đakovo</item>
    </izvorni_sadrzaj>
    <derivirana_varijabla naziv="DomainObject.Predmet.ProtuStrankaListFormatedWithAdressOIB_1">
      <item>SANJAM j.d.o.o. za trgovinu i usluge u likvidaciji, OIB 73611444107, N. J. Tordinca 72, 31400 Đakovo</item>
    </derivirana_varijabla>
  </DomainObject.Predmet.ProtuStrankaListFormatedWithAdressOIB>
  <DomainObject.Predmet.ProtuStrankaListNazivFormated>
    <izvorni_sadrzaj>
      <item>SANJAM j.d.o.o. za trgovinu i usluge u likvidaciji</item>
    </izvorni_sadrzaj>
    <derivirana_varijabla naziv="DomainObject.Predmet.ProtuStrankaListNazivFormated_1">
      <item>SANJAM j.d.o.o. za trgovinu i usluge u likvidaciji</item>
    </derivirana_varijabla>
  </DomainObject.Predmet.ProtuStrankaListNazivFormated>
  <DomainObject.Predmet.ProtuStrankaListNazivFormatedOIB>
    <izvorni_sadrzaj>
      <item>SANJAM j.d.o.o. za trgovinu i usluge u likvidaciji, OIB 73611444107</item>
    </izvorni_sadrzaj>
    <derivirana_varijabla naziv="DomainObject.Predmet.ProtuStrankaListNazivFormatedOIB_1">
      <item>SANJAM j.d.o.o. za trgovinu i usluge u likvidaciji, OIB 73611444107</item>
    </derivirana_varijabla>
  </DomainObject.Predmet.ProtuStrankaListNazivFormatedOIB>
  <DomainObject.Predmet.OstaliListFormated>
    <izvorni_sadrzaj>
      <item>Sanja Budimir</item>
    </izvorni_sadrzaj>
    <derivirana_varijabla naziv="DomainObject.Predmet.OstaliListFormated_1">
      <item>Sanja Budimir</item>
    </derivirana_varijabla>
  </DomainObject.Predmet.OstaliListFormated>
  <DomainObject.Predmet.OstaliListFormatedOIB>
    <izvorni_sadrzaj>
      <item>Sanja Budimir, OIB 00258227437</item>
    </izvorni_sadrzaj>
    <derivirana_varijabla naziv="DomainObject.Predmet.OstaliListFormatedOIB_1">
      <item>Sanja Budimir, OIB 00258227437</item>
    </derivirana_varijabla>
  </DomainObject.Predmet.OstaliListFormatedOIB>
  <DomainObject.Predmet.OstaliListFormatedWithAdress>
    <izvorni_sadrzaj>
      <item>Sanja Budimir, Splitska 21, 31400 Đakovo</item>
    </izvorni_sadrzaj>
    <derivirana_varijabla naziv="DomainObject.Predmet.OstaliListFormatedWithAdress_1">
      <item>Sanja Budimir, Splitska 21, 31400 Đakovo</item>
    </derivirana_varijabla>
  </DomainObject.Predmet.OstaliListFormatedWithAdress>
  <DomainObject.Predmet.OstaliListFormatedWithAdressOIB>
    <izvorni_sadrzaj>
      <item>Sanja Budimir, OIB 00258227437, Splitska 21, 31400 Đakovo</item>
    </izvorni_sadrzaj>
    <derivirana_varijabla naziv="DomainObject.Predmet.OstaliListFormatedWithAdressOIB_1">
      <item>Sanja Budimir, OIB 00258227437, Splitska 21, 31400 Đakovo</item>
    </derivirana_varijabla>
  </DomainObject.Predmet.OstaliListFormatedWithAdressOIB>
  <DomainObject.Predmet.OstaliListNazivFormated>
    <izvorni_sadrzaj>
      <item>Sanja Budimir</item>
    </izvorni_sadrzaj>
    <derivirana_varijabla naziv="DomainObject.Predmet.OstaliListNazivFormated_1">
      <item>Sanja Budimir</item>
    </derivirana_varijabla>
  </DomainObject.Predmet.OstaliListNazivFormated>
  <DomainObject.Predmet.OstaliListNazivFormatedOIB>
    <izvorni_sadrzaj>
      <item>Sanja Budimir, OIB 00258227437</item>
    </izvorni_sadrzaj>
    <derivirana_varijabla naziv="DomainObject.Predmet.OstaliListNazivFormatedOIB_1">
      <item>Sanja Budimir, OIB 00258227437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SANJAM j.d.o.o. za trgovinu i usluge u likvidaciji</izvorni_sadrzaj>
    <derivirana_varijabla naziv="DomainObject.Predmet.ProtustrankaIDrugi_1">SANJAM j.d.o.o. za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SANJAM j.d.o.o. za trgovinu i usluge u likvidaciji, OIB 73611444107, N. J. Tordinca 72, 31400 Đakovo</izvorni_sadrzaj>
    <derivirana_varijabla naziv="DomainObject.Predmet.ProtustrankaIDrugiAdressOIB_1">SANJAM j.d.o.o. za trgovinu i usluge u likvidaciji, OIB 73611444107, N. J. Tordinca 72,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SANJAM j.d.o.o. za trgovinu i usluge u likvidaciji</item>
      <item>Sanja Budimir</item>
    </izvorni_sadrzaj>
    <derivirana_varijabla naziv="DomainObject.Predmet.SudioniciListNaziv_1">
      <item>FINA RC OSIJEK</item>
      <item>SANJAM j.d.o.o. za trgovinu i usluge u likvidaciji</item>
      <item>Sanja Budimir</item>
    </derivirana_varijabla>
  </DomainObject.Predmet.SudioniciListNaziv>
  <DomainObject.Predmet.SudioniciListAdressOIB>
    <izvorni_sadrzaj>
      <item>FINA RC OSIJEK, OIB 85821130368</item>
      <item>SANJAM j.d.o.o. za trgovinu i usluge u likvidaciji, OIB 73611444107, N. J. Tordinca 72,31400 Đakovo</item>
      <item>Sanja Budimir, OIB 00258227437, Splitska 21,31400 Đakovo</item>
    </izvorni_sadrzaj>
    <derivirana_varijabla naziv="DomainObject.Predmet.SudioniciListAdressOIB_1">
      <item>FINA RC OSIJEK, OIB 85821130368</item>
      <item>SANJAM j.d.o.o. za trgovinu i usluge u likvidaciji, OIB 73611444107, N. J. Tordinca 72,31400 Đakovo</item>
      <item>Sanja Budimir, OIB 00258227437, Splitska 21,31400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73611444107</item>
      <item>, OIB 00258227437</item>
    </izvorni_sadrzaj>
    <derivirana_varijabla naziv="DomainObject.Predmet.SudioniciListNazivOIB_1">
      <item>, OIB 85821130368</item>
      <item>, OIB 73611444107</item>
      <item>, OIB 00258227437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EC202-C35A-4A02-A488-4EA80456A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226</properties:Words>
  <properties:Characters>1121</properties:Characters>
  <properties:Lines>59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2017-12-08T08:35:00Z</dcterms:created>
  <dc:creator>..</dc:creator>
  <cp:lastModifiedBy>Danijela Sekulić</cp:lastModifiedBy>
  <cp:lastPrinted>2017-12-08T08:33:00Z</cp:lastPrinted>
  <dcterms:modified xmlns:xsi="http://www.w3.org/2001/XMLSchema-instance" xsi:type="dcterms:W3CDTF">2017-12-08T08:35:00Z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