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1acb" w14:paraId="0b61acb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6B2CB4">
        <w:rPr>
          <w:color w:val="000000"/>
          <w:sz w:val="24"/>
          <w:szCs w:val="24"/>
          <w:lang w:val="hr-HR"/>
        </w:rPr>
        <w:t>211</w:t>
      </w:r>
      <w:r w:rsidR="00200B07">
        <w:rPr>
          <w:color w:val="000000"/>
          <w:sz w:val="24"/>
          <w:szCs w:val="24"/>
          <w:lang w:val="hr-HR"/>
        </w:rPr>
        <w:t>/2018</w:t>
      </w:r>
      <w:r w:rsidR="006B2CB4">
        <w:rPr>
          <w:color w:val="000000"/>
          <w:sz w:val="24"/>
          <w:szCs w:val="24"/>
          <w:lang w:val="hr-HR"/>
        </w:rPr>
        <w:t>-1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6B2CB4">
        <w:rPr>
          <w:sz w:val="24"/>
          <w:szCs w:val="24"/>
          <w:lang w:val="hr-HR"/>
        </w:rPr>
        <w:t>NATURA PROIZVODI</w:t>
      </w:r>
      <w:r w:rsidR="00A56DCC" w:rsidRPr="00A56DCC">
        <w:rPr>
          <w:sz w:val="24"/>
          <w:szCs w:val="24"/>
          <w:lang w:val="hr-HR"/>
        </w:rPr>
        <w:t xml:space="preserve"> j.d.o.o. za </w:t>
      </w:r>
      <w:r w:rsidR="006B2CB4">
        <w:rPr>
          <w:sz w:val="24"/>
          <w:szCs w:val="24"/>
          <w:lang w:val="hr-HR"/>
        </w:rPr>
        <w:t>proizvodnju, preradu i trgovinu prehrambenih proizvoda</w:t>
      </w:r>
      <w:r w:rsidR="00A56DCC" w:rsidRPr="00A56DCC">
        <w:rPr>
          <w:sz w:val="24"/>
          <w:szCs w:val="24"/>
          <w:lang w:val="hr-HR"/>
        </w:rPr>
        <w:t xml:space="preserve">, </w:t>
      </w:r>
      <w:r w:rsidR="006B2CB4">
        <w:rPr>
          <w:sz w:val="24"/>
          <w:szCs w:val="24"/>
          <w:lang w:val="hr-HR"/>
        </w:rPr>
        <w:t>Zadar</w:t>
      </w:r>
      <w:r w:rsidR="00A56DCC" w:rsidRPr="00A56DCC">
        <w:rPr>
          <w:sz w:val="24"/>
          <w:szCs w:val="24"/>
          <w:lang w:val="hr-HR"/>
        </w:rPr>
        <w:t xml:space="preserve">, </w:t>
      </w:r>
      <w:r w:rsidR="00701562">
        <w:rPr>
          <w:sz w:val="24"/>
          <w:szCs w:val="24"/>
          <w:lang w:val="hr-HR"/>
        </w:rPr>
        <w:t>Admirala J. Šubića od Cezana 23/</w:t>
      </w:r>
      <w:r w:rsidR="006B2CB4">
        <w:rPr>
          <w:sz w:val="24"/>
          <w:szCs w:val="24"/>
          <w:lang w:val="hr-HR"/>
        </w:rPr>
        <w:t>G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6B2CB4">
        <w:rPr>
          <w:sz w:val="24"/>
          <w:szCs w:val="24"/>
          <w:lang w:val="hr-HR"/>
        </w:rPr>
        <w:t>81028119152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6B2CB4">
        <w:rPr>
          <w:sz w:val="24"/>
          <w:szCs w:val="24"/>
        </w:rPr>
        <w:t>Marinu Pavloviću</w:t>
      </w:r>
      <w:r w:rsidR="00A56DCC" w:rsidRPr="00A56DCC">
        <w:rPr>
          <w:sz w:val="24"/>
          <w:szCs w:val="24"/>
        </w:rPr>
        <w:t xml:space="preserve"> iz </w:t>
      </w:r>
      <w:r w:rsidR="006B2CB4">
        <w:rPr>
          <w:sz w:val="24"/>
          <w:szCs w:val="24"/>
        </w:rPr>
        <w:t>Zadra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701562">
        <w:rPr>
          <w:sz w:val="24"/>
          <w:szCs w:val="24"/>
          <w:lang w:val="hr-HR"/>
        </w:rPr>
        <w:t>19</w:t>
      </w:r>
      <w:r w:rsidR="003C00DB" w:rsidRPr="00FF60D5">
        <w:rPr>
          <w:sz w:val="24"/>
          <w:szCs w:val="24"/>
          <w:lang w:val="hr-HR"/>
        </w:rPr>
        <w:t xml:space="preserve">. </w:t>
      </w:r>
      <w:r w:rsidR="00CF7325">
        <w:rPr>
          <w:sz w:val="24"/>
          <w:szCs w:val="24"/>
          <w:lang w:val="hr-HR"/>
        </w:rPr>
        <w:t>lipnja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6B2CB4">
        <w:rPr>
          <w:sz w:val="24"/>
          <w:szCs w:val="24"/>
          <w:lang w:val="hr-HR"/>
        </w:rPr>
        <w:t>Marino Pavlović</w:t>
      </w:r>
      <w:r w:rsidR="00A56DCC" w:rsidRPr="00A56DCC">
        <w:rPr>
          <w:sz w:val="24"/>
          <w:szCs w:val="24"/>
          <w:lang w:val="hr-HR"/>
        </w:rPr>
        <w:t xml:space="preserve"> iz </w:t>
      </w:r>
      <w:r w:rsidR="006B2CB4">
        <w:rPr>
          <w:sz w:val="24"/>
          <w:szCs w:val="24"/>
          <w:lang w:val="hr-HR"/>
        </w:rPr>
        <w:t>Zadra</w:t>
      </w:r>
      <w:r w:rsidR="008B299A" w:rsidRPr="00355932">
        <w:rPr>
          <w:sz w:val="24"/>
          <w:szCs w:val="24"/>
          <w:lang w:val="hr-HR"/>
        </w:rPr>
        <w:t xml:space="preserve">, </w:t>
      </w:r>
      <w:r w:rsidR="00701562">
        <w:rPr>
          <w:rFonts w:eastAsiaTheme="minorHAnsi"/>
          <w:sz w:val="24"/>
          <w:szCs w:val="24"/>
          <w:lang w:eastAsia="en-US" w:val="hr-HR"/>
        </w:rPr>
        <w:t>Admirala J. Šubića od Cezana 23/</w:t>
      </w:r>
      <w:r w:rsidR="006B2CB4">
        <w:rPr>
          <w:rFonts w:eastAsiaTheme="minorHAnsi"/>
          <w:sz w:val="24"/>
          <w:szCs w:val="24"/>
          <w:lang w:eastAsia="en-US" w:val="hr-HR"/>
        </w:rPr>
        <w:t>G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6B2CB4">
        <w:rPr>
          <w:bCs/>
          <w:sz w:val="24"/>
          <w:szCs w:val="24"/>
          <w:lang w:val="hr-HR"/>
        </w:rPr>
        <w:t>32904806096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6B2CB4">
        <w:rPr>
          <w:sz w:val="24"/>
          <w:szCs w:val="24"/>
          <w:lang w:val="hr-HR"/>
        </w:rPr>
        <w:t>211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6B2CB4">
        <w:rPr>
          <w:sz w:val="24"/>
          <w:szCs w:val="24"/>
          <w:lang w:val="hr-HR"/>
        </w:rPr>
        <w:t>211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lastRenderedPageBreak/>
        <w:tab/>
        <w:t xml:space="preserve">Kod ovog suda pod gornjim poslovnim brojem zaprimljen je prijedlog predlagatelja Financijske agencije za otvaranje stečajnog postupka nad dužnikom </w:t>
      </w:r>
      <w:r w:rsidR="006B2CB4">
        <w:rPr>
          <w:sz w:val="24"/>
          <w:szCs w:val="24"/>
          <w:lang w:val="hr-HR"/>
        </w:rPr>
        <w:t>NATURA PROIZVODI</w:t>
      </w:r>
      <w:r w:rsidR="006B2CB4" w:rsidRPr="00A56DCC">
        <w:rPr>
          <w:sz w:val="24"/>
          <w:szCs w:val="24"/>
          <w:lang w:val="hr-HR"/>
        </w:rPr>
        <w:t xml:space="preserve"> j.d.o.o. za </w:t>
      </w:r>
      <w:r w:rsidR="006B2CB4">
        <w:rPr>
          <w:sz w:val="24"/>
          <w:szCs w:val="24"/>
          <w:lang w:val="hr-HR"/>
        </w:rPr>
        <w:t>proizvodnju, preradu i trgovinu prehrambenih proizvoda</w:t>
      </w:r>
      <w:r w:rsidR="006B2CB4" w:rsidRPr="00A56DCC">
        <w:rPr>
          <w:sz w:val="24"/>
          <w:szCs w:val="24"/>
          <w:lang w:val="hr-HR"/>
        </w:rPr>
        <w:t xml:space="preserve">, </w:t>
      </w:r>
      <w:r w:rsidR="006B2CB4">
        <w:rPr>
          <w:sz w:val="24"/>
          <w:szCs w:val="24"/>
          <w:lang w:val="hr-HR"/>
        </w:rPr>
        <w:t>Zadar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701562">
        <w:rPr>
          <w:sz w:val="24"/>
          <w:szCs w:val="24"/>
          <w:lang w:val="hr-HR"/>
        </w:rPr>
        <w:t>19</w:t>
      </w:r>
      <w:r w:rsidR="003C00DB" w:rsidRPr="0010055C">
        <w:rPr>
          <w:sz w:val="24"/>
          <w:szCs w:val="24"/>
          <w:lang w:val="hr-HR"/>
        </w:rPr>
        <w:t xml:space="preserve">. </w:t>
      </w:r>
      <w:r w:rsidR="00A56DCC">
        <w:rPr>
          <w:sz w:val="24"/>
          <w:szCs w:val="24"/>
          <w:lang w:val="hr-HR"/>
        </w:rPr>
        <w:t>lipnja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BF43FA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BF43FA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F43F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B2CB4">
      <w:rPr>
        <w:sz w:val="24"/>
        <w:szCs w:val="24"/>
        <w:lang w:val="hr-HR"/>
      </w:rPr>
      <w:t>211</w:t>
    </w:r>
    <w:r w:rsidR="00200B07">
      <w:rPr>
        <w:sz w:val="24"/>
        <w:szCs w:val="24"/>
        <w:lang w:val="hr-HR"/>
      </w:rPr>
      <w:t>/2018</w:t>
    </w:r>
    <w:r w:rsidR="006B2CB4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76AD3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55932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6B2CB4"/>
    <w:rsid w:val="00701562"/>
    <w:rsid w:val="00701C8F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92132"/>
    <w:rsid w:val="00BA5467"/>
    <w:rsid w:val="00BF43FA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6750C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F4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3F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3F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3F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3F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F4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3F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3F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3F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3F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St-211/2018</izvorni_sadrzaj>
    <derivirana_varijabla naziv="DomainObject.Predmet.OznakaBroj_1">St-211/2018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PROIZVODI j.d.o.o. za proizvodnju, preradu i trgovinu prehrambenih proizvoda</izvorni_sadrzaj>
    <derivirana_varijabla naziv="DomainObject.Predmet.ProtustrankaFormated_1">  NATURA PROIZVODI j.d.o.o. za proizvodnju, preradu i trgovinu prehrambenih proizvoda</derivirana_varijabla>
  </DomainObject.Predmet.ProtustrankaFormated>
  <DomainObject.Predmet.ProtustrankaFormatedOIB>
    <izvorni_sadrzaj>  NATURA PROIZVODI j.d.o.o. za proizvodnju, preradu i trgovinu prehrambenih proizvoda, OIB 81028119152</izvorni_sadrzaj>
    <derivirana_varijabla naziv="DomainObject.Predmet.ProtustrankaFormatedOIB_1">  NATURA PROIZVODI j.d.o.o. za proizvodnju, preradu i trgovinu prehrambenih proizvoda, OIB 81028119152</derivirana_varijabla>
  </DomainObject.Predmet.ProtustrankaFormatedOIB>
  <DomainObject.Predmet.ProtustrankaFormatedWithAdress>
    <izvorni_sadrzaj> NATURA PROIZVODI j.d.o.o. za proizvodnju, preradu i trgovinu prehrambenih proizvoda, Admirala J. Šubića od Cezana 23G, 23000 Zadar</izvorni_sadrzaj>
    <derivirana_varijabla naziv="DomainObject.Predmet.ProtustrankaFormatedWithAdress_1"> NATURA PROIZVODI j.d.o.o. za proizvodnju, preradu i trgovinu prehrambenih proizvoda, Admirala J. Šubića od Cezana 23G, 23000 Zadar</derivirana_varijabla>
  </DomainObject.Predmet.ProtustrankaFormatedWithAdress>
  <DomainObject.Predmet.ProtustrankaFormatedWithAdressOIB>
    <izvorni_sadrzaj> NATURA PROIZVODI j.d.o.o. za proizvodnju, preradu i trgovinu prehrambenih proizvoda, OIB 81028119152, Admirala J. Šubića od Cezana 23G, 23000 Zadar</izvorni_sadrzaj>
    <derivirana_varijabla naziv="DomainObject.Predmet.ProtustrankaFormatedWithAdressOIB_1"> NATURA PROIZVODI j.d.o.o. za proizvodnju, preradu i trgovinu prehrambenih proizvoda, OIB 81028119152, Admirala J. Šubića od Cezana 23G, 23000 Zadar</derivirana_varijabla>
  </DomainObject.Predmet.ProtustrankaFormatedWithAdressOIB>
  <DomainObject.Predmet.ProtustrankaWithAdress>
    <izvorni_sadrzaj>NATURA PROIZVODI j.d.o.o. za proizvodnju, preradu i trgovinu prehrambenih proizvoda Admirala J. Šubića od Cezana 23G, 23000 Zadar</izvorni_sadrzaj>
    <derivirana_varijabla naziv="DomainObject.Predmet.ProtustrankaWithAdress_1">NATURA PROIZVODI j.d.o.o. za proizvodnju, preradu i trgovinu prehrambenih proizvoda Admirala J. Šubića od Cezana 23G, 23000 Zadar</derivirana_varijabla>
  </DomainObject.Predmet.ProtustrankaWithAdress>
  <DomainObject.Predmet.ProtustrankaWithAdressOIB>
    <izvorni_sadrzaj>NATURA PROIZVODI j.d.o.o. za proizvodnju, preradu i trgovinu prehrambenih proizvoda, OIB 81028119152, Admirala J. Šubića od Cezana 23G, 23000 Zadar</izvorni_sadrzaj>
    <derivirana_varijabla naziv="DomainObject.Predmet.ProtustrankaWithAdressOIB_1">NATURA PROIZVODI j.d.o.o. za proizvodnju, preradu i trgovinu prehrambenih proizvoda, OIB 81028119152, Admirala J. Šubića od Cezana 23G, 23000 Zadar</derivirana_varijabla>
  </DomainObject.Predmet.ProtustrankaWithAdressOIB>
  <DomainObject.Predmet.ProtustrankaNazivFormated>
    <izvorni_sadrzaj>NATURA PROIZVODI j.d.o.o. za proizvodnju, preradu i trgovinu prehrambenih proizvoda</izvorni_sadrzaj>
    <derivirana_varijabla naziv="DomainObject.Predmet.ProtustrankaNazivFormated_1">NATURA PROIZVODI j.d.o.o. za proizvodnju, preradu i trgovinu prehrambenih proizvoda</derivirana_varijabla>
  </DomainObject.Predmet.ProtustrankaNazivFormated>
  <DomainObject.Predmet.ProtustrankaNazivFormatedOIB>
    <izvorni_sadrzaj>NATURA PROIZVODI j.d.o.o. za proizvodnju, preradu i trgovinu prehrambenih proizvoda, OIB 81028119152</izvorni_sadrzaj>
    <derivirana_varijabla naziv="DomainObject.Predmet.ProtustrankaNazivFormatedOIB_1">NATURA PROIZVODI j.d.o.o. za proizvodnju, preradu i trgovinu prehrambenih proizvoda, OIB 81028119152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NATURA PROIZVODI j.d.o.o. za proizvodnju, preradu i trgovinu prehrambenih proizvoda</item>
    </izvorni_sadrzaj>
    <derivirana_varijabla naziv="DomainObject.Predmet.ProtuStrankaListFormated_1">
      <item>NATURA PROIZVODI j.d.o.o. za proizvodnju, preradu i trgovinu prehrambenih proizvoda</item>
    </derivirana_varijabla>
  </DomainObject.Predmet.ProtuStrankaListFormated>
  <DomainObject.Predmet.ProtuStrankaListFormatedOIB>
    <izvorni_sadrzaj>
      <item>NATURA PROIZVODI j.d.o.o. za proizvodnju, preradu i trgovinu prehrambenih proizvoda, OIB 81028119152</item>
    </izvorni_sadrzaj>
    <derivirana_varijabla naziv="DomainObject.Predmet.ProtuStrankaListFormatedOIB_1">
      <item>NATURA PROIZVODI j.d.o.o. za proizvodnju, preradu i trgovinu prehrambenih proizvoda, OIB 81028119152</item>
    </derivirana_varijabla>
  </DomainObject.Predmet.ProtuStrankaListFormatedOIB>
  <DomainObject.Predmet.ProtuStrankaListFormatedWithAdress>
    <izvorni_sadrzaj>
      <item>NATURA PROIZVODI j.d.o.o. za proizvodnju, preradu i trgovinu prehrambenih proizvoda, Admirala J. Šubića od Cezana 23G, 23000 Zadar</item>
    </izvorni_sadrzaj>
    <derivirana_varijabla naziv="DomainObject.Predmet.ProtuStrankaListFormatedWithAdress_1">
      <item>NATURA PROIZVODI j.d.o.o. za proizvodnju, preradu i trgovinu prehrambenih proizvoda, Admirala J. Šubića od Cezana 23G, 23000 Zadar</item>
    </derivirana_varijabla>
  </DomainObject.Predmet.ProtuStrankaListFormatedWithAdress>
  <DomainObject.Predmet.ProtuStrankaListFormatedWithAdressOIB>
    <izvorni_sadrzaj>
      <item>NATURA PROIZVODI j.d.o.o. za proizvodnju, preradu i trgovinu prehrambenih proizvoda, OIB 81028119152, Admirala J. Šubića od Cezana 23G, 23000 Zadar</item>
    </izvorni_sadrzaj>
    <derivirana_varijabla naziv="DomainObject.Predmet.ProtuStrankaListFormatedWithAdressOIB_1">
      <item>NATURA PROIZVODI j.d.o.o. za proizvodnju, preradu i trgovinu prehrambenih proizvoda, OIB 81028119152, Admirala J. Šubića od Cezana 23G, 23000 Zadar</item>
    </derivirana_varijabla>
  </DomainObject.Predmet.ProtuStrankaListFormatedWithAdressOIB>
  <DomainObject.Predmet.ProtuStrankaListNazivFormated>
    <izvorni_sadrzaj>
      <item>NATURA PROIZVODI j.d.o.o. za proizvodnju, preradu i trgovinu prehrambenih proizvoda</item>
    </izvorni_sadrzaj>
    <derivirana_varijabla naziv="DomainObject.Predmet.ProtuStrankaListNazivFormated_1">
      <item>NATURA PROIZVODI j.d.o.o. za proizvodnju, preradu i trgovinu prehrambenih proizvoda</item>
    </derivirana_varijabla>
  </DomainObject.Predmet.ProtuStrankaListNazivFormated>
  <DomainObject.Predmet.ProtuStrankaListNazivFormatedOIB>
    <izvorni_sadrzaj>
      <item>NATURA PROIZVODI j.d.o.o. za proizvodnju, preradu i trgovinu prehrambenih proizvoda, OIB 81028119152</item>
    </izvorni_sadrzaj>
    <derivirana_varijabla naziv="DomainObject.Predmet.ProtuStrankaListNazivFormatedOIB_1">
      <item>NATURA PROIZVODI j.d.o.o. za proizvodnju, preradu i trgovinu prehrambenih proizvoda, OIB 81028119152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NATURA PROIZVODI j.d.o.o. za proizvodnju, preradu i trgovinu prehrambenih proizvoda</izvorni_sadrzaj>
    <derivirana_varijabla naziv="DomainObject.Predmet.ProtustrankaIDrugi_1">NATURA PROIZVODI j.d.o.o. za proizvodnju, preradu i trgovinu prehrambenih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NATURA PROIZVODI j.d.o.o. za proizvodnju, preradu i trgovinu prehrambenih proizvoda, OIB 81028119152, Admirala J. Šubića od Cezana 23G, 23000 Zadar</izvorni_sadrzaj>
    <derivirana_varijabla naziv="DomainObject.Predmet.ProtustrankaIDrugiAdressOIB_1">NATURA PROIZVODI j.d.o.o. za proizvodnju, preradu i trgovinu prehrambenih proizvoda, OIB 81028119152, Admirala J. Šubića od Cezana 23G,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PROIZVODI j.d.o.o. za proizvodnju, preradu i trgovinu prehrambenih proizvoda</item>
      <item>Fina</item>
    </izvorni_sadrzaj>
    <derivirana_varijabla naziv="DomainObject.Predmet.SudioniciListNaziv_1">
      <item>NATURA PROIZVODI j.d.o.o. za proizvodnju, preradu i trgovinu prehrambenih proizvoda</item>
      <item>Fina</item>
    </derivirana_varijabla>
  </DomainObject.Predmet.SudioniciListNaziv>
  <DomainObject.Predmet.SudioniciListAdressOIB>
    <izvorni_sadrzaj>
      <item>NATURA PROIZVODI j.d.o.o. za proizvodnju, preradu i trgovinu prehrambenih proizvoda, OIB 81028119152, Admirala J. Šubića od Cezana 23G,23000 Zadar</item>
      <item>Fina, OIB 85821130368</item>
    </izvorni_sadrzaj>
    <derivirana_varijabla naziv="DomainObject.Predmet.SudioniciListAdressOIB_1">
      <item>NATURA PROIZVODI j.d.o.o. za proizvodnju, preradu i trgovinu prehrambenih proizvoda, OIB 81028119152, Admirala J. Šubića od Cezana 23G,23000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81028119152</item>
      <item>, OIB 85821130368</item>
    </izvorni_sadrzaj>
    <derivirana_varijabla naziv="DomainObject.Predmet.SudioniciListNazivOIB_1">
      <item>, OIB 81028119152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81AF20-BA3B-48BE-9E80-AA59FE7056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3449</properties:Characters>
  <properties:Lines>91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2018-06-18T11:43:00Z</dcterms:created>
  <dc:creator>Tina Grgas</dc:creator>
  <cp:lastModifiedBy>Ante Rubelj</cp:lastModifiedBy>
  <cp:lastPrinted>2018-06-19T10:35:00Z</cp:lastPrinted>
  <dcterms:modified xmlns:xsi="http://www.w3.org/2001/XMLSchema-instance" xsi:type="dcterms:W3CDTF">2018-06-19T10:35:00Z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(St-211-18 -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