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3720" w14:paraId="8a03720" w:rsidRDefault="00DD015F" w:rsidP="001940FB" w:rsidR="00DD015F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DD015F" w:rsidR="001065A0" w:rsidRPr="00DD015F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702C6B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DD015F" w:rsidP="00AA6BCF" w:rsidR="00DD015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DD015F" w:rsidP="00AA6BCF" w:rsidR="00DD015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DD015F" w:rsidP="00DD015F" w:rsidR="00DD015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DD015F" w:rsidP="00DD015F" w:rsidR="00DD015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DD015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DD015F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97376D" w:rsidRPr="0097376D">
        <w:rPr>
          <w:rFonts w:cs="Calibri" w:hAnsi="Calibri" w:ascii="Calibri"/>
        </w:rPr>
        <w:t>MARIJA LJUBIĆ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DD015F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</w:t>
      </w:r>
      <w:r w:rsidRPr="00105491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od </w:t>
      </w:r>
      <w:r w:rsidR="0097376D" w:rsidRPr="0097376D">
        <w:rPr>
          <w:rFonts w:cs="Calibri" w:hAnsi="Calibri" w:ascii="Calibri"/>
        </w:rPr>
        <w:t xml:space="preserve">309.741,00 </w:t>
      </w:r>
      <w:r w:rsidR="001D182A" w:rsidRPr="001D182A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97376D" w:rsidRPr="0097376D">
        <w:rPr>
          <w:rFonts w:cs="Calibri" w:hAnsi="Calibri" w:ascii="Calibri"/>
        </w:rPr>
        <w:t xml:space="preserve">281.141,00 </w:t>
      </w:r>
      <w:r w:rsidR="001D182A" w:rsidRPr="001D182A">
        <w:rPr>
          <w:rFonts w:cs="Calibri" w:hAnsi="Calibri" w:ascii="Calibri"/>
        </w:rPr>
        <w:t>kn</w:t>
      </w:r>
      <w:r w:rsidR="00DD015F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97376D" w:rsidRPr="0097376D">
        <w:rPr>
          <w:rFonts w:cs="Calibri" w:hAnsi="Calibri" w:ascii="Calibri"/>
        </w:rPr>
        <w:t>28.600,00</w:t>
      </w:r>
      <w:r w:rsidR="0097376D">
        <w:rPr>
          <w:rFonts w:cs="Calibri" w:hAnsi="Calibri" w:ascii="Calibri"/>
        </w:rPr>
        <w:t xml:space="preserve"> </w:t>
      </w:r>
      <w:r w:rsidR="001D182A" w:rsidRPr="001D182A">
        <w:rPr>
          <w:rFonts w:cs="Calibri" w:hAnsi="Calibri" w:ascii="Calibri"/>
        </w:rPr>
        <w:t>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DD015F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DD015F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DD015F" w:rsidRPr="00DD015F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DD015F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DD015F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DD015F" w:rsidP="001D182A" w:rsidR="00DD015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DD015F" w:rsidP="001D182A" w:rsidR="00DD015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7376D" w:rsidP="00AA6BCF" w:rsidR="00AA6BCF" w:rsidRPr="006E444E">
            <w:pPr>
              <w:spacing w:after="0"/>
              <w:jc w:val="center"/>
              <w:rPr>
                <w:rFonts w:cs="Calibri" w:eastAsia="Times New Roman" w:hAnsi="Calibri" w:ascii="Calibri"/>
                <w:color w:val="FF0000"/>
                <w:lang w:val="hr-HR"/>
              </w:rPr>
            </w:pPr>
            <w:r w:rsidRPr="0097376D">
              <w:rPr>
                <w:rFonts w:cs="Calibri" w:hAnsi="Calibri" w:ascii="Calibri"/>
              </w:rPr>
              <w:t>MARIJA LJUBIĆ</w:t>
            </w:r>
            <w:r w:rsidR="000A4152" w:rsidRPr="006E444E">
              <w:rPr>
                <w:rFonts w:cs="Calibri" w:hAnsi="Calibri" w:ascii="Calibri"/>
                <w:color w:val="FF0000"/>
              </w:rPr>
              <w:t xml:space="preserve">, </w:t>
            </w:r>
            <w:r w:rsidRPr="0097376D">
              <w:rPr>
                <w:rFonts w:cs="Calibri" w:hAnsi="Calibri" w:ascii="Calibri"/>
              </w:rPr>
              <w:t>Gajeva 20, Split</w:t>
            </w:r>
            <w:r w:rsidR="000A4152" w:rsidRPr="006E444E">
              <w:rPr>
                <w:rFonts w:cs="Calibri" w:hAnsi="Calibri" w:ascii="Calibri"/>
                <w:color w:val="FF0000"/>
              </w:rPr>
              <w:t>,</w:t>
            </w:r>
            <w:r>
              <w:rPr>
                <w:rFonts w:cs="Calibri" w:hAnsi="Calibri" w:ascii="Calibri"/>
                <w:color w:val="FF0000"/>
              </w:rPr>
              <w:t xml:space="preserve"> </w:t>
            </w:r>
            <w:r w:rsidR="003A5883" w:rsidRPr="0097376D">
              <w:rPr>
                <w:rFonts w:cs="Calibri" w:hAnsi="Calibri" w:ascii="Calibri"/>
              </w:rPr>
              <w:t>OIB:</w:t>
            </w:r>
            <w:r w:rsidR="003A5883" w:rsidRPr="006E444E">
              <w:rPr>
                <w:rFonts w:cs="Calibri" w:hAnsi="Calibri" w:ascii="Calibri"/>
                <w:color w:val="FF0000"/>
              </w:rPr>
              <w:t xml:space="preserve"> </w:t>
            </w:r>
            <w:r w:rsidRPr="0097376D">
              <w:rPr>
                <w:rFonts w:cs="Calibri" w:hAnsi="Calibri" w:ascii="Calibri"/>
              </w:rPr>
              <w:t>33747449345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7376D" w:rsidP="001065A0" w:rsidR="00AA6BCF" w:rsidRPr="00A8589F">
            <w:pPr>
              <w:spacing w:after="0"/>
              <w:jc w:val="both"/>
              <w:rPr>
                <w:rFonts w:cs="Calibri" w:eastAsia="Times New Roman" w:hAnsi="Calibri" w:ascii="Calibri"/>
                <w:color w:val="FF0000"/>
                <w:lang w:eastAsia="hr-HR" w:val="hr-HR"/>
              </w:rPr>
            </w:pPr>
            <w:r w:rsidRPr="0097376D">
              <w:rPr>
                <w:rFonts w:cs="Calibri" w:hAnsi="Calibri" w:ascii="Calibri"/>
              </w:rPr>
              <w:t>Ugovori o štednom depozitu broj 81-70-10042-0, 81-70-13039-5,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7376D" w:rsidP="00AA6BCF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97376D">
              <w:rPr>
                <w:rFonts w:cs="Calibri" w:hAnsi="Calibri" w:ascii="Calibri"/>
              </w:rPr>
              <w:t>309.741,00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7376D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97376D">
              <w:rPr>
                <w:rFonts w:cs="Calibri" w:hAnsi="Calibri" w:ascii="Calibri"/>
              </w:rPr>
              <w:t>281.141,00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7376D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97376D">
              <w:rPr>
                <w:rFonts w:cs="Calibri" w:hAnsi="Calibri" w:ascii="Calibri"/>
              </w:rPr>
              <w:t>28.600,00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D015F" w:rsidP="00DD015F" w:rsidR="00DD015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442ED" w:rsidP="008207EC" w:rsidR="008207EC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7EC" w:rsidP="008207EC" w:rsidR="008207EC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8207EC" w:rsidP="008207EC" w:rsidR="008207E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8207EC" w:rsidP="008207EC" w:rsidR="008207EC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325" w:rsidR="00593325">
      <w:pPr>
        <w:spacing w:after="0"/>
      </w:pPr>
      <w:r>
        <w:separator/>
      </w:r>
    </w:p>
  </w:endnote>
  <w:endnote w:id="0" w:type="continuationSeparator">
    <w:p w:rsidRDefault="00593325" w:rsidR="0059332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2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325" w:rsidR="00593325">
      <w:pPr>
        <w:spacing w:after="0"/>
      </w:pPr>
      <w:r>
        <w:separator/>
      </w:r>
    </w:p>
  </w:footnote>
  <w:footnote w:id="0" w:type="continuationSeparator">
    <w:p w:rsidRDefault="00593325" w:rsidR="0059332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2A5" w:rsidR="00954B72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954B72" w:rsidP="00D51C39" w:rsidR="00954B72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954B72" w:rsidP="00356B0C" w:rsidR="00954B72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DC38ED86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0D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5491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5875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3171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13B4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3AF4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2ED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147D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5CF4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325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1B8E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4E"/>
    <w:rsid w:val="006E4469"/>
    <w:rsid w:val="006F3112"/>
    <w:rsid w:val="006F3292"/>
    <w:rsid w:val="006F4E95"/>
    <w:rsid w:val="00701567"/>
    <w:rsid w:val="00702436"/>
    <w:rsid w:val="00702C6B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E9D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07EC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5CA2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B72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7376D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67CDE"/>
    <w:rsid w:val="00A73338"/>
    <w:rsid w:val="00A75951"/>
    <w:rsid w:val="00A759C6"/>
    <w:rsid w:val="00A76929"/>
    <w:rsid w:val="00A76BCD"/>
    <w:rsid w:val="00A80099"/>
    <w:rsid w:val="00A82463"/>
    <w:rsid w:val="00A8589F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015F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1B91"/>
    <w:rsid w:val="00E76B17"/>
    <w:rsid w:val="00E77377"/>
    <w:rsid w:val="00E77947"/>
    <w:rsid w:val="00E82EBC"/>
    <w:rsid w:val="00E8405C"/>
    <w:rsid w:val="00E85FE1"/>
    <w:rsid w:val="00E862A5"/>
    <w:rsid w:val="00E86865"/>
    <w:rsid w:val="00E90016"/>
    <w:rsid w:val="00E91C0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862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2A5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2A5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2A5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2A5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862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2A5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2A5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2A5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2A5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4B1693-2C1B-4097-B52E-D0AFB1E19C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258</properties:Words>
  <properties:Characters>1446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2018-08-23T10:43:00Z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2018-08-23T11:46:00Z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St-651/2017-227 / Podnesak - Podnesak (-227.docx)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